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r w:rsidR="000E7F6C">
        <w:t>3</w:t>
      </w:r>
      <w:r w:rsidR="00E8629F" w:rsidRPr="00414670">
        <w:t>.</w:t>
      </w:r>
      <w:r w:rsidR="000816D8">
        <w:t>1</w:t>
      </w:r>
      <w:r w:rsidR="000816D8" w:rsidRPr="00414670">
        <w:t xml:space="preserve"> </w:t>
      </w:r>
      <w:r w:rsidR="00E8629F" w:rsidRPr="00414670">
        <w:rPr>
          <w:sz w:val="32"/>
        </w:rPr>
        <w:t>(</w:t>
      </w:r>
      <w:r w:rsidR="00DD4DDE" w:rsidRPr="00414670">
        <w:rPr>
          <w:sz w:val="32"/>
        </w:rPr>
        <w:t>201</w:t>
      </w:r>
      <w:r w:rsidR="000E7F6C">
        <w:rPr>
          <w:sz w:val="32"/>
        </w:rPr>
        <w:t>6</w:t>
      </w:r>
      <w:r w:rsidR="00E8629F" w:rsidRPr="00414670">
        <w:rPr>
          <w:sz w:val="32"/>
        </w:rPr>
        <w:t>-</w:t>
      </w:r>
      <w:r w:rsidR="000E7F6C">
        <w:rPr>
          <w:sz w:val="32"/>
        </w:rPr>
        <w:t>02</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14:anchorId="45D499E5" wp14:editId="0820D311">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14:anchorId="6E4DE3BA" wp14:editId="3D264B62">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1"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w:t>
      </w:r>
      <w:proofErr w:type="gramStart"/>
      <w:r w:rsidRPr="008B67E3">
        <w:rPr>
          <w:rFonts w:ascii="Arial" w:hAnsi="Arial"/>
          <w:sz w:val="18"/>
        </w:rPr>
        <w:t>keyword[</w:t>
      </w:r>
      <w:proofErr w:type="gramEnd"/>
      <w:r w:rsidRPr="008B67E3">
        <w:rPr>
          <w:rFonts w:ascii="Arial" w:hAnsi="Arial"/>
          <w:sz w:val="18"/>
        </w:rPr>
        <w:t>,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AA629B" w:rsidRDefault="00E8629F">
      <w:pPr>
        <w:pStyle w:val="FP"/>
        <w:framePr w:wrap="notBeside" w:hAnchor="margin" w:yAlign="center"/>
        <w:pBdr>
          <w:bottom w:val="single" w:sz="6" w:space="1" w:color="auto"/>
        </w:pBdr>
        <w:spacing w:before="240"/>
        <w:ind w:left="2835" w:right="2835"/>
        <w:jc w:val="center"/>
      </w:pPr>
      <w:r w:rsidRPr="00AA629B">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605FE3">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2" w:name="copyrightaddon"/>
      <w:bookmarkEnd w:id="2"/>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1"/>
    <w:p w:rsidR="00E8629F" w:rsidRPr="008B67E3" w:rsidRDefault="00E8629F">
      <w:pPr>
        <w:pStyle w:val="TT"/>
      </w:pPr>
      <w:r w:rsidRPr="008B67E3">
        <w:br w:type="page"/>
      </w:r>
      <w:r w:rsidRPr="008B67E3">
        <w:lastRenderedPageBreak/>
        <w:t>Contents</w:t>
      </w:r>
    </w:p>
    <w:p w:rsidR="00725856" w:rsidRDefault="007A12B5">
      <w:pPr>
        <w:pStyle w:val="TOC1"/>
        <w:rPr>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r w:rsidR="00725856">
        <w:t>Foreword</w:t>
      </w:r>
      <w:r w:rsidR="00725856">
        <w:tab/>
      </w:r>
      <w:r w:rsidR="00725856">
        <w:fldChar w:fldCharType="begin"/>
      </w:r>
      <w:r w:rsidR="00725856">
        <w:instrText xml:space="preserve"> PAGEREF _Toc443316429 \h </w:instrText>
      </w:r>
      <w:r w:rsidR="00725856">
        <w:fldChar w:fldCharType="separate"/>
      </w:r>
      <w:r w:rsidR="00725856">
        <w:t>9</w:t>
      </w:r>
      <w:r w:rsidR="00725856">
        <w:fldChar w:fldCharType="end"/>
      </w:r>
    </w:p>
    <w:p w:rsidR="00725856" w:rsidRDefault="007258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_Toc443316430 \h </w:instrText>
      </w:r>
      <w:r>
        <w:fldChar w:fldCharType="separate"/>
      </w:r>
      <w:r>
        <w:t>10</w:t>
      </w:r>
      <w:r>
        <w:fldChar w:fldCharType="end"/>
      </w:r>
    </w:p>
    <w:p w:rsidR="00725856" w:rsidRDefault="007258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_Toc443316431 \h </w:instrText>
      </w:r>
      <w:r>
        <w:fldChar w:fldCharType="separate"/>
      </w:r>
      <w:r>
        <w:t>10</w:t>
      </w:r>
      <w:r>
        <w:fldChar w:fldCharType="end"/>
      </w:r>
    </w:p>
    <w:p w:rsidR="00725856" w:rsidRDefault="007258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_Toc443316432 \h </w:instrText>
      </w:r>
      <w:r>
        <w:fldChar w:fldCharType="separate"/>
      </w:r>
      <w:r>
        <w:t>11</w:t>
      </w:r>
      <w:r>
        <w:fldChar w:fldCharType="end"/>
      </w:r>
    </w:p>
    <w:p w:rsidR="00725856" w:rsidRDefault="007258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_Toc443316433 \h </w:instrText>
      </w:r>
      <w:r>
        <w:fldChar w:fldCharType="separate"/>
      </w:r>
      <w:r>
        <w:t>11</w:t>
      </w:r>
      <w:r>
        <w:fldChar w:fldCharType="end"/>
      </w:r>
    </w:p>
    <w:p w:rsidR="00725856" w:rsidRDefault="007258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_Toc443316434 \h </w:instrText>
      </w:r>
      <w:r>
        <w:fldChar w:fldCharType="separate"/>
      </w:r>
      <w:r>
        <w:t>12</w:t>
      </w:r>
      <w:r>
        <w:fldChar w:fldCharType="end"/>
      </w:r>
    </w:p>
    <w:p w:rsidR="00725856" w:rsidRDefault="007258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_Toc443316435 \h </w:instrText>
      </w:r>
      <w:r>
        <w:fldChar w:fldCharType="separate"/>
      </w:r>
      <w:r>
        <w:t>12</w:t>
      </w:r>
      <w:r>
        <w:fldChar w:fldCharType="end"/>
      </w:r>
    </w:p>
    <w:p w:rsidR="00725856" w:rsidRDefault="0072585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_Toc443316436 \h </w:instrText>
      </w:r>
      <w:r>
        <w:fldChar w:fldCharType="separate"/>
      </w:r>
      <w:r>
        <w:t>13</w:t>
      </w:r>
      <w:r>
        <w:fldChar w:fldCharType="end"/>
      </w:r>
    </w:p>
    <w:p w:rsidR="00725856" w:rsidRDefault="0072585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_Toc443316437 \h </w:instrText>
      </w:r>
      <w:r>
        <w:fldChar w:fldCharType="separate"/>
      </w:r>
      <w:r>
        <w:t>13</w:t>
      </w:r>
      <w:r>
        <w:fldChar w:fldCharType="end"/>
      </w:r>
    </w:p>
    <w:p w:rsidR="00725856" w:rsidRDefault="0072585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_Toc443316438 \h </w:instrText>
      </w:r>
      <w:r>
        <w:fldChar w:fldCharType="separate"/>
      </w:r>
      <w:r>
        <w:t>13</w:t>
      </w:r>
      <w:r>
        <w:fldChar w:fldCharType="end"/>
      </w:r>
    </w:p>
    <w:p w:rsidR="00725856" w:rsidRDefault="0072585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_Toc443316439 \h </w:instrText>
      </w:r>
      <w:r>
        <w:fldChar w:fldCharType="separate"/>
      </w:r>
      <w:r>
        <w:t>14</w:t>
      </w:r>
      <w:r>
        <w:fldChar w:fldCharType="end"/>
      </w:r>
    </w:p>
    <w:p w:rsidR="00725856" w:rsidRDefault="0072585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_Toc443316440 \h </w:instrText>
      </w:r>
      <w:r>
        <w:fldChar w:fldCharType="separate"/>
      </w:r>
      <w:r>
        <w:t>14</w:t>
      </w:r>
      <w:r>
        <w:fldChar w:fldCharType="end"/>
      </w:r>
    </w:p>
    <w:p w:rsidR="00725856" w:rsidRDefault="0072585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_Toc443316441 \h </w:instrText>
      </w:r>
      <w:r>
        <w:fldChar w:fldCharType="separate"/>
      </w:r>
      <w:r>
        <w:t>15</w:t>
      </w:r>
      <w:r>
        <w:fldChar w:fldCharType="end"/>
      </w:r>
    </w:p>
    <w:p w:rsidR="00725856" w:rsidRDefault="0072585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_Toc443316442 \h </w:instrText>
      </w:r>
      <w:r>
        <w:fldChar w:fldCharType="separate"/>
      </w:r>
      <w:r>
        <w:t>15</w:t>
      </w:r>
      <w:r>
        <w:fldChar w:fldCharType="end"/>
      </w:r>
    </w:p>
    <w:p w:rsidR="00725856" w:rsidRDefault="0072585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_Toc443316443 \h </w:instrText>
      </w:r>
      <w:r>
        <w:fldChar w:fldCharType="separate"/>
      </w:r>
      <w:r>
        <w:t>16</w:t>
      </w:r>
      <w:r>
        <w:fldChar w:fldCharType="end"/>
      </w:r>
    </w:p>
    <w:p w:rsidR="00725856" w:rsidRDefault="0072585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_Toc443316444 \h </w:instrText>
      </w:r>
      <w:r>
        <w:fldChar w:fldCharType="separate"/>
      </w:r>
      <w:r>
        <w:t>17</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MS Mincho"/>
        </w:rPr>
        <w:t>5.3</w:t>
      </w:r>
      <w:r>
        <w:rPr>
          <w:rFonts w:asciiTheme="minorHAnsi" w:eastAsiaTheme="minorEastAsia" w:hAnsiTheme="minorHAnsi" w:cstheme="minorBidi"/>
          <w:sz w:val="22"/>
          <w:szCs w:val="22"/>
          <w:lang w:eastAsia="en-GB"/>
        </w:rPr>
        <w:tab/>
      </w:r>
      <w:r w:rsidRPr="00D76B6D">
        <w:rPr>
          <w:rFonts w:eastAsia="MS Mincho"/>
        </w:rPr>
        <w:t>Lifeline communications / natural disaster</w:t>
      </w:r>
      <w:r>
        <w:tab/>
      </w:r>
      <w:r>
        <w:fldChar w:fldCharType="begin"/>
      </w:r>
      <w:r>
        <w:instrText xml:space="preserve"> PAGEREF _Toc443316445 \h </w:instrText>
      </w:r>
      <w:r>
        <w:fldChar w:fldCharType="separate"/>
      </w:r>
      <w:r>
        <w:t>17</w:t>
      </w:r>
      <w:r>
        <w:fldChar w:fldCharType="end"/>
      </w:r>
    </w:p>
    <w:p w:rsidR="00725856" w:rsidRDefault="0072585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_Toc443316446 \h </w:instrText>
      </w:r>
      <w:r>
        <w:fldChar w:fldCharType="separate"/>
      </w:r>
      <w:r>
        <w:t>17</w:t>
      </w:r>
      <w:r>
        <w:fldChar w:fldCharType="end"/>
      </w:r>
    </w:p>
    <w:p w:rsidR="00725856" w:rsidRDefault="0072585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_Toc443316447 \h </w:instrText>
      </w:r>
      <w:r>
        <w:fldChar w:fldCharType="separate"/>
      </w:r>
      <w:r>
        <w:t>17</w:t>
      </w:r>
      <w:r>
        <w:fldChar w:fldCharType="end"/>
      </w:r>
    </w:p>
    <w:p w:rsidR="00725856" w:rsidRDefault="0072585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_Toc443316448 \h </w:instrText>
      </w:r>
      <w:r>
        <w:fldChar w:fldCharType="separate"/>
      </w:r>
      <w:r>
        <w:t>17</w:t>
      </w:r>
      <w:r>
        <w:fldChar w:fldCharType="end"/>
      </w:r>
    </w:p>
    <w:p w:rsidR="00725856" w:rsidRDefault="0072585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_Toc443316449 \h </w:instrText>
      </w:r>
      <w:r>
        <w:fldChar w:fldCharType="separate"/>
      </w:r>
      <w:r>
        <w:t>18</w:t>
      </w:r>
      <w:r>
        <w:fldChar w:fldCharType="end"/>
      </w:r>
    </w:p>
    <w:p w:rsidR="00725856" w:rsidRDefault="0072585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_Toc443316450 \h </w:instrText>
      </w:r>
      <w:r>
        <w:fldChar w:fldCharType="separate"/>
      </w:r>
      <w:r>
        <w:t>18</w:t>
      </w:r>
      <w:r>
        <w:fldChar w:fldCharType="end"/>
      </w:r>
    </w:p>
    <w:p w:rsidR="00725856" w:rsidRDefault="0072585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_Toc443316451 \h </w:instrText>
      </w:r>
      <w:r>
        <w:fldChar w:fldCharType="separate"/>
      </w:r>
      <w:r>
        <w:t>18</w:t>
      </w:r>
      <w:r>
        <w:fldChar w:fldCharType="end"/>
      </w:r>
    </w:p>
    <w:p w:rsidR="00725856" w:rsidRDefault="0072585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_Toc443316452 \h </w:instrText>
      </w:r>
      <w:r>
        <w:fldChar w:fldCharType="separate"/>
      </w:r>
      <w:r>
        <w:t>18</w:t>
      </w:r>
      <w:r>
        <w:fldChar w:fldCharType="end"/>
      </w:r>
    </w:p>
    <w:p w:rsidR="00725856" w:rsidRDefault="0072585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_Toc443316453 \h </w:instrText>
      </w:r>
      <w:r>
        <w:fldChar w:fldCharType="separate"/>
      </w:r>
      <w:r>
        <w:t>18</w:t>
      </w:r>
      <w:r>
        <w:fldChar w:fldCharType="end"/>
      </w:r>
    </w:p>
    <w:p w:rsidR="00725856" w:rsidRDefault="0072585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Descriptions of </w:t>
      </w:r>
      <w:r w:rsidRPr="00D76B6D">
        <w:rPr>
          <w:rFonts w:eastAsia="SimSun"/>
        </w:rPr>
        <w:t>typical use case in office scenario</w:t>
      </w:r>
      <w:r>
        <w:tab/>
      </w:r>
      <w:r>
        <w:fldChar w:fldCharType="begin"/>
      </w:r>
      <w:r>
        <w:instrText xml:space="preserve"> PAGEREF _Toc443316454 \h </w:instrText>
      </w:r>
      <w:r>
        <w:fldChar w:fldCharType="separate"/>
      </w:r>
      <w:r>
        <w:t>18</w:t>
      </w:r>
      <w:r>
        <w:fldChar w:fldCharType="end"/>
      </w:r>
    </w:p>
    <w:p w:rsidR="00725856" w:rsidRDefault="0072585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_Toc443316455 \h </w:instrText>
      </w:r>
      <w:r>
        <w:fldChar w:fldCharType="separate"/>
      </w:r>
      <w:r>
        <w:t>18</w:t>
      </w:r>
      <w:r>
        <w:fldChar w:fldCharType="end"/>
      </w:r>
    </w:p>
    <w:p w:rsidR="00725856" w:rsidRDefault="0072585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_Toc443316456 \h </w:instrText>
      </w:r>
      <w:r>
        <w:fldChar w:fldCharType="separate"/>
      </w:r>
      <w:r>
        <w:t>18</w:t>
      </w:r>
      <w:r>
        <w:fldChar w:fldCharType="end"/>
      </w:r>
    </w:p>
    <w:p w:rsidR="00725856" w:rsidRDefault="0072585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_Toc443316457 \h </w:instrText>
      </w:r>
      <w:r>
        <w:fldChar w:fldCharType="separate"/>
      </w:r>
      <w:r>
        <w:t>19</w:t>
      </w:r>
      <w:r>
        <w:fldChar w:fldCharType="end"/>
      </w:r>
    </w:p>
    <w:p w:rsidR="00725856" w:rsidRDefault="0072585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_Toc443316458 \h </w:instrText>
      </w:r>
      <w:r>
        <w:fldChar w:fldCharType="separate"/>
      </w:r>
      <w:r>
        <w:t>19</w:t>
      </w:r>
      <w:r>
        <w:fldChar w:fldCharType="end"/>
      </w:r>
    </w:p>
    <w:p w:rsidR="00725856" w:rsidRDefault="0072585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_Toc443316459 \h </w:instrText>
      </w:r>
      <w:r>
        <w:fldChar w:fldCharType="separate"/>
      </w:r>
      <w:r>
        <w:t>19</w:t>
      </w:r>
      <w:r>
        <w:fldChar w:fldCharType="end"/>
      </w:r>
    </w:p>
    <w:p w:rsidR="00725856" w:rsidRDefault="0072585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_Toc443316460 \h </w:instrText>
      </w:r>
      <w:r>
        <w:fldChar w:fldCharType="separate"/>
      </w:r>
      <w:r>
        <w:t>19</w:t>
      </w:r>
      <w:r>
        <w:fldChar w:fldCharType="end"/>
      </w:r>
    </w:p>
    <w:p w:rsidR="00725856" w:rsidRDefault="0072585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_Toc443316461 \h </w:instrText>
      </w:r>
      <w:r>
        <w:fldChar w:fldCharType="separate"/>
      </w:r>
      <w:r>
        <w:t>19</w:t>
      </w:r>
      <w:r>
        <w:fldChar w:fldCharType="end"/>
      </w:r>
    </w:p>
    <w:p w:rsidR="00725856" w:rsidRDefault="0072585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_Toc443316462 \h </w:instrText>
      </w:r>
      <w:r>
        <w:fldChar w:fldCharType="separate"/>
      </w:r>
      <w:r>
        <w:t>19</w:t>
      </w:r>
      <w:r>
        <w:fldChar w:fldCharType="end"/>
      </w:r>
    </w:p>
    <w:p w:rsidR="00725856" w:rsidRDefault="0072585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_Toc443316463 \h </w:instrText>
      </w:r>
      <w:r>
        <w:fldChar w:fldCharType="separate"/>
      </w:r>
      <w:r>
        <w:t>20</w:t>
      </w:r>
      <w:r>
        <w:fldChar w:fldCharType="end"/>
      </w:r>
    </w:p>
    <w:p w:rsidR="00725856" w:rsidRDefault="0072585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_Toc443316464 \h </w:instrText>
      </w:r>
      <w:r>
        <w:fldChar w:fldCharType="separate"/>
      </w:r>
      <w:r>
        <w:t>20</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SimSun"/>
        </w:rPr>
        <w:t>5</w:t>
      </w:r>
      <w:r>
        <w:t>.8</w:t>
      </w:r>
      <w:r>
        <w:rPr>
          <w:rFonts w:asciiTheme="minorHAnsi" w:eastAsiaTheme="minorEastAsia" w:hAnsiTheme="minorHAnsi" w:cstheme="minorBidi"/>
          <w:sz w:val="22"/>
          <w:szCs w:val="22"/>
          <w:lang w:eastAsia="en-GB"/>
        </w:rPr>
        <w:tab/>
      </w:r>
      <w:r w:rsidRPr="00D76B6D">
        <w:rPr>
          <w:rFonts w:eastAsia="SimSun"/>
        </w:rPr>
        <w:t>Flexible application traffic routing</w:t>
      </w:r>
      <w:r>
        <w:tab/>
      </w:r>
      <w:r>
        <w:fldChar w:fldCharType="begin"/>
      </w:r>
      <w:r>
        <w:instrText xml:space="preserve"> PAGEREF _Toc443316465 \h </w:instrText>
      </w:r>
      <w:r>
        <w:fldChar w:fldCharType="separate"/>
      </w:r>
      <w:r>
        <w:t>20</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_Toc443316466 \h </w:instrText>
      </w:r>
      <w:r>
        <w:fldChar w:fldCharType="separate"/>
      </w:r>
      <w:r>
        <w:t>20</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_Toc443316467 \h </w:instrText>
      </w:r>
      <w:r>
        <w:fldChar w:fldCharType="separate"/>
      </w:r>
      <w:r>
        <w:t>21</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_Toc443316468 \h </w:instrText>
      </w:r>
      <w:r>
        <w:fldChar w:fldCharType="separate"/>
      </w:r>
      <w:r>
        <w:t>21</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MS Mincho"/>
        </w:rPr>
        <w:t>5.9</w:t>
      </w:r>
      <w:r>
        <w:rPr>
          <w:rFonts w:asciiTheme="minorHAnsi" w:eastAsiaTheme="minorEastAsia" w:hAnsiTheme="minorHAnsi" w:cstheme="minorBidi"/>
          <w:sz w:val="22"/>
          <w:szCs w:val="22"/>
          <w:lang w:eastAsia="en-GB"/>
        </w:rPr>
        <w:tab/>
      </w:r>
      <w:r w:rsidRPr="00D76B6D">
        <w:rPr>
          <w:rFonts w:eastAsia="MS Mincho"/>
        </w:rPr>
        <w:t>Flexibility and scalability</w:t>
      </w:r>
      <w:r>
        <w:tab/>
      </w:r>
      <w:r>
        <w:fldChar w:fldCharType="begin"/>
      </w:r>
      <w:r>
        <w:instrText xml:space="preserve"> PAGEREF _Toc443316469 \h </w:instrText>
      </w:r>
      <w:r>
        <w:fldChar w:fldCharType="separate"/>
      </w:r>
      <w:r>
        <w:t>21</w:t>
      </w:r>
      <w:r>
        <w:fldChar w:fldCharType="end"/>
      </w:r>
    </w:p>
    <w:p w:rsidR="00725856" w:rsidRDefault="0072585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_Toc443316470 \h </w:instrText>
      </w:r>
      <w:r>
        <w:fldChar w:fldCharType="separate"/>
      </w:r>
      <w:r>
        <w:t>21</w:t>
      </w:r>
      <w:r>
        <w:fldChar w:fldCharType="end"/>
      </w:r>
    </w:p>
    <w:p w:rsidR="00725856" w:rsidRDefault="00725856">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_Toc443316471 \h </w:instrText>
      </w:r>
      <w:r>
        <w:fldChar w:fldCharType="separate"/>
      </w:r>
      <w:r>
        <w:t>21</w:t>
      </w:r>
      <w:r>
        <w:fldChar w:fldCharType="end"/>
      </w:r>
    </w:p>
    <w:p w:rsidR="00725856" w:rsidRDefault="00725856">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_Toc443316472 \h </w:instrText>
      </w:r>
      <w:r>
        <w:fldChar w:fldCharType="separate"/>
      </w:r>
      <w:r>
        <w:t>21</w:t>
      </w:r>
      <w:r>
        <w:fldChar w:fldCharType="end"/>
      </w:r>
    </w:p>
    <w:p w:rsidR="00725856" w:rsidRDefault="0072585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rsidRPr="00D76B6D">
        <w:rPr>
          <w:rFonts w:eastAsia="SimSun"/>
          <w:lang w:eastAsia="zh-CN"/>
        </w:rPr>
        <w:t>M</w:t>
      </w:r>
      <w:r>
        <w:t xml:space="preserve">obile broadband services </w:t>
      </w:r>
      <w:r w:rsidRPr="00D76B6D">
        <w:rPr>
          <w:rFonts w:eastAsia="SimSun"/>
          <w:lang w:eastAsia="zh-CN"/>
        </w:rPr>
        <w:t>with</w:t>
      </w:r>
      <w:r>
        <w:t xml:space="preserve"> seamless wide-area coverage</w:t>
      </w:r>
      <w:r>
        <w:tab/>
      </w:r>
      <w:r>
        <w:fldChar w:fldCharType="begin"/>
      </w:r>
      <w:r>
        <w:instrText xml:space="preserve"> PAGEREF _Toc443316473 \h </w:instrText>
      </w:r>
      <w:r>
        <w:fldChar w:fldCharType="separate"/>
      </w:r>
      <w:r>
        <w:t>22</w:t>
      </w:r>
      <w:r>
        <w:fldChar w:fldCharType="end"/>
      </w:r>
    </w:p>
    <w:p w:rsidR="00725856" w:rsidRDefault="00725856">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_Toc443316474 \h </w:instrText>
      </w:r>
      <w:r>
        <w:fldChar w:fldCharType="separate"/>
      </w:r>
      <w:r>
        <w:t>22</w:t>
      </w:r>
      <w:r>
        <w:fldChar w:fldCharType="end"/>
      </w:r>
    </w:p>
    <w:p w:rsidR="00725856" w:rsidRDefault="00725856">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_Toc443316475 \h </w:instrText>
      </w:r>
      <w:r>
        <w:fldChar w:fldCharType="separate"/>
      </w:r>
      <w:r>
        <w:t>22</w:t>
      </w:r>
      <w:r>
        <w:fldChar w:fldCharType="end"/>
      </w:r>
    </w:p>
    <w:p w:rsidR="00725856" w:rsidRDefault="0072585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_Toc443316476 \h </w:instrText>
      </w:r>
      <w:r>
        <w:fldChar w:fldCharType="separate"/>
      </w:r>
      <w:r>
        <w:t>23</w:t>
      </w:r>
      <w:r>
        <w:fldChar w:fldCharType="end"/>
      </w:r>
    </w:p>
    <w:p w:rsidR="00725856" w:rsidRDefault="0072585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_Toc443316477 \h </w:instrText>
      </w:r>
      <w:r>
        <w:fldChar w:fldCharType="separate"/>
      </w:r>
      <w:r>
        <w:t>23</w:t>
      </w:r>
      <w:r>
        <w:fldChar w:fldCharType="end"/>
      </w:r>
    </w:p>
    <w:p w:rsidR="00725856" w:rsidRDefault="0072585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_Toc443316478 \h </w:instrText>
      </w:r>
      <w:r>
        <w:fldChar w:fldCharType="separate"/>
      </w:r>
      <w:r>
        <w:t>23</w:t>
      </w:r>
      <w:r>
        <w:fldChar w:fldCharType="end"/>
      </w:r>
    </w:p>
    <w:p w:rsidR="00725856" w:rsidRDefault="00725856">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_Toc443316479 \h </w:instrText>
      </w:r>
      <w:r>
        <w:fldChar w:fldCharType="separate"/>
      </w:r>
      <w:r>
        <w:t>23</w:t>
      </w:r>
      <w:r>
        <w:fldChar w:fldCharType="end"/>
      </w:r>
    </w:p>
    <w:p w:rsidR="00725856" w:rsidRDefault="00725856">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_Toc443316480 \h </w:instrText>
      </w:r>
      <w:r>
        <w:fldChar w:fldCharType="separate"/>
      </w:r>
      <w:r>
        <w:t>23</w:t>
      </w:r>
      <w:r>
        <w:fldChar w:fldCharType="end"/>
      </w:r>
    </w:p>
    <w:p w:rsidR="00725856" w:rsidRDefault="0072585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_Toc443316481 \h </w:instrText>
      </w:r>
      <w:r>
        <w:fldChar w:fldCharType="separate"/>
      </w:r>
      <w:r>
        <w:t>23</w:t>
      </w:r>
      <w:r>
        <w:fldChar w:fldCharType="end"/>
      </w:r>
    </w:p>
    <w:p w:rsidR="00725856" w:rsidRDefault="0072585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_Toc443316482 \h </w:instrText>
      </w:r>
      <w:r>
        <w:fldChar w:fldCharType="separate"/>
      </w:r>
      <w:r>
        <w:t>23</w:t>
      </w:r>
      <w:r>
        <w:fldChar w:fldCharType="end"/>
      </w:r>
    </w:p>
    <w:p w:rsidR="00725856" w:rsidRDefault="00725856">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_Toc443316483 \h </w:instrText>
      </w:r>
      <w:r>
        <w:fldChar w:fldCharType="separate"/>
      </w:r>
      <w:r>
        <w:t>24</w:t>
      </w:r>
      <w:r>
        <w:fldChar w:fldCharType="end"/>
      </w:r>
    </w:p>
    <w:p w:rsidR="00725856" w:rsidRDefault="00725856">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_Toc443316484 \h </w:instrText>
      </w:r>
      <w:r>
        <w:fldChar w:fldCharType="separate"/>
      </w:r>
      <w:r>
        <w:t>25</w:t>
      </w:r>
      <w:r>
        <w:fldChar w:fldCharType="end"/>
      </w:r>
    </w:p>
    <w:p w:rsidR="00725856" w:rsidRDefault="0072585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_Toc443316485 \h </w:instrText>
      </w:r>
      <w:r>
        <w:fldChar w:fldCharType="separate"/>
      </w:r>
      <w:r>
        <w:t>25</w:t>
      </w:r>
      <w:r>
        <w:fldChar w:fldCharType="end"/>
      </w:r>
    </w:p>
    <w:p w:rsidR="00725856" w:rsidRDefault="00725856">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_Toc443316486 \h </w:instrText>
      </w:r>
      <w:r>
        <w:fldChar w:fldCharType="separate"/>
      </w:r>
      <w:r>
        <w:t>25</w:t>
      </w:r>
      <w:r>
        <w:fldChar w:fldCharType="end"/>
      </w:r>
    </w:p>
    <w:p w:rsidR="00725856" w:rsidRDefault="00725856">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_Toc443316487 \h </w:instrText>
      </w:r>
      <w:r>
        <w:fldChar w:fldCharType="separate"/>
      </w:r>
      <w:r>
        <w:t>25</w:t>
      </w:r>
      <w:r>
        <w:fldChar w:fldCharType="end"/>
      </w:r>
    </w:p>
    <w:p w:rsidR="00725856" w:rsidRDefault="00725856">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_Toc443316488 \h </w:instrText>
      </w:r>
      <w:r>
        <w:fldChar w:fldCharType="separate"/>
      </w:r>
      <w:r>
        <w:t>25</w:t>
      </w:r>
      <w:r>
        <w:fldChar w:fldCharType="end"/>
      </w:r>
    </w:p>
    <w:p w:rsidR="00725856" w:rsidRDefault="0072585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_Toc443316489 \h </w:instrText>
      </w:r>
      <w:r>
        <w:fldChar w:fldCharType="separate"/>
      </w:r>
      <w:r>
        <w:t>26</w:t>
      </w:r>
      <w:r>
        <w:fldChar w:fldCharType="end"/>
      </w:r>
    </w:p>
    <w:p w:rsidR="00725856" w:rsidRDefault="00725856">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_Toc443316490 \h </w:instrText>
      </w:r>
      <w:r>
        <w:fldChar w:fldCharType="separate"/>
      </w:r>
      <w:r>
        <w:t>26</w:t>
      </w:r>
      <w:r>
        <w:fldChar w:fldCharType="end"/>
      </w:r>
    </w:p>
    <w:p w:rsidR="00725856" w:rsidRDefault="00725856">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_Toc443316491 \h </w:instrText>
      </w:r>
      <w:r>
        <w:fldChar w:fldCharType="separate"/>
      </w:r>
      <w:r>
        <w:t>26</w:t>
      </w:r>
      <w:r>
        <w:fldChar w:fldCharType="end"/>
      </w:r>
    </w:p>
    <w:p w:rsidR="00725856" w:rsidRDefault="00725856">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_Toc443316492 \h </w:instrText>
      </w:r>
      <w:r>
        <w:fldChar w:fldCharType="separate"/>
      </w:r>
      <w:r>
        <w:t>26</w:t>
      </w:r>
      <w:r>
        <w:fldChar w:fldCharType="end"/>
      </w:r>
    </w:p>
    <w:p w:rsidR="00725856" w:rsidRDefault="0072585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rsidRPr="00D76B6D">
        <w:rPr>
          <w:rFonts w:eastAsia="SimSun"/>
          <w:lang w:eastAsia="zh-CN"/>
        </w:rPr>
        <w:t>Localized real-time control</w:t>
      </w:r>
      <w:r>
        <w:tab/>
      </w:r>
      <w:r>
        <w:fldChar w:fldCharType="begin"/>
      </w:r>
      <w:r>
        <w:instrText xml:space="preserve"> PAGEREF _Toc443316493 \h </w:instrText>
      </w:r>
      <w:r>
        <w:fldChar w:fldCharType="separate"/>
      </w:r>
      <w:r>
        <w:t>26</w:t>
      </w:r>
      <w:r>
        <w:fldChar w:fldCharType="end"/>
      </w:r>
    </w:p>
    <w:p w:rsidR="00725856" w:rsidRDefault="0072585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_Toc443316494 \h </w:instrText>
      </w:r>
      <w:r>
        <w:fldChar w:fldCharType="separate"/>
      </w:r>
      <w:r>
        <w:t>26</w:t>
      </w:r>
      <w:r>
        <w:fldChar w:fldCharType="end"/>
      </w:r>
    </w:p>
    <w:p w:rsidR="00725856" w:rsidRDefault="0072585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_Toc443316495 \h </w:instrText>
      </w:r>
      <w:r>
        <w:fldChar w:fldCharType="separate"/>
      </w:r>
      <w:r>
        <w:t>27</w:t>
      </w:r>
      <w:r>
        <w:fldChar w:fldCharType="end"/>
      </w:r>
    </w:p>
    <w:p w:rsidR="00725856" w:rsidRDefault="00725856">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_Toc443316496 \h </w:instrText>
      </w:r>
      <w:r>
        <w:fldChar w:fldCharType="separate"/>
      </w:r>
      <w:r>
        <w:t>27</w:t>
      </w:r>
      <w:r>
        <w:fldChar w:fldCharType="end"/>
      </w:r>
    </w:p>
    <w:p w:rsidR="00725856" w:rsidRDefault="0072585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_Toc443316497 \h </w:instrText>
      </w:r>
      <w:r>
        <w:fldChar w:fldCharType="separate"/>
      </w:r>
      <w:r>
        <w:t>27</w:t>
      </w:r>
      <w:r>
        <w:fldChar w:fldCharType="end"/>
      </w:r>
    </w:p>
    <w:p w:rsidR="00725856" w:rsidRDefault="00725856">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_Toc443316498 \h </w:instrText>
      </w:r>
      <w:r>
        <w:fldChar w:fldCharType="separate"/>
      </w:r>
      <w:r>
        <w:t>27</w:t>
      </w:r>
      <w:r>
        <w:fldChar w:fldCharType="end"/>
      </w:r>
    </w:p>
    <w:p w:rsidR="00725856" w:rsidRDefault="00725856">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_Toc443316499 \h </w:instrText>
      </w:r>
      <w:r>
        <w:fldChar w:fldCharType="separate"/>
      </w:r>
      <w:r>
        <w:t>27</w:t>
      </w:r>
      <w:r>
        <w:fldChar w:fldCharType="end"/>
      </w:r>
    </w:p>
    <w:p w:rsidR="00725856" w:rsidRDefault="00725856">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rsidRPr="00D76B6D">
        <w:rPr>
          <w:rFonts w:eastAsia="MS Mincho"/>
        </w:rPr>
        <w:t>Interworking with &lt;5G&gt; systems</w:t>
      </w:r>
      <w:r>
        <w:tab/>
      </w:r>
      <w:r>
        <w:fldChar w:fldCharType="begin"/>
      </w:r>
      <w:r>
        <w:instrText xml:space="preserve"> PAGEREF _Toc443316500 \h </w:instrText>
      </w:r>
      <w:r>
        <w:fldChar w:fldCharType="separate"/>
      </w:r>
      <w:r>
        <w:t>27</w:t>
      </w:r>
      <w:r>
        <w:fldChar w:fldCharType="end"/>
      </w:r>
    </w:p>
    <w:p w:rsidR="00725856" w:rsidRDefault="00725856">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rsidRPr="00D76B6D">
        <w:rPr>
          <w:rFonts w:eastAsia="MS Mincho"/>
        </w:rPr>
        <w:t>Interworking with existing generations systems</w:t>
      </w:r>
      <w:r>
        <w:tab/>
      </w:r>
      <w:r>
        <w:fldChar w:fldCharType="begin"/>
      </w:r>
      <w:r>
        <w:instrText xml:space="preserve"> PAGEREF _Toc443316501 \h </w:instrText>
      </w:r>
      <w:r>
        <w:fldChar w:fldCharType="separate"/>
      </w:r>
      <w:r>
        <w:t>27</w:t>
      </w:r>
      <w:r>
        <w:fldChar w:fldCharType="end"/>
      </w:r>
    </w:p>
    <w:p w:rsidR="00725856" w:rsidRDefault="00725856">
      <w:pPr>
        <w:pStyle w:val="TOC4"/>
        <w:rPr>
          <w:rFonts w:asciiTheme="minorHAnsi" w:eastAsiaTheme="minorEastAsia" w:hAnsiTheme="minorHAnsi" w:cstheme="minorBidi"/>
          <w:sz w:val="22"/>
          <w:szCs w:val="22"/>
          <w:lang w:eastAsia="en-GB"/>
        </w:rPr>
      </w:pPr>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_Toc443316502 \h </w:instrText>
      </w:r>
      <w:r>
        <w:fldChar w:fldCharType="separate"/>
      </w:r>
      <w:r>
        <w:t>27</w:t>
      </w:r>
      <w:r>
        <w:fldChar w:fldCharType="end"/>
      </w:r>
    </w:p>
    <w:p w:rsidR="00725856" w:rsidRDefault="00725856">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_Toc443316503 \h </w:instrText>
      </w:r>
      <w:r>
        <w:fldChar w:fldCharType="separate"/>
      </w:r>
      <w:r>
        <w:t>27</w:t>
      </w:r>
      <w:r>
        <w:fldChar w:fldCharType="end"/>
      </w:r>
    </w:p>
    <w:p w:rsidR="00725856" w:rsidRDefault="00725856">
      <w:pPr>
        <w:pStyle w:val="TOC4"/>
        <w:rPr>
          <w:rFonts w:asciiTheme="minorHAnsi" w:eastAsiaTheme="minorEastAsia" w:hAnsiTheme="minorHAnsi" w:cstheme="minorBidi"/>
          <w:sz w:val="22"/>
          <w:szCs w:val="22"/>
          <w:lang w:eastAsia="en-GB"/>
        </w:rPr>
      </w:pPr>
      <w:r>
        <w:t>5.16.3.1</w:t>
      </w:r>
      <w:r>
        <w:rPr>
          <w:rFonts w:asciiTheme="minorHAnsi" w:eastAsiaTheme="minorEastAsia" w:hAnsiTheme="minorHAnsi" w:cstheme="minorBidi"/>
          <w:sz w:val="22"/>
          <w:szCs w:val="22"/>
          <w:lang w:eastAsia="en-GB"/>
        </w:rPr>
        <w:tab/>
      </w:r>
      <w:r w:rsidRPr="00D76B6D">
        <w:rPr>
          <w:rFonts w:eastAsia="MS Mincho"/>
        </w:rPr>
        <w:t>Interworking with existing generations systems</w:t>
      </w:r>
      <w:r>
        <w:tab/>
      </w:r>
      <w:r>
        <w:fldChar w:fldCharType="begin"/>
      </w:r>
      <w:r>
        <w:instrText xml:space="preserve"> PAGEREF _Toc443316504 \h </w:instrText>
      </w:r>
      <w:r>
        <w:fldChar w:fldCharType="separate"/>
      </w:r>
      <w:r>
        <w:t>27</w:t>
      </w:r>
      <w:r>
        <w:fldChar w:fldCharType="end"/>
      </w:r>
    </w:p>
    <w:p w:rsidR="00725856" w:rsidRDefault="0072585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_Toc443316505 \h </w:instrText>
      </w:r>
      <w:r>
        <w:fldChar w:fldCharType="separate"/>
      </w:r>
      <w:r>
        <w:t>27</w:t>
      </w:r>
      <w:r>
        <w:fldChar w:fldCharType="end"/>
      </w:r>
    </w:p>
    <w:p w:rsidR="00725856" w:rsidRDefault="00725856">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_Toc443316506 \h </w:instrText>
      </w:r>
      <w:r>
        <w:fldChar w:fldCharType="separate"/>
      </w:r>
      <w:r>
        <w:t>27</w:t>
      </w:r>
      <w:r>
        <w:fldChar w:fldCharType="end"/>
      </w:r>
    </w:p>
    <w:p w:rsidR="00725856" w:rsidRDefault="00725856">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_Toc443316507 \h </w:instrText>
      </w:r>
      <w:r>
        <w:fldChar w:fldCharType="separate"/>
      </w:r>
      <w:r>
        <w:t>28</w:t>
      </w:r>
      <w:r>
        <w:fldChar w:fldCharType="end"/>
      </w:r>
    </w:p>
    <w:p w:rsidR="00725856" w:rsidRDefault="00725856">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_Toc443316508 \h </w:instrText>
      </w:r>
      <w:r>
        <w:fldChar w:fldCharType="separate"/>
      </w:r>
      <w:r>
        <w:t>28</w:t>
      </w:r>
      <w:r>
        <w:fldChar w:fldCharType="end"/>
      </w:r>
    </w:p>
    <w:p w:rsidR="00725856" w:rsidRDefault="0072585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rsidRPr="00D76B6D">
        <w:rPr>
          <w:rFonts w:eastAsia="SimSun"/>
        </w:rPr>
        <w:t>Remote Control</w:t>
      </w:r>
      <w:r>
        <w:tab/>
      </w:r>
      <w:r>
        <w:fldChar w:fldCharType="begin"/>
      </w:r>
      <w:r>
        <w:instrText xml:space="preserve"> PAGEREF _Toc443316509 \h </w:instrText>
      </w:r>
      <w:r>
        <w:fldChar w:fldCharType="separate"/>
      </w:r>
      <w:r>
        <w:t>28</w:t>
      </w:r>
      <w:r>
        <w:fldChar w:fldCharType="end"/>
      </w:r>
    </w:p>
    <w:p w:rsidR="00725856" w:rsidRDefault="00725856">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_Toc443316510 \h </w:instrText>
      </w:r>
      <w:r>
        <w:fldChar w:fldCharType="separate"/>
      </w:r>
      <w:r>
        <w:t>28</w:t>
      </w:r>
      <w:r>
        <w:fldChar w:fldCharType="end"/>
      </w:r>
    </w:p>
    <w:p w:rsidR="00725856" w:rsidRDefault="00725856">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_Toc443316511 \h </w:instrText>
      </w:r>
      <w:r>
        <w:fldChar w:fldCharType="separate"/>
      </w:r>
      <w:r>
        <w:t>29</w:t>
      </w:r>
      <w:r>
        <w:fldChar w:fldCharType="end"/>
      </w:r>
    </w:p>
    <w:p w:rsidR="00725856" w:rsidRDefault="00725856">
      <w:pPr>
        <w:pStyle w:val="TOC3"/>
        <w:rPr>
          <w:rFonts w:asciiTheme="minorHAnsi" w:eastAsiaTheme="minorEastAsia" w:hAnsiTheme="minorHAnsi" w:cstheme="minorBidi"/>
          <w:sz w:val="22"/>
          <w:szCs w:val="22"/>
          <w:lang w:eastAsia="en-GB"/>
        </w:rPr>
      </w:pPr>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_Toc443316512 \h </w:instrText>
      </w:r>
      <w:r>
        <w:fldChar w:fldCharType="separate"/>
      </w:r>
      <w:r>
        <w:t>29</w:t>
      </w:r>
      <w:r>
        <w:fldChar w:fldCharType="end"/>
      </w:r>
    </w:p>
    <w:p w:rsidR="00725856" w:rsidRDefault="0072585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rsidRPr="00D76B6D">
        <w:rPr>
          <w:rFonts w:eastAsia="SimSun"/>
        </w:rPr>
        <w:t>Light weight device configuration</w:t>
      </w:r>
      <w:r>
        <w:tab/>
      </w:r>
      <w:r>
        <w:fldChar w:fldCharType="begin"/>
      </w:r>
      <w:r>
        <w:instrText xml:space="preserve"> PAGEREF _Toc443316513 \h </w:instrText>
      </w:r>
      <w:r>
        <w:fldChar w:fldCharType="separate"/>
      </w:r>
      <w:r>
        <w:t>29</w:t>
      </w:r>
      <w:r>
        <w:fldChar w:fldCharType="end"/>
      </w:r>
    </w:p>
    <w:p w:rsidR="00725856" w:rsidRDefault="0072585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_Toc443316514 \h </w:instrText>
      </w:r>
      <w:r>
        <w:fldChar w:fldCharType="separate"/>
      </w:r>
      <w:r>
        <w:t>29</w:t>
      </w:r>
      <w:r>
        <w:fldChar w:fldCharType="end"/>
      </w:r>
    </w:p>
    <w:p w:rsidR="00725856" w:rsidRDefault="0072585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_Toc443316515 \h </w:instrText>
      </w:r>
      <w:r>
        <w:fldChar w:fldCharType="separate"/>
      </w:r>
      <w:r>
        <w:t>29</w:t>
      </w:r>
      <w:r>
        <w:fldChar w:fldCharType="end"/>
      </w:r>
    </w:p>
    <w:p w:rsidR="00725856" w:rsidRDefault="0072585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_Toc443316516 \h </w:instrText>
      </w:r>
      <w:r>
        <w:fldChar w:fldCharType="separate"/>
      </w:r>
      <w:r>
        <w:t>29</w:t>
      </w:r>
      <w:r>
        <w:fldChar w:fldCharType="end"/>
      </w:r>
    </w:p>
    <w:p w:rsidR="00725856" w:rsidRDefault="0072585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_Toc443316517 \h </w:instrText>
      </w:r>
      <w:r>
        <w:fldChar w:fldCharType="separate"/>
      </w:r>
      <w:r>
        <w:t>30</w:t>
      </w:r>
      <w:r>
        <w:fldChar w:fldCharType="end"/>
      </w:r>
    </w:p>
    <w:p w:rsidR="00725856" w:rsidRDefault="00725856">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_Toc443316518 \h </w:instrText>
      </w:r>
      <w:r>
        <w:fldChar w:fldCharType="separate"/>
      </w:r>
      <w:r>
        <w:t>30</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_Toc443316519 \h </w:instrText>
      </w:r>
      <w:r>
        <w:fldChar w:fldCharType="separate"/>
      </w:r>
      <w:r>
        <w:t>30</w:t>
      </w:r>
      <w:r>
        <w:fldChar w:fldCharType="end"/>
      </w:r>
    </w:p>
    <w:p w:rsidR="00725856" w:rsidRDefault="00725856">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_Toc443316520 \h </w:instrText>
      </w:r>
      <w:r>
        <w:fldChar w:fldCharType="separate"/>
      </w:r>
      <w:r>
        <w:t>30</w:t>
      </w:r>
      <w:r>
        <w:fldChar w:fldCharType="end"/>
      </w:r>
    </w:p>
    <w:p w:rsidR="00725856" w:rsidRDefault="0072585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_Toc443316521 \h </w:instrText>
      </w:r>
      <w:r>
        <w:fldChar w:fldCharType="separate"/>
      </w:r>
      <w:r>
        <w:t>30</w:t>
      </w:r>
      <w:r>
        <w:fldChar w:fldCharType="end"/>
      </w:r>
    </w:p>
    <w:p w:rsidR="00725856" w:rsidRDefault="00725856">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_Toc443316522 \h </w:instrText>
      </w:r>
      <w:r>
        <w:fldChar w:fldCharType="separate"/>
      </w:r>
      <w:r>
        <w:t>30</w:t>
      </w:r>
      <w:r>
        <w:fldChar w:fldCharType="end"/>
      </w:r>
    </w:p>
    <w:p w:rsidR="00725856" w:rsidRDefault="00725856">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_Toc443316523 \h </w:instrText>
      </w:r>
      <w:r>
        <w:fldChar w:fldCharType="separate"/>
      </w:r>
      <w:r>
        <w:t>31</w:t>
      </w:r>
      <w:r>
        <w:fldChar w:fldCharType="end"/>
      </w:r>
    </w:p>
    <w:p w:rsidR="00725856" w:rsidRDefault="00725856">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 xml:space="preserve"> Potential Operational Requirements</w:t>
      </w:r>
      <w:r>
        <w:tab/>
      </w:r>
      <w:r>
        <w:fldChar w:fldCharType="begin"/>
      </w:r>
      <w:r>
        <w:instrText xml:space="preserve"> PAGEREF _Toc443316524 \h </w:instrText>
      </w:r>
      <w:r>
        <w:fldChar w:fldCharType="separate"/>
      </w:r>
      <w:r>
        <w:t>31</w:t>
      </w:r>
      <w:r>
        <w:fldChar w:fldCharType="end"/>
      </w:r>
    </w:p>
    <w:p w:rsidR="00725856" w:rsidRDefault="00725856">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w:t>
      </w:r>
      <w:r w:rsidRPr="00D76B6D">
        <w:rPr>
          <w:rFonts w:eastAsia="SimSun"/>
          <w:lang w:eastAsia="en-GB"/>
        </w:rPr>
        <w:t>ubscription security credentials update</w:t>
      </w:r>
      <w:r>
        <w:tab/>
      </w:r>
      <w:r>
        <w:fldChar w:fldCharType="begin"/>
      </w:r>
      <w:r>
        <w:instrText xml:space="preserve"> PAGEREF _Toc443316525 \h </w:instrText>
      </w:r>
      <w:r>
        <w:fldChar w:fldCharType="separate"/>
      </w:r>
      <w:r>
        <w:t>31</w:t>
      </w:r>
      <w:r>
        <w:fldChar w:fldCharType="end"/>
      </w:r>
    </w:p>
    <w:p w:rsidR="00725856" w:rsidRDefault="00725856">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_Toc443316526 \h </w:instrText>
      </w:r>
      <w:r>
        <w:fldChar w:fldCharType="separate"/>
      </w:r>
      <w:r>
        <w:t>31</w:t>
      </w:r>
      <w:r>
        <w:fldChar w:fldCharType="end"/>
      </w:r>
    </w:p>
    <w:p w:rsidR="00725856" w:rsidRDefault="00725856">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_Toc443316527 \h </w:instrText>
      </w:r>
      <w:r>
        <w:fldChar w:fldCharType="separate"/>
      </w:r>
      <w:r>
        <w:t>31</w:t>
      </w:r>
      <w:r>
        <w:fldChar w:fldCharType="end"/>
      </w:r>
    </w:p>
    <w:p w:rsidR="00725856" w:rsidRDefault="00725856">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_Toc443316528 \h </w:instrText>
      </w:r>
      <w:r>
        <w:fldChar w:fldCharType="separate"/>
      </w:r>
      <w:r>
        <w:t>32</w:t>
      </w:r>
      <w:r>
        <w:fldChar w:fldCharType="end"/>
      </w:r>
    </w:p>
    <w:p w:rsidR="00725856" w:rsidRDefault="00725856">
      <w:pPr>
        <w:pStyle w:val="TOC3"/>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_Toc443316529 \h </w:instrText>
      </w:r>
      <w:r>
        <w:fldChar w:fldCharType="separate"/>
      </w:r>
      <w:r>
        <w:t>32</w:t>
      </w:r>
      <w:r>
        <w:fldChar w:fldCharType="end"/>
      </w:r>
    </w:p>
    <w:p w:rsidR="00725856" w:rsidRDefault="00725856">
      <w:pPr>
        <w:pStyle w:val="TOC3"/>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_Toc443316530 \h </w:instrText>
      </w:r>
      <w:r>
        <w:fldChar w:fldCharType="separate"/>
      </w:r>
      <w:r>
        <w:t>32</w:t>
      </w:r>
      <w:r>
        <w:fldChar w:fldCharType="end"/>
      </w:r>
    </w:p>
    <w:p w:rsidR="00725856" w:rsidRDefault="00725856">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_Toc443316531 \h </w:instrText>
      </w:r>
      <w:r>
        <w:fldChar w:fldCharType="separate"/>
      </w:r>
      <w:r>
        <w:t>32</w:t>
      </w:r>
      <w:r>
        <w:fldChar w:fldCharType="end"/>
      </w:r>
    </w:p>
    <w:p w:rsidR="00725856" w:rsidRDefault="00725856">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_Toc443316532 \h </w:instrText>
      </w:r>
      <w:r>
        <w:fldChar w:fldCharType="separate"/>
      </w:r>
      <w:r>
        <w:t>32</w:t>
      </w:r>
      <w:r>
        <w:fldChar w:fldCharType="end"/>
      </w:r>
    </w:p>
    <w:p w:rsidR="00725856" w:rsidRDefault="00725856">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_Toc443316533 \h </w:instrText>
      </w:r>
      <w:r>
        <w:fldChar w:fldCharType="separate"/>
      </w:r>
      <w:r>
        <w:t>33</w:t>
      </w:r>
      <w:r>
        <w:fldChar w:fldCharType="end"/>
      </w:r>
    </w:p>
    <w:p w:rsidR="00725856" w:rsidRDefault="00725856">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_Toc443316534 \h </w:instrText>
      </w:r>
      <w:r>
        <w:fldChar w:fldCharType="separate"/>
      </w:r>
      <w:r>
        <w:t>33</w:t>
      </w:r>
      <w:r>
        <w:fldChar w:fldCharType="end"/>
      </w:r>
    </w:p>
    <w:p w:rsidR="00725856" w:rsidRDefault="00725856">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_Toc443316535 \h </w:instrText>
      </w:r>
      <w:r>
        <w:fldChar w:fldCharType="separate"/>
      </w:r>
      <w:r>
        <w:t>33</w:t>
      </w:r>
      <w:r>
        <w:fldChar w:fldCharType="end"/>
      </w:r>
    </w:p>
    <w:p w:rsidR="00725856" w:rsidRDefault="00725856">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_Toc443316536 \h </w:instrText>
      </w:r>
      <w:r>
        <w:fldChar w:fldCharType="separate"/>
      </w:r>
      <w:r>
        <w:t>33</w:t>
      </w:r>
      <w:r>
        <w:fldChar w:fldCharType="end"/>
      </w:r>
    </w:p>
    <w:p w:rsidR="00725856" w:rsidRDefault="00725856">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_Toc443316537 \h </w:instrText>
      </w:r>
      <w:r>
        <w:fldChar w:fldCharType="separate"/>
      </w:r>
      <w:r>
        <w:t>34</w:t>
      </w:r>
      <w:r>
        <w:fldChar w:fldCharType="end"/>
      </w:r>
    </w:p>
    <w:p w:rsidR="00725856" w:rsidRDefault="00725856">
      <w:pPr>
        <w:pStyle w:val="TOC3"/>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_Toc443316538 \h </w:instrText>
      </w:r>
      <w:r>
        <w:fldChar w:fldCharType="separate"/>
      </w:r>
      <w:r>
        <w:t>34</w:t>
      </w:r>
      <w:r>
        <w:fldChar w:fldCharType="end"/>
      </w:r>
    </w:p>
    <w:p w:rsidR="00725856" w:rsidRDefault="00725856">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_Toc443316539 \h </w:instrText>
      </w:r>
      <w:r>
        <w:fldChar w:fldCharType="separate"/>
      </w:r>
      <w:r>
        <w:t>35</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rPr>
        <w:t>5.26.1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_Toc443316540 \h </w:instrText>
      </w:r>
      <w:r>
        <w:fldChar w:fldCharType="separate"/>
      </w:r>
      <w:r>
        <w:t>35</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_Toc443316541 \h </w:instrText>
      </w:r>
      <w:r>
        <w:fldChar w:fldCharType="separate"/>
      </w:r>
      <w:r>
        <w:t>36</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_Toc443316542 \h </w:instrText>
      </w:r>
      <w:r>
        <w:fldChar w:fldCharType="separate"/>
      </w:r>
      <w:r>
        <w:t>36</w:t>
      </w:r>
      <w:r>
        <w:fldChar w:fldCharType="end"/>
      </w:r>
    </w:p>
    <w:p w:rsidR="00725856" w:rsidRDefault="00725856">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_Toc443316543 \h </w:instrText>
      </w:r>
      <w:r>
        <w:fldChar w:fldCharType="separate"/>
      </w:r>
      <w:r>
        <w:t>36</w:t>
      </w:r>
      <w:r>
        <w:fldChar w:fldCharType="end"/>
      </w:r>
    </w:p>
    <w:p w:rsidR="00725856" w:rsidRDefault="00725856">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_Toc443316544 \h </w:instrText>
      </w:r>
      <w:r>
        <w:fldChar w:fldCharType="separate"/>
      </w:r>
      <w:r>
        <w:t>36</w:t>
      </w:r>
      <w:r>
        <w:fldChar w:fldCharType="end"/>
      </w:r>
    </w:p>
    <w:p w:rsidR="00725856" w:rsidRDefault="00725856">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_Toc443316545 \h </w:instrText>
      </w:r>
      <w:r>
        <w:fldChar w:fldCharType="separate"/>
      </w:r>
      <w:r>
        <w:t>36</w:t>
      </w:r>
      <w:r>
        <w:fldChar w:fldCharType="end"/>
      </w:r>
    </w:p>
    <w:p w:rsidR="00725856" w:rsidRDefault="00725856">
      <w:pPr>
        <w:pStyle w:val="TOC3"/>
        <w:rPr>
          <w:rFonts w:asciiTheme="minorHAnsi" w:eastAsiaTheme="minorEastAsia" w:hAnsiTheme="minorHAnsi" w:cstheme="minorBidi"/>
          <w:sz w:val="22"/>
          <w:szCs w:val="22"/>
          <w:lang w:eastAsia="en-GB"/>
        </w:rPr>
      </w:pPr>
      <w:r>
        <w:lastRenderedPageBreak/>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_Toc443316546 \h </w:instrText>
      </w:r>
      <w:r>
        <w:fldChar w:fldCharType="separate"/>
      </w:r>
      <w:r>
        <w:t>37</w:t>
      </w:r>
      <w:r>
        <w:fldChar w:fldCharType="end"/>
      </w:r>
    </w:p>
    <w:p w:rsidR="00725856" w:rsidRDefault="00725856">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_Toc443316547 \h </w:instrText>
      </w:r>
      <w:r>
        <w:fldChar w:fldCharType="separate"/>
      </w:r>
      <w:r>
        <w:t>37</w:t>
      </w:r>
      <w:r>
        <w:fldChar w:fldCharType="end"/>
      </w:r>
    </w:p>
    <w:p w:rsidR="00725856" w:rsidRDefault="00725856">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_Toc443316548 \h </w:instrText>
      </w:r>
      <w:r>
        <w:fldChar w:fldCharType="separate"/>
      </w:r>
      <w:r>
        <w:t>37</w:t>
      </w:r>
      <w:r>
        <w:fldChar w:fldCharType="end"/>
      </w:r>
    </w:p>
    <w:p w:rsidR="00725856" w:rsidRDefault="00725856">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_Toc443316549 \h </w:instrText>
      </w:r>
      <w:r>
        <w:fldChar w:fldCharType="separate"/>
      </w:r>
      <w:r>
        <w:t>37</w:t>
      </w:r>
      <w:r>
        <w:fldChar w:fldCharType="end"/>
      </w:r>
    </w:p>
    <w:p w:rsidR="00725856" w:rsidRDefault="00725856">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_Toc443316550 \h </w:instrText>
      </w:r>
      <w:r>
        <w:fldChar w:fldCharType="separate"/>
      </w:r>
      <w:r>
        <w:t>37</w:t>
      </w:r>
      <w:r>
        <w:fldChar w:fldCharType="end"/>
      </w:r>
    </w:p>
    <w:p w:rsidR="00725856" w:rsidRDefault="00725856">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_Toc443316551 \h </w:instrText>
      </w:r>
      <w:r>
        <w:fldChar w:fldCharType="separate"/>
      </w:r>
      <w:r>
        <w:t>38</w:t>
      </w:r>
      <w:r>
        <w:fldChar w:fldCharType="end"/>
      </w:r>
    </w:p>
    <w:p w:rsidR="00725856" w:rsidRDefault="00725856">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_Toc443316552 \h </w:instrText>
      </w:r>
      <w:r>
        <w:fldChar w:fldCharType="separate"/>
      </w:r>
      <w:r>
        <w:t>38</w:t>
      </w:r>
      <w:r>
        <w:fldChar w:fldCharType="end"/>
      </w:r>
    </w:p>
    <w:p w:rsidR="00725856" w:rsidRDefault="00725856">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_Toc443316553 \h </w:instrText>
      </w:r>
      <w:r>
        <w:fldChar w:fldCharType="separate"/>
      </w:r>
      <w:r>
        <w:t>39</w:t>
      </w:r>
      <w:r>
        <w:fldChar w:fldCharType="end"/>
      </w:r>
    </w:p>
    <w:p w:rsidR="00725856" w:rsidRDefault="00725856">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_Toc443316554 \h </w:instrText>
      </w:r>
      <w:r>
        <w:fldChar w:fldCharType="separate"/>
      </w:r>
      <w:r>
        <w:t>39</w:t>
      </w:r>
      <w:r>
        <w:fldChar w:fldCharType="end"/>
      </w:r>
    </w:p>
    <w:p w:rsidR="00725856" w:rsidRDefault="00725856">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_Toc443316555 \h </w:instrText>
      </w:r>
      <w:r>
        <w:fldChar w:fldCharType="separate"/>
      </w:r>
      <w:r>
        <w:t>39</w:t>
      </w:r>
      <w:r>
        <w:fldChar w:fldCharType="end"/>
      </w:r>
    </w:p>
    <w:p w:rsidR="00725856" w:rsidRDefault="00725856">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_Toc443316556 \h </w:instrText>
      </w:r>
      <w:r>
        <w:fldChar w:fldCharType="separate"/>
      </w:r>
      <w:r>
        <w:t>39</w:t>
      </w:r>
      <w:r>
        <w:fldChar w:fldCharType="end"/>
      </w:r>
    </w:p>
    <w:p w:rsidR="00725856" w:rsidRDefault="00725856">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_Toc443316557 \h </w:instrText>
      </w:r>
      <w:r>
        <w:fldChar w:fldCharType="separate"/>
      </w:r>
      <w:r>
        <w:t>39</w:t>
      </w:r>
      <w:r>
        <w:fldChar w:fldCharType="end"/>
      </w:r>
    </w:p>
    <w:p w:rsidR="00725856" w:rsidRDefault="00725856">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_Toc443316558 \h </w:instrText>
      </w:r>
      <w:r>
        <w:fldChar w:fldCharType="separate"/>
      </w:r>
      <w:r>
        <w:t>39</w:t>
      </w:r>
      <w:r>
        <w:fldChar w:fldCharType="end"/>
      </w:r>
    </w:p>
    <w:p w:rsidR="00725856" w:rsidRDefault="00725856">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_Toc443316559 \h </w:instrText>
      </w:r>
      <w:r>
        <w:fldChar w:fldCharType="separate"/>
      </w:r>
      <w:r>
        <w:t>40</w:t>
      </w:r>
      <w:r>
        <w:fldChar w:fldCharType="end"/>
      </w:r>
    </w:p>
    <w:p w:rsidR="00725856" w:rsidRDefault="00725856">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_Toc443316560 \h </w:instrText>
      </w:r>
      <w:r>
        <w:fldChar w:fldCharType="separate"/>
      </w:r>
      <w:r>
        <w:t>40</w:t>
      </w:r>
      <w:r>
        <w:fldChar w:fldCharType="end"/>
      </w:r>
    </w:p>
    <w:p w:rsidR="00725856" w:rsidRDefault="00725856">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_Toc443316561 \h </w:instrText>
      </w:r>
      <w:r>
        <w:fldChar w:fldCharType="separate"/>
      </w:r>
      <w:r>
        <w:t>40</w:t>
      </w:r>
      <w:r>
        <w:fldChar w:fldCharType="end"/>
      </w:r>
    </w:p>
    <w:p w:rsidR="00725856" w:rsidRDefault="00725856">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_Toc443316562 \h </w:instrText>
      </w:r>
      <w:r>
        <w:fldChar w:fldCharType="separate"/>
      </w:r>
      <w:r>
        <w:t>41</w:t>
      </w:r>
      <w:r>
        <w:fldChar w:fldCharType="end"/>
      </w:r>
    </w:p>
    <w:p w:rsidR="00725856" w:rsidRDefault="00725856">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76B6D">
        <w:rPr>
          <w:rFonts w:eastAsia="SimSun"/>
          <w:lang w:eastAsia="zh-CN"/>
        </w:rPr>
        <w:t>I</w:t>
      </w:r>
      <w:r>
        <w:t>mprovement of network capabilities for vehicular case</w:t>
      </w:r>
      <w:r>
        <w:tab/>
      </w:r>
      <w:r>
        <w:fldChar w:fldCharType="begin"/>
      </w:r>
      <w:r>
        <w:instrText xml:space="preserve"> PAGEREF _Toc443316563 \h </w:instrText>
      </w:r>
      <w:r>
        <w:fldChar w:fldCharType="separate"/>
      </w:r>
      <w:r>
        <w:t>41</w:t>
      </w:r>
      <w:r>
        <w:fldChar w:fldCharType="end"/>
      </w:r>
    </w:p>
    <w:p w:rsidR="00725856" w:rsidRDefault="00725856">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_Toc443316564 \h </w:instrText>
      </w:r>
      <w:r>
        <w:fldChar w:fldCharType="separate"/>
      </w:r>
      <w:r>
        <w:t>41</w:t>
      </w:r>
      <w:r>
        <w:fldChar w:fldCharType="end"/>
      </w:r>
    </w:p>
    <w:p w:rsidR="00725856" w:rsidRDefault="00725856">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_Toc443316565 \h </w:instrText>
      </w:r>
      <w:r>
        <w:fldChar w:fldCharType="separate"/>
      </w:r>
      <w:r>
        <w:t>42</w:t>
      </w:r>
      <w:r>
        <w:fldChar w:fldCharType="end"/>
      </w:r>
    </w:p>
    <w:p w:rsidR="00725856" w:rsidRDefault="00725856">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_Toc443316566 \h </w:instrText>
      </w:r>
      <w:r>
        <w:fldChar w:fldCharType="separate"/>
      </w:r>
      <w:r>
        <w:t>42</w:t>
      </w:r>
      <w:r>
        <w:fldChar w:fldCharType="end"/>
      </w:r>
    </w:p>
    <w:p w:rsidR="00725856" w:rsidRDefault="00725856">
      <w:pPr>
        <w:pStyle w:val="TOC2"/>
        <w:rPr>
          <w:rFonts w:asciiTheme="minorHAnsi" w:eastAsiaTheme="minorEastAsia" w:hAnsiTheme="minorHAnsi" w:cstheme="minorBidi"/>
          <w:sz w:val="22"/>
          <w:szCs w:val="22"/>
          <w:lang w:eastAsia="en-GB"/>
        </w:rPr>
      </w:pPr>
      <w:r>
        <w:t>5.</w:t>
      </w:r>
      <w:r w:rsidRPr="00D76B6D">
        <w:rPr>
          <w:rFonts w:eastAsia="SimSun"/>
        </w:rPr>
        <w:t>33</w:t>
      </w:r>
      <w:r>
        <w:rPr>
          <w:rFonts w:asciiTheme="minorHAnsi" w:eastAsiaTheme="minorEastAsia" w:hAnsiTheme="minorHAnsi" w:cstheme="minorBidi"/>
          <w:sz w:val="22"/>
          <w:szCs w:val="22"/>
          <w:lang w:eastAsia="en-GB"/>
        </w:rPr>
        <w:tab/>
      </w:r>
      <w:r w:rsidRPr="00D76B6D">
        <w:rPr>
          <w:rFonts w:eastAsia="SimSun"/>
        </w:rPr>
        <w:t>Connected vehicles</w:t>
      </w:r>
      <w:r>
        <w:tab/>
      </w:r>
      <w:r>
        <w:fldChar w:fldCharType="begin"/>
      </w:r>
      <w:r>
        <w:instrText xml:space="preserve"> PAGEREF _Toc443316567 \h </w:instrText>
      </w:r>
      <w:r>
        <w:fldChar w:fldCharType="separate"/>
      </w:r>
      <w:r>
        <w:t>42</w:t>
      </w:r>
      <w:r>
        <w:fldChar w:fldCharType="end"/>
      </w:r>
    </w:p>
    <w:p w:rsidR="00725856" w:rsidRDefault="00725856">
      <w:pPr>
        <w:pStyle w:val="TOC3"/>
        <w:rPr>
          <w:rFonts w:asciiTheme="minorHAnsi" w:eastAsiaTheme="minorEastAsia" w:hAnsiTheme="minorHAnsi" w:cstheme="minorBidi"/>
          <w:sz w:val="22"/>
          <w:szCs w:val="22"/>
          <w:lang w:eastAsia="en-GB"/>
        </w:rPr>
      </w:pPr>
      <w:r>
        <w:t>5.3</w:t>
      </w:r>
      <w:r w:rsidRPr="00D76B6D">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_Toc443316568 \h </w:instrText>
      </w:r>
      <w:r>
        <w:fldChar w:fldCharType="separate"/>
      </w:r>
      <w:r>
        <w:t>42</w:t>
      </w:r>
      <w:r>
        <w:fldChar w:fldCharType="end"/>
      </w:r>
    </w:p>
    <w:p w:rsidR="00725856" w:rsidRDefault="00725856">
      <w:pPr>
        <w:pStyle w:val="TOC3"/>
        <w:rPr>
          <w:rFonts w:asciiTheme="minorHAnsi" w:eastAsiaTheme="minorEastAsia" w:hAnsiTheme="minorHAnsi" w:cstheme="minorBidi"/>
          <w:sz w:val="22"/>
          <w:szCs w:val="22"/>
          <w:lang w:eastAsia="en-GB"/>
        </w:rPr>
      </w:pPr>
      <w:r>
        <w:t>5.3</w:t>
      </w:r>
      <w:r w:rsidRPr="00D76B6D">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_Toc443316569 \h </w:instrText>
      </w:r>
      <w:r>
        <w:fldChar w:fldCharType="separate"/>
      </w:r>
      <w:r>
        <w:t>43</w:t>
      </w:r>
      <w:r>
        <w:fldChar w:fldCharType="end"/>
      </w:r>
    </w:p>
    <w:p w:rsidR="00725856" w:rsidRDefault="00725856">
      <w:pPr>
        <w:pStyle w:val="TOC3"/>
        <w:rPr>
          <w:rFonts w:asciiTheme="minorHAnsi" w:eastAsiaTheme="minorEastAsia" w:hAnsiTheme="minorHAnsi" w:cstheme="minorBidi"/>
          <w:sz w:val="22"/>
          <w:szCs w:val="22"/>
          <w:lang w:eastAsia="en-GB"/>
        </w:rPr>
      </w:pPr>
      <w:r>
        <w:t>5.3</w:t>
      </w:r>
      <w:r w:rsidRPr="00D76B6D">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_Toc443316570 \h </w:instrText>
      </w:r>
      <w:r>
        <w:fldChar w:fldCharType="separate"/>
      </w:r>
      <w:r>
        <w:t>43</w:t>
      </w:r>
      <w:r>
        <w:fldChar w:fldCharType="end"/>
      </w:r>
    </w:p>
    <w:p w:rsidR="00725856" w:rsidRDefault="00725856">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_Toc443316571 \h </w:instrText>
      </w:r>
      <w:r>
        <w:fldChar w:fldCharType="separate"/>
      </w:r>
      <w:r>
        <w:t>43</w:t>
      </w:r>
      <w:r>
        <w:fldChar w:fldCharType="end"/>
      </w:r>
    </w:p>
    <w:p w:rsidR="00725856" w:rsidRDefault="00725856">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_Toc443316572 \h </w:instrText>
      </w:r>
      <w:r>
        <w:fldChar w:fldCharType="separate"/>
      </w:r>
      <w:r>
        <w:t>43</w:t>
      </w:r>
      <w:r>
        <w:fldChar w:fldCharType="end"/>
      </w:r>
    </w:p>
    <w:p w:rsidR="00725856" w:rsidRDefault="00725856">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_Toc443316573 \h </w:instrText>
      </w:r>
      <w:r>
        <w:fldChar w:fldCharType="separate"/>
      </w:r>
      <w:r>
        <w:t>44</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MS Mincho"/>
        </w:rPr>
        <w:t>5.34.3</w:t>
      </w:r>
      <w:r>
        <w:rPr>
          <w:rFonts w:asciiTheme="minorHAnsi" w:eastAsiaTheme="minorEastAsia" w:hAnsiTheme="minorHAnsi" w:cstheme="minorBidi"/>
          <w:sz w:val="22"/>
          <w:szCs w:val="22"/>
          <w:lang w:eastAsia="en-GB"/>
        </w:rPr>
        <w:tab/>
      </w:r>
      <w:r w:rsidRPr="00D76B6D">
        <w:rPr>
          <w:rFonts w:eastAsia="MS Mincho"/>
        </w:rPr>
        <w:t>Potential Operational Requirements</w:t>
      </w:r>
      <w:r>
        <w:tab/>
      </w:r>
      <w:r>
        <w:fldChar w:fldCharType="begin"/>
      </w:r>
      <w:r>
        <w:instrText xml:space="preserve"> PAGEREF _Toc443316574 \h </w:instrText>
      </w:r>
      <w:r>
        <w:fldChar w:fldCharType="separate"/>
      </w:r>
      <w:r>
        <w:t>44</w:t>
      </w:r>
      <w:r>
        <w:fldChar w:fldCharType="end"/>
      </w:r>
    </w:p>
    <w:p w:rsidR="00725856" w:rsidRDefault="00725856">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Context</w:t>
      </w:r>
      <w:r w:rsidRPr="00D76B6D">
        <w:rPr>
          <w:rFonts w:eastAsia="SimSun"/>
        </w:rPr>
        <w:t xml:space="preserve"> </w:t>
      </w:r>
      <w:r>
        <w:t>Aware</w:t>
      </w:r>
      <w:r w:rsidRPr="00D76B6D">
        <w:rPr>
          <w:rFonts w:eastAsia="SimSun"/>
        </w:rPr>
        <w:t>ness to support network elasticity</w:t>
      </w:r>
      <w:r>
        <w:tab/>
      </w:r>
      <w:r>
        <w:fldChar w:fldCharType="begin"/>
      </w:r>
      <w:r>
        <w:instrText xml:space="preserve"> PAGEREF _Toc443316575 \h </w:instrText>
      </w:r>
      <w:r>
        <w:fldChar w:fldCharType="separate"/>
      </w:r>
      <w:r>
        <w:t>44</w:t>
      </w:r>
      <w:r>
        <w:fldChar w:fldCharType="end"/>
      </w:r>
    </w:p>
    <w:p w:rsidR="00725856" w:rsidRDefault="00725856">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_Toc443316576 \h </w:instrText>
      </w:r>
      <w:r>
        <w:fldChar w:fldCharType="separate"/>
      </w:r>
      <w:r>
        <w:t>44</w:t>
      </w:r>
      <w:r>
        <w:fldChar w:fldCharType="end"/>
      </w:r>
    </w:p>
    <w:p w:rsidR="00725856" w:rsidRDefault="00725856">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_Toc443316577 \h </w:instrText>
      </w:r>
      <w:r>
        <w:fldChar w:fldCharType="separate"/>
      </w:r>
      <w:r>
        <w:t>44</w:t>
      </w:r>
      <w:r>
        <w:fldChar w:fldCharType="end"/>
      </w:r>
    </w:p>
    <w:p w:rsidR="00725856" w:rsidRDefault="00725856">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_Toc443316578 \h </w:instrText>
      </w:r>
      <w:r>
        <w:fldChar w:fldCharType="separate"/>
      </w:r>
      <w:r>
        <w:t>45</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SimSun"/>
        </w:rPr>
        <w:t>5</w:t>
      </w:r>
      <w:r>
        <w:t>.3</w:t>
      </w:r>
      <w:r w:rsidRPr="00D76B6D">
        <w:rPr>
          <w:rFonts w:eastAsia="SimSun"/>
        </w:rPr>
        <w:t>6</w:t>
      </w:r>
      <w:r>
        <w:rPr>
          <w:rFonts w:asciiTheme="minorHAnsi" w:eastAsiaTheme="minorEastAsia" w:hAnsiTheme="minorHAnsi" w:cstheme="minorBidi"/>
          <w:sz w:val="22"/>
          <w:szCs w:val="22"/>
          <w:lang w:eastAsia="en-GB"/>
        </w:rPr>
        <w:tab/>
      </w:r>
      <w:r>
        <w:t>I</w:t>
      </w:r>
      <w:r w:rsidRPr="00D76B6D">
        <w:rPr>
          <w:rFonts w:eastAsia="SimSun"/>
        </w:rPr>
        <w:t>n-network and device caching</w:t>
      </w:r>
      <w:r>
        <w:tab/>
      </w:r>
      <w:r>
        <w:fldChar w:fldCharType="begin"/>
      </w:r>
      <w:r>
        <w:instrText xml:space="preserve"> PAGEREF _Toc443316579 \h </w:instrText>
      </w:r>
      <w:r>
        <w:fldChar w:fldCharType="separate"/>
      </w:r>
      <w:r>
        <w:t>45</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.3</w:t>
      </w:r>
      <w:r w:rsidRPr="00D76B6D">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_Toc443316580 \h </w:instrText>
      </w:r>
      <w:r>
        <w:fldChar w:fldCharType="separate"/>
      </w:r>
      <w:r>
        <w:t>45</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.3</w:t>
      </w:r>
      <w:r w:rsidRPr="00D76B6D">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_Toc443316581 \h </w:instrText>
      </w:r>
      <w:r>
        <w:fldChar w:fldCharType="separate"/>
      </w:r>
      <w:r>
        <w:t>46</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.3</w:t>
      </w:r>
      <w:r w:rsidRPr="00D76B6D">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_Toc443316582 \h </w:instrText>
      </w:r>
      <w:r>
        <w:fldChar w:fldCharType="separate"/>
      </w:r>
      <w:r>
        <w:t>47</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SimSun"/>
        </w:rPr>
        <w:t>5.37</w:t>
      </w:r>
      <w:r>
        <w:rPr>
          <w:rFonts w:asciiTheme="minorHAnsi" w:eastAsiaTheme="minorEastAsia" w:hAnsiTheme="minorHAnsi" w:cstheme="minorBidi"/>
          <w:sz w:val="22"/>
          <w:szCs w:val="22"/>
          <w:lang w:eastAsia="en-GB"/>
        </w:rPr>
        <w:tab/>
      </w:r>
      <w:r w:rsidRPr="00D76B6D">
        <w:rPr>
          <w:rFonts w:eastAsia="SimSun"/>
        </w:rPr>
        <w:t>Routing path optimization when server changes</w:t>
      </w:r>
      <w:r>
        <w:tab/>
      </w:r>
      <w:r>
        <w:fldChar w:fldCharType="begin"/>
      </w:r>
      <w:r>
        <w:instrText xml:space="preserve"> PAGEREF _Toc443316583 \h </w:instrText>
      </w:r>
      <w:r>
        <w:fldChar w:fldCharType="separate"/>
      </w:r>
      <w:r>
        <w:t>47</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rPr>
        <w:t>5.37.1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_Toc443316584 \h </w:instrText>
      </w:r>
      <w:r>
        <w:fldChar w:fldCharType="separate"/>
      </w:r>
      <w:r>
        <w:t>47</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_Toc443316585 \h </w:instrText>
      </w:r>
      <w:r>
        <w:fldChar w:fldCharType="separate"/>
      </w:r>
      <w:r>
        <w:t>48</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_Toc443316586 \h </w:instrText>
      </w:r>
      <w:r>
        <w:fldChar w:fldCharType="separate"/>
      </w:r>
      <w:r>
        <w:t>48</w:t>
      </w:r>
      <w:r>
        <w:fldChar w:fldCharType="end"/>
      </w:r>
    </w:p>
    <w:p w:rsidR="00725856" w:rsidRDefault="00725856">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_Toc443316587 \h </w:instrText>
      </w:r>
      <w:r>
        <w:fldChar w:fldCharType="separate"/>
      </w:r>
      <w:r>
        <w:t>48</w:t>
      </w:r>
      <w:r>
        <w:fldChar w:fldCharType="end"/>
      </w:r>
    </w:p>
    <w:p w:rsidR="00725856" w:rsidRDefault="00725856">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_Toc443316588 \h </w:instrText>
      </w:r>
      <w:r>
        <w:fldChar w:fldCharType="separate"/>
      </w:r>
      <w:r>
        <w:t>48</w:t>
      </w:r>
      <w:r>
        <w:fldChar w:fldCharType="end"/>
      </w:r>
    </w:p>
    <w:p w:rsidR="00725856" w:rsidRDefault="00725856">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_Toc443316589 \h </w:instrText>
      </w:r>
      <w:r>
        <w:fldChar w:fldCharType="separate"/>
      </w:r>
      <w:r>
        <w:t>49</w:t>
      </w:r>
      <w:r>
        <w:fldChar w:fldCharType="end"/>
      </w:r>
    </w:p>
    <w:p w:rsidR="00725856" w:rsidRDefault="00725856">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_Toc443316590 \h </w:instrText>
      </w:r>
      <w:r>
        <w:fldChar w:fldCharType="separate"/>
      </w:r>
      <w:r>
        <w:t>49</w:t>
      </w:r>
      <w:r>
        <w:fldChar w:fldCharType="end"/>
      </w:r>
    </w:p>
    <w:p w:rsidR="00725856" w:rsidRDefault="00725856">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_Toc443316591 \h </w:instrText>
      </w:r>
      <w:r>
        <w:fldChar w:fldCharType="separate"/>
      </w:r>
      <w:r>
        <w:t>49</w:t>
      </w:r>
      <w:r>
        <w:fldChar w:fldCharType="end"/>
      </w:r>
    </w:p>
    <w:p w:rsidR="00725856" w:rsidRDefault="00725856">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_Toc443316592 \h </w:instrText>
      </w:r>
      <w:r>
        <w:fldChar w:fldCharType="separate"/>
      </w:r>
      <w:r>
        <w:t>49</w:t>
      </w:r>
      <w:r>
        <w:fldChar w:fldCharType="end"/>
      </w:r>
    </w:p>
    <w:p w:rsidR="00725856" w:rsidRDefault="00725856">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_Toc443316593 \h </w:instrText>
      </w:r>
      <w:r>
        <w:fldChar w:fldCharType="separate"/>
      </w:r>
      <w:r>
        <w:t>50</w:t>
      </w:r>
      <w:r>
        <w:fldChar w:fldCharType="end"/>
      </w:r>
    </w:p>
    <w:p w:rsidR="00725856" w:rsidRDefault="00725856">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_Toc443316594 \h </w:instrText>
      </w:r>
      <w:r>
        <w:fldChar w:fldCharType="separate"/>
      </w:r>
      <w:r>
        <w:t>50</w:t>
      </w:r>
      <w:r>
        <w:fldChar w:fldCharType="end"/>
      </w:r>
    </w:p>
    <w:p w:rsidR="00725856" w:rsidRDefault="00725856">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rsidRPr="00D76B6D">
        <w:rPr>
          <w:rFonts w:eastAsia="SimSun"/>
          <w:lang w:eastAsia="en-GB"/>
        </w:rPr>
        <w:t>Devices with variable data</w:t>
      </w:r>
      <w:r>
        <w:tab/>
      </w:r>
      <w:r>
        <w:fldChar w:fldCharType="begin"/>
      </w:r>
      <w:r>
        <w:instrText xml:space="preserve"> PAGEREF _Toc443316595 \h </w:instrText>
      </w:r>
      <w:r>
        <w:fldChar w:fldCharType="separate"/>
      </w:r>
      <w:r>
        <w:t>50</w:t>
      </w:r>
      <w:r>
        <w:fldChar w:fldCharType="end"/>
      </w:r>
    </w:p>
    <w:p w:rsidR="00725856" w:rsidRDefault="00725856">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_Toc443316596 \h </w:instrText>
      </w:r>
      <w:r>
        <w:fldChar w:fldCharType="separate"/>
      </w:r>
      <w:r>
        <w:t>50</w:t>
      </w:r>
      <w:r>
        <w:fldChar w:fldCharType="end"/>
      </w:r>
    </w:p>
    <w:p w:rsidR="00725856" w:rsidRDefault="00725856">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_Toc443316597 \h </w:instrText>
      </w:r>
      <w:r>
        <w:fldChar w:fldCharType="separate"/>
      </w:r>
      <w:r>
        <w:t>51</w:t>
      </w:r>
      <w:r>
        <w:fldChar w:fldCharType="end"/>
      </w:r>
    </w:p>
    <w:p w:rsidR="00725856" w:rsidRDefault="00725856">
      <w:pPr>
        <w:pStyle w:val="TOC2"/>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_Toc443316598 \h </w:instrText>
      </w:r>
      <w:r>
        <w:fldChar w:fldCharType="separate"/>
      </w:r>
      <w:r>
        <w:t>51</w:t>
      </w:r>
      <w:r>
        <w:fldChar w:fldCharType="end"/>
      </w:r>
    </w:p>
    <w:p w:rsidR="00725856" w:rsidRDefault="00725856">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_Toc443316599 \h </w:instrText>
      </w:r>
      <w:r>
        <w:fldChar w:fldCharType="separate"/>
      </w:r>
      <w:r>
        <w:t>51</w:t>
      </w:r>
      <w:r>
        <w:fldChar w:fldCharType="end"/>
      </w:r>
    </w:p>
    <w:p w:rsidR="00725856" w:rsidRDefault="00725856">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_Toc443316600 \h </w:instrText>
      </w:r>
      <w:r>
        <w:fldChar w:fldCharType="separate"/>
      </w:r>
      <w:r>
        <w:t>52</w:t>
      </w:r>
      <w:r>
        <w:fldChar w:fldCharType="end"/>
      </w:r>
    </w:p>
    <w:p w:rsidR="00725856" w:rsidRDefault="00725856">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_Toc443316601 \h </w:instrText>
      </w:r>
      <w:r>
        <w:fldChar w:fldCharType="separate"/>
      </w:r>
      <w:r>
        <w:t>52</w:t>
      </w:r>
      <w:r>
        <w:fldChar w:fldCharType="end"/>
      </w:r>
    </w:p>
    <w:p w:rsidR="00725856" w:rsidRDefault="00725856">
      <w:pPr>
        <w:pStyle w:val="TOC2"/>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_Toc443316602 \h </w:instrText>
      </w:r>
      <w:r>
        <w:fldChar w:fldCharType="separate"/>
      </w:r>
      <w:r>
        <w:t>52</w:t>
      </w:r>
      <w:r>
        <w:fldChar w:fldCharType="end"/>
      </w:r>
    </w:p>
    <w:p w:rsidR="00725856" w:rsidRDefault="00725856">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_Toc443316603 \h </w:instrText>
      </w:r>
      <w:r>
        <w:fldChar w:fldCharType="separate"/>
      </w:r>
      <w:r>
        <w:t>52</w:t>
      </w:r>
      <w:r>
        <w:fldChar w:fldCharType="end"/>
      </w:r>
    </w:p>
    <w:p w:rsidR="00725856" w:rsidRDefault="00725856">
      <w:pPr>
        <w:pStyle w:val="TOC3"/>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_Toc443316604 \h </w:instrText>
      </w:r>
      <w:r>
        <w:fldChar w:fldCharType="separate"/>
      </w:r>
      <w:r>
        <w:t>52</w:t>
      </w:r>
      <w:r>
        <w:fldChar w:fldCharType="end"/>
      </w:r>
    </w:p>
    <w:p w:rsidR="00725856" w:rsidRDefault="00725856">
      <w:pPr>
        <w:pStyle w:val="TOC3"/>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_Toc443316605 \h </w:instrText>
      </w:r>
      <w:r>
        <w:fldChar w:fldCharType="separate"/>
      </w:r>
      <w:r>
        <w:t>53</w:t>
      </w:r>
      <w:r>
        <w:fldChar w:fldCharType="end"/>
      </w:r>
    </w:p>
    <w:p w:rsidR="00725856" w:rsidRDefault="00725856">
      <w:pPr>
        <w:pStyle w:val="TOC2"/>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M</w:t>
      </w:r>
      <w:r w:rsidRPr="00D76B6D">
        <w:rPr>
          <w:rFonts w:eastAsia="SimSun"/>
          <w:lang w:eastAsia="en-GB"/>
        </w:rPr>
        <w:t>aterials and inventory management and location tracking</w:t>
      </w:r>
      <w:r>
        <w:tab/>
      </w:r>
      <w:r>
        <w:fldChar w:fldCharType="begin"/>
      </w:r>
      <w:r>
        <w:instrText xml:space="preserve"> PAGEREF _Toc443316606 \h </w:instrText>
      </w:r>
      <w:r>
        <w:fldChar w:fldCharType="separate"/>
      </w:r>
      <w:r>
        <w:t>53</w:t>
      </w:r>
      <w:r>
        <w:fldChar w:fldCharType="end"/>
      </w:r>
    </w:p>
    <w:p w:rsidR="00725856" w:rsidRDefault="00725856">
      <w:pPr>
        <w:pStyle w:val="TOC3"/>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_Toc443316607 \h </w:instrText>
      </w:r>
      <w:r>
        <w:fldChar w:fldCharType="separate"/>
      </w:r>
      <w:r>
        <w:t>53</w:t>
      </w:r>
      <w:r>
        <w:fldChar w:fldCharType="end"/>
      </w:r>
    </w:p>
    <w:p w:rsidR="00725856" w:rsidRDefault="00725856">
      <w:pPr>
        <w:pStyle w:val="TOC3"/>
        <w:rPr>
          <w:rFonts w:asciiTheme="minorHAnsi" w:eastAsiaTheme="minorEastAsia" w:hAnsiTheme="minorHAnsi" w:cstheme="minorBidi"/>
          <w:sz w:val="22"/>
          <w:szCs w:val="22"/>
          <w:lang w:eastAsia="en-GB"/>
        </w:rPr>
      </w:pPr>
      <w:r>
        <w:lastRenderedPageBreak/>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_Toc443316608 \h </w:instrText>
      </w:r>
      <w:r>
        <w:fldChar w:fldCharType="separate"/>
      </w:r>
      <w:r>
        <w:t>53</w:t>
      </w:r>
      <w:r>
        <w:fldChar w:fldCharType="end"/>
      </w:r>
    </w:p>
    <w:p w:rsidR="00725856" w:rsidRDefault="00725856">
      <w:pPr>
        <w:pStyle w:val="TOC3"/>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_Toc443316609 \h </w:instrText>
      </w:r>
      <w:r>
        <w:fldChar w:fldCharType="separate"/>
      </w:r>
      <w:r>
        <w:t>53</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SimSun"/>
          <w:lang w:eastAsia="zh-CN"/>
        </w:rPr>
        <w:t>5</w:t>
      </w:r>
      <w:r>
        <w:t>.4</w:t>
      </w:r>
      <w:r w:rsidRPr="00D76B6D">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_Toc443316610 \h </w:instrText>
      </w:r>
      <w:r>
        <w:fldChar w:fldCharType="separate"/>
      </w:r>
      <w:r>
        <w:t>54</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.4</w:t>
      </w:r>
      <w:r w:rsidRPr="00D76B6D">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_Toc443316611 \h </w:instrText>
      </w:r>
      <w:r>
        <w:fldChar w:fldCharType="separate"/>
      </w:r>
      <w:r>
        <w:t>54</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Calibri"/>
        </w:rPr>
        <w:t>5.4</w:t>
      </w:r>
      <w:r w:rsidRPr="00D76B6D">
        <w:rPr>
          <w:rFonts w:eastAsia="SimSun"/>
          <w:lang w:eastAsia="zh-CN"/>
        </w:rPr>
        <w:t>4</w:t>
      </w:r>
      <w:r w:rsidRPr="00D76B6D">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_Toc443316612 \h </w:instrText>
      </w:r>
      <w:r>
        <w:fldChar w:fldCharType="separate"/>
      </w:r>
      <w:r>
        <w:t>54</w:t>
      </w:r>
      <w:r>
        <w:fldChar w:fldCharType="end"/>
      </w:r>
    </w:p>
    <w:p w:rsidR="00725856" w:rsidRDefault="00725856">
      <w:pPr>
        <w:pStyle w:val="TOC3"/>
        <w:rPr>
          <w:rFonts w:asciiTheme="minorHAnsi" w:eastAsiaTheme="minorEastAsia" w:hAnsiTheme="minorHAnsi" w:cstheme="minorBidi"/>
          <w:sz w:val="22"/>
          <w:szCs w:val="22"/>
          <w:lang w:eastAsia="en-GB"/>
        </w:rPr>
      </w:pPr>
      <w:r>
        <w:t>5.4</w:t>
      </w:r>
      <w:r w:rsidRPr="00D76B6D">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_Toc443316613 \h </w:instrText>
      </w:r>
      <w:r>
        <w:fldChar w:fldCharType="separate"/>
      </w:r>
      <w:r>
        <w:t>54</w:t>
      </w:r>
      <w:r>
        <w:fldChar w:fldCharType="end"/>
      </w:r>
    </w:p>
    <w:p w:rsidR="00725856" w:rsidRDefault="00725856">
      <w:pPr>
        <w:pStyle w:val="TOC2"/>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_Toc443316614 \h </w:instrText>
      </w:r>
      <w:r>
        <w:fldChar w:fldCharType="separate"/>
      </w:r>
      <w:r>
        <w:t>54</w:t>
      </w:r>
      <w:r>
        <w:fldChar w:fldCharType="end"/>
      </w:r>
    </w:p>
    <w:p w:rsidR="00725856" w:rsidRDefault="00725856">
      <w:pPr>
        <w:pStyle w:val="TOC3"/>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_Toc443316615 \h </w:instrText>
      </w:r>
      <w:r>
        <w:fldChar w:fldCharType="separate"/>
      </w:r>
      <w:r>
        <w:t>54</w:t>
      </w:r>
      <w:r>
        <w:fldChar w:fldCharType="end"/>
      </w:r>
    </w:p>
    <w:p w:rsidR="00725856" w:rsidRDefault="00725856">
      <w:pPr>
        <w:pStyle w:val="TOC3"/>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_Toc443316616 \h </w:instrText>
      </w:r>
      <w:r>
        <w:fldChar w:fldCharType="separate"/>
      </w:r>
      <w:r>
        <w:t>56</w:t>
      </w:r>
      <w:r>
        <w:fldChar w:fldCharType="end"/>
      </w:r>
    </w:p>
    <w:p w:rsidR="00725856" w:rsidRDefault="00725856">
      <w:pPr>
        <w:pStyle w:val="TOC3"/>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_Toc443316617 \h </w:instrText>
      </w:r>
      <w:r>
        <w:fldChar w:fldCharType="separate"/>
      </w:r>
      <w:r>
        <w:t>56</w:t>
      </w:r>
      <w:r>
        <w:fldChar w:fldCharType="end"/>
      </w:r>
    </w:p>
    <w:p w:rsidR="00725856" w:rsidRDefault="00725856">
      <w:pPr>
        <w:pStyle w:val="TOC2"/>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_Toc443316618 \h </w:instrText>
      </w:r>
      <w:r>
        <w:fldChar w:fldCharType="separate"/>
      </w:r>
      <w:r>
        <w:t>57</w:t>
      </w:r>
      <w:r>
        <w:fldChar w:fldCharType="end"/>
      </w:r>
    </w:p>
    <w:p w:rsidR="00725856" w:rsidRDefault="00725856">
      <w:pPr>
        <w:pStyle w:val="TOC3"/>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_Toc443316619 \h </w:instrText>
      </w:r>
      <w:r>
        <w:fldChar w:fldCharType="separate"/>
      </w:r>
      <w:r>
        <w:t>57</w:t>
      </w:r>
      <w:r>
        <w:fldChar w:fldCharType="end"/>
      </w:r>
    </w:p>
    <w:p w:rsidR="00725856" w:rsidRDefault="00725856">
      <w:pPr>
        <w:pStyle w:val="TOC3"/>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_Toc443316620 \h </w:instrText>
      </w:r>
      <w:r>
        <w:fldChar w:fldCharType="separate"/>
      </w:r>
      <w:r>
        <w:t>58</w:t>
      </w:r>
      <w:r>
        <w:fldChar w:fldCharType="end"/>
      </w:r>
    </w:p>
    <w:p w:rsidR="00725856" w:rsidRDefault="00725856">
      <w:pPr>
        <w:pStyle w:val="TOC3"/>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_Toc443316621 \h </w:instrText>
      </w:r>
      <w:r>
        <w:fldChar w:fldCharType="separate"/>
      </w:r>
      <w:r>
        <w:t>58</w:t>
      </w:r>
      <w:r>
        <w:fldChar w:fldCharType="end"/>
      </w:r>
    </w:p>
    <w:p w:rsidR="00725856" w:rsidRDefault="00725856">
      <w:pPr>
        <w:pStyle w:val="TOC2"/>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_Toc443316622 \h </w:instrText>
      </w:r>
      <w:r>
        <w:fldChar w:fldCharType="separate"/>
      </w:r>
      <w:r>
        <w:t>59</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rPr>
        <w:t>5.47.1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_Toc443316623 \h </w:instrText>
      </w:r>
      <w:r>
        <w:fldChar w:fldCharType="separate"/>
      </w:r>
      <w:r>
        <w:t>59</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_Toc443316624 \h </w:instrText>
      </w:r>
      <w:r>
        <w:fldChar w:fldCharType="separate"/>
      </w:r>
      <w:r>
        <w:t>60</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_Toc443316625 \h </w:instrText>
      </w:r>
      <w:r>
        <w:fldChar w:fldCharType="separate"/>
      </w:r>
      <w:r>
        <w:t>60</w:t>
      </w:r>
      <w:r>
        <w:fldChar w:fldCharType="end"/>
      </w:r>
    </w:p>
    <w:p w:rsidR="00725856" w:rsidRDefault="00725856">
      <w:pPr>
        <w:pStyle w:val="TOC2"/>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_Toc443316626 \h </w:instrText>
      </w:r>
      <w:r>
        <w:fldChar w:fldCharType="separate"/>
      </w:r>
      <w:r>
        <w:t>61</w:t>
      </w:r>
      <w:r>
        <w:fldChar w:fldCharType="end"/>
      </w:r>
    </w:p>
    <w:p w:rsidR="00725856" w:rsidRDefault="00725856">
      <w:pPr>
        <w:pStyle w:val="TOC3"/>
        <w:rPr>
          <w:rFonts w:asciiTheme="minorHAnsi" w:eastAsiaTheme="minorEastAsia" w:hAnsiTheme="minorHAnsi" w:cstheme="minorBidi"/>
          <w:sz w:val="22"/>
          <w:szCs w:val="22"/>
          <w:lang w:eastAsia="en-GB"/>
        </w:rPr>
      </w:pPr>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_Toc443316627 \h </w:instrText>
      </w:r>
      <w:r>
        <w:fldChar w:fldCharType="separate"/>
      </w:r>
      <w:r>
        <w:t>61</w:t>
      </w:r>
      <w:r>
        <w:fldChar w:fldCharType="end"/>
      </w:r>
    </w:p>
    <w:p w:rsidR="00725856" w:rsidRDefault="00725856">
      <w:pPr>
        <w:pStyle w:val="TOC3"/>
        <w:rPr>
          <w:rFonts w:asciiTheme="minorHAnsi" w:eastAsiaTheme="minorEastAsia" w:hAnsiTheme="minorHAnsi" w:cstheme="minorBidi"/>
          <w:sz w:val="22"/>
          <w:szCs w:val="22"/>
          <w:lang w:eastAsia="en-GB"/>
        </w:rPr>
      </w:pPr>
      <w:r>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_Toc443316628 \h </w:instrText>
      </w:r>
      <w:r>
        <w:fldChar w:fldCharType="separate"/>
      </w:r>
      <w:r>
        <w:t>61</w:t>
      </w:r>
      <w:r>
        <w:fldChar w:fldCharType="end"/>
      </w:r>
    </w:p>
    <w:p w:rsidR="00725856" w:rsidRDefault="00725856">
      <w:pPr>
        <w:pStyle w:val="TOC3"/>
        <w:rPr>
          <w:rFonts w:asciiTheme="minorHAnsi" w:eastAsiaTheme="minorEastAsia" w:hAnsiTheme="minorHAnsi" w:cstheme="minorBidi"/>
          <w:sz w:val="22"/>
          <w:szCs w:val="22"/>
          <w:lang w:eastAsia="en-GB"/>
        </w:rPr>
      </w:pPr>
      <w:r>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_Toc443316629 \h </w:instrText>
      </w:r>
      <w:r>
        <w:fldChar w:fldCharType="separate"/>
      </w:r>
      <w:r>
        <w:t>61</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SimSun"/>
        </w:rPr>
        <w:t>5.49</w:t>
      </w:r>
      <w:r>
        <w:rPr>
          <w:rFonts w:asciiTheme="minorHAnsi" w:eastAsiaTheme="minorEastAsia" w:hAnsiTheme="minorHAnsi" w:cstheme="minorBidi"/>
          <w:sz w:val="22"/>
          <w:szCs w:val="22"/>
          <w:lang w:eastAsia="en-GB"/>
        </w:rPr>
        <w:tab/>
      </w:r>
      <w:r w:rsidRPr="00D76B6D">
        <w:rPr>
          <w:rFonts w:eastAsia="SimSun"/>
        </w:rPr>
        <w:t>Network capability exposure</w:t>
      </w:r>
      <w:r>
        <w:tab/>
      </w:r>
      <w:r>
        <w:fldChar w:fldCharType="begin"/>
      </w:r>
      <w:r>
        <w:instrText xml:space="preserve"> PAGEREF _Toc443316630 \h </w:instrText>
      </w:r>
      <w:r>
        <w:fldChar w:fldCharType="separate"/>
      </w:r>
      <w:r>
        <w:t>62</w:t>
      </w:r>
      <w:r>
        <w:fldChar w:fldCharType="end"/>
      </w:r>
    </w:p>
    <w:p w:rsidR="00725856" w:rsidRDefault="00725856">
      <w:pPr>
        <w:pStyle w:val="TOC3"/>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rsidRPr="00D76B6D">
        <w:rPr>
          <w:rFonts w:eastAsia="SimSun"/>
          <w:lang w:eastAsia="zh-CN"/>
        </w:rPr>
        <w:t>D</w:t>
      </w:r>
      <w:r>
        <w:t>escription</w:t>
      </w:r>
      <w:r>
        <w:tab/>
      </w:r>
      <w:r>
        <w:fldChar w:fldCharType="begin"/>
      </w:r>
      <w:r>
        <w:instrText xml:space="preserve"> PAGEREF _Toc443316631 \h </w:instrText>
      </w:r>
      <w:r>
        <w:fldChar w:fldCharType="separate"/>
      </w:r>
      <w:r>
        <w:t>62</w:t>
      </w:r>
      <w:r>
        <w:fldChar w:fldCharType="end"/>
      </w:r>
    </w:p>
    <w:p w:rsidR="00725856" w:rsidRDefault="00725856">
      <w:pPr>
        <w:pStyle w:val="TOC3"/>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_Toc443316632 \h </w:instrText>
      </w:r>
      <w:r>
        <w:fldChar w:fldCharType="separate"/>
      </w:r>
      <w:r>
        <w:t>62</w:t>
      </w:r>
      <w:r>
        <w:fldChar w:fldCharType="end"/>
      </w:r>
    </w:p>
    <w:p w:rsidR="00725856" w:rsidRDefault="00725856">
      <w:pPr>
        <w:pStyle w:val="TOC3"/>
        <w:rPr>
          <w:rFonts w:asciiTheme="minorHAnsi" w:eastAsiaTheme="minorEastAsia" w:hAnsiTheme="minorHAnsi" w:cstheme="minorBidi"/>
          <w:sz w:val="22"/>
          <w:szCs w:val="22"/>
          <w:lang w:eastAsia="en-GB"/>
        </w:rPr>
      </w:pPr>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_Toc443316633 \h </w:instrText>
      </w:r>
      <w:r>
        <w:fldChar w:fldCharType="separate"/>
      </w:r>
      <w:r>
        <w:t>62</w:t>
      </w:r>
      <w:r>
        <w:fldChar w:fldCharType="end"/>
      </w:r>
    </w:p>
    <w:p w:rsidR="00725856" w:rsidRDefault="00725856">
      <w:pPr>
        <w:pStyle w:val="TOC2"/>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 xml:space="preserve">Low-delay speech </w:t>
      </w:r>
      <w:r w:rsidRPr="00D76B6D">
        <w:rPr>
          <w:lang w:val="en-US"/>
        </w:rPr>
        <w:t>and video</w:t>
      </w:r>
      <w:r>
        <w:t xml:space="preserve"> coding</w:t>
      </w:r>
      <w:r>
        <w:tab/>
      </w:r>
      <w:r>
        <w:fldChar w:fldCharType="begin"/>
      </w:r>
      <w:r>
        <w:instrText xml:space="preserve"> PAGEREF _Toc443316634 \h </w:instrText>
      </w:r>
      <w:r>
        <w:fldChar w:fldCharType="separate"/>
      </w:r>
      <w:r>
        <w:t>62</w:t>
      </w:r>
      <w:r>
        <w:fldChar w:fldCharType="end"/>
      </w:r>
    </w:p>
    <w:p w:rsidR="00725856" w:rsidRDefault="00725856">
      <w:pPr>
        <w:pStyle w:val="TOC3"/>
        <w:rPr>
          <w:rFonts w:asciiTheme="minorHAnsi" w:eastAsiaTheme="minorEastAsia" w:hAnsiTheme="minorHAnsi" w:cstheme="minorBidi"/>
          <w:sz w:val="22"/>
          <w:szCs w:val="22"/>
          <w:lang w:eastAsia="en-GB"/>
        </w:rPr>
      </w:pPr>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_Toc443316635 \h </w:instrText>
      </w:r>
      <w:r>
        <w:fldChar w:fldCharType="separate"/>
      </w:r>
      <w:r>
        <w:t>62</w:t>
      </w:r>
      <w:r>
        <w:fldChar w:fldCharType="end"/>
      </w:r>
    </w:p>
    <w:p w:rsidR="00725856" w:rsidRDefault="00725856">
      <w:pPr>
        <w:pStyle w:val="TOC3"/>
        <w:rPr>
          <w:rFonts w:asciiTheme="minorHAnsi" w:eastAsiaTheme="minorEastAsia" w:hAnsiTheme="minorHAnsi" w:cstheme="minorBidi"/>
          <w:sz w:val="22"/>
          <w:szCs w:val="22"/>
          <w:lang w:eastAsia="en-GB"/>
        </w:rPr>
      </w:pPr>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_Toc443316636 \h </w:instrText>
      </w:r>
      <w:r>
        <w:fldChar w:fldCharType="separate"/>
      </w:r>
      <w:r>
        <w:t>63</w:t>
      </w:r>
      <w:r>
        <w:fldChar w:fldCharType="end"/>
      </w:r>
    </w:p>
    <w:p w:rsidR="00725856" w:rsidRDefault="00725856">
      <w:pPr>
        <w:pStyle w:val="TOC3"/>
        <w:rPr>
          <w:rFonts w:asciiTheme="minorHAnsi" w:eastAsiaTheme="minorEastAsia" w:hAnsiTheme="minorHAnsi" w:cstheme="minorBidi"/>
          <w:sz w:val="22"/>
          <w:szCs w:val="22"/>
          <w:lang w:eastAsia="en-GB"/>
        </w:rPr>
      </w:pPr>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_Toc443316637 \h </w:instrText>
      </w:r>
      <w:r>
        <w:fldChar w:fldCharType="separate"/>
      </w:r>
      <w:r>
        <w:t>63</w:t>
      </w:r>
      <w:r>
        <w:fldChar w:fldCharType="end"/>
      </w:r>
    </w:p>
    <w:p w:rsidR="00725856" w:rsidRDefault="00725856">
      <w:pPr>
        <w:pStyle w:val="TOC2"/>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Network enhancements to support </w:t>
      </w:r>
      <w:r w:rsidRPr="00D76B6D">
        <w:rPr>
          <w:rFonts w:eastAsia="SimSun"/>
          <w:lang w:eastAsia="zh-CN"/>
        </w:rPr>
        <w:t>scalability and automation</w:t>
      </w:r>
      <w:r>
        <w:tab/>
      </w:r>
      <w:r>
        <w:fldChar w:fldCharType="begin"/>
      </w:r>
      <w:r>
        <w:instrText xml:space="preserve"> PAGEREF _Toc443316638 \h </w:instrText>
      </w:r>
      <w:r>
        <w:fldChar w:fldCharType="separate"/>
      </w:r>
      <w:r>
        <w:t>63</w:t>
      </w:r>
      <w:r>
        <w:fldChar w:fldCharType="end"/>
      </w:r>
    </w:p>
    <w:p w:rsidR="00725856" w:rsidRDefault="00725856">
      <w:pPr>
        <w:pStyle w:val="TOC3"/>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_Toc443316639 \h </w:instrText>
      </w:r>
      <w:r>
        <w:fldChar w:fldCharType="separate"/>
      </w:r>
      <w:r>
        <w:t>63</w:t>
      </w:r>
      <w:r>
        <w:fldChar w:fldCharType="end"/>
      </w:r>
    </w:p>
    <w:p w:rsidR="00725856" w:rsidRDefault="00725856">
      <w:pPr>
        <w:pStyle w:val="TOC3"/>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_Toc443316640 \h </w:instrText>
      </w:r>
      <w:r>
        <w:fldChar w:fldCharType="separate"/>
      </w:r>
      <w:r>
        <w:t>63</w:t>
      </w:r>
      <w:r>
        <w:fldChar w:fldCharType="end"/>
      </w:r>
    </w:p>
    <w:p w:rsidR="00725856" w:rsidRDefault="00725856">
      <w:pPr>
        <w:pStyle w:val="TOC3"/>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_Toc443316641 \h </w:instrText>
      </w:r>
      <w:r>
        <w:fldChar w:fldCharType="separate"/>
      </w:r>
      <w:r>
        <w:t>63</w:t>
      </w:r>
      <w:r>
        <w:fldChar w:fldCharType="end"/>
      </w:r>
    </w:p>
    <w:p w:rsidR="00725856" w:rsidRDefault="00725856">
      <w:pPr>
        <w:pStyle w:val="TOC2"/>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_Toc443316642 \h </w:instrText>
      </w:r>
      <w:r>
        <w:fldChar w:fldCharType="separate"/>
      </w:r>
      <w:r>
        <w:t>63</w:t>
      </w:r>
      <w:r>
        <w:fldChar w:fldCharType="end"/>
      </w:r>
    </w:p>
    <w:p w:rsidR="00725856" w:rsidRDefault="00725856">
      <w:pPr>
        <w:pStyle w:val="TOC3"/>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_Toc443316643 \h </w:instrText>
      </w:r>
      <w:r>
        <w:fldChar w:fldCharType="separate"/>
      </w:r>
      <w:r>
        <w:t>63</w:t>
      </w:r>
      <w:r>
        <w:fldChar w:fldCharType="end"/>
      </w:r>
    </w:p>
    <w:p w:rsidR="00725856" w:rsidRDefault="00725856">
      <w:pPr>
        <w:pStyle w:val="TOC3"/>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_Toc443316644 \h </w:instrText>
      </w:r>
      <w:r>
        <w:fldChar w:fldCharType="separate"/>
      </w:r>
      <w:r>
        <w:t>64</w:t>
      </w:r>
      <w:r>
        <w:fldChar w:fldCharType="end"/>
      </w:r>
    </w:p>
    <w:p w:rsidR="00725856" w:rsidRDefault="00725856">
      <w:pPr>
        <w:pStyle w:val="TOC3"/>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_Toc443316645 \h </w:instrText>
      </w:r>
      <w:r>
        <w:fldChar w:fldCharType="separate"/>
      </w:r>
      <w:r>
        <w:t>64</w:t>
      </w:r>
      <w:r>
        <w:fldChar w:fldCharType="end"/>
      </w:r>
    </w:p>
    <w:p w:rsidR="00725856" w:rsidRDefault="00725856">
      <w:pPr>
        <w:pStyle w:val="TOC2"/>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_Toc443316646 \h </w:instrText>
      </w:r>
      <w:r>
        <w:fldChar w:fldCharType="separate"/>
      </w:r>
      <w:r>
        <w:t>65</w:t>
      </w:r>
      <w:r>
        <w:fldChar w:fldCharType="end"/>
      </w:r>
    </w:p>
    <w:p w:rsidR="00725856" w:rsidRDefault="00725856">
      <w:pPr>
        <w:pStyle w:val="TOC3"/>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_Toc443316647 \h </w:instrText>
      </w:r>
      <w:r>
        <w:fldChar w:fldCharType="separate"/>
      </w:r>
      <w:r>
        <w:t>65</w:t>
      </w:r>
      <w:r>
        <w:fldChar w:fldCharType="end"/>
      </w:r>
    </w:p>
    <w:p w:rsidR="00725856" w:rsidRDefault="00725856">
      <w:pPr>
        <w:pStyle w:val="TOC3"/>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_Toc443316648 \h </w:instrText>
      </w:r>
      <w:r>
        <w:fldChar w:fldCharType="separate"/>
      </w:r>
      <w:r>
        <w:t>65</w:t>
      </w:r>
      <w:r>
        <w:fldChar w:fldCharType="end"/>
      </w:r>
    </w:p>
    <w:p w:rsidR="00725856" w:rsidRDefault="00725856">
      <w:pPr>
        <w:pStyle w:val="TOC3"/>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_Toc443316649 \h </w:instrText>
      </w:r>
      <w:r>
        <w:fldChar w:fldCharType="separate"/>
      </w:r>
      <w:r>
        <w:t>65</w:t>
      </w:r>
      <w:r>
        <w:fldChar w:fldCharType="end"/>
      </w:r>
    </w:p>
    <w:p w:rsidR="00725856" w:rsidRDefault="00725856">
      <w:pPr>
        <w:pStyle w:val="TOC2"/>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_Toc443316650 \h </w:instrText>
      </w:r>
      <w:r>
        <w:fldChar w:fldCharType="separate"/>
      </w:r>
      <w:r>
        <w:t>66</w:t>
      </w:r>
      <w:r>
        <w:fldChar w:fldCharType="end"/>
      </w:r>
    </w:p>
    <w:p w:rsidR="00725856" w:rsidRDefault="00725856">
      <w:pPr>
        <w:pStyle w:val="TOC3"/>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_Toc443316651 \h </w:instrText>
      </w:r>
      <w:r>
        <w:fldChar w:fldCharType="separate"/>
      </w:r>
      <w:r>
        <w:t>66</w:t>
      </w:r>
      <w:r>
        <w:fldChar w:fldCharType="end"/>
      </w:r>
    </w:p>
    <w:p w:rsidR="00725856" w:rsidRDefault="00725856">
      <w:pPr>
        <w:pStyle w:val="TOC3"/>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_Toc443316652 \h </w:instrText>
      </w:r>
      <w:r>
        <w:fldChar w:fldCharType="separate"/>
      </w:r>
      <w:r>
        <w:t>67</w:t>
      </w:r>
      <w:r>
        <w:fldChar w:fldCharType="end"/>
      </w:r>
    </w:p>
    <w:p w:rsidR="00725856" w:rsidRDefault="00725856">
      <w:pPr>
        <w:pStyle w:val="TOC3"/>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_Toc443316653 \h </w:instrText>
      </w:r>
      <w:r>
        <w:fldChar w:fldCharType="separate"/>
      </w:r>
      <w:r>
        <w:t>67</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Malgun Gothic"/>
        </w:rPr>
        <w:t>5.55</w:t>
      </w:r>
      <w:r>
        <w:rPr>
          <w:rFonts w:asciiTheme="minorHAnsi" w:eastAsiaTheme="minorEastAsia" w:hAnsiTheme="minorHAnsi" w:cstheme="minorBidi"/>
          <w:sz w:val="22"/>
          <w:szCs w:val="22"/>
          <w:lang w:eastAsia="en-GB"/>
        </w:rPr>
        <w:tab/>
      </w:r>
      <w:r w:rsidRPr="00D76B6D">
        <w:rPr>
          <w:rFonts w:eastAsia="Malgun Gothic"/>
        </w:rPr>
        <w:t>High Accuracy Enhanced Positioning (ePositioning)</w:t>
      </w:r>
      <w:r>
        <w:tab/>
      </w:r>
      <w:r>
        <w:fldChar w:fldCharType="begin"/>
      </w:r>
      <w:r>
        <w:instrText xml:space="preserve"> PAGEREF _Toc443316654 \h </w:instrText>
      </w:r>
      <w:r>
        <w:fldChar w:fldCharType="separate"/>
      </w:r>
      <w:r>
        <w:t>68</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Malgun Gothic"/>
        </w:rPr>
        <w:t>5.55.1</w:t>
      </w:r>
      <w:r>
        <w:rPr>
          <w:rFonts w:asciiTheme="minorHAnsi" w:eastAsiaTheme="minorEastAsia" w:hAnsiTheme="minorHAnsi" w:cstheme="minorBidi"/>
          <w:sz w:val="22"/>
          <w:szCs w:val="22"/>
          <w:lang w:eastAsia="en-GB"/>
        </w:rPr>
        <w:tab/>
      </w:r>
      <w:r w:rsidRPr="00D76B6D">
        <w:rPr>
          <w:rFonts w:eastAsia="Malgun Gothic"/>
        </w:rPr>
        <w:t>Description</w:t>
      </w:r>
      <w:r>
        <w:tab/>
      </w:r>
      <w:r>
        <w:fldChar w:fldCharType="begin"/>
      </w:r>
      <w:r>
        <w:instrText xml:space="preserve"> PAGEREF _Toc443316655 \h </w:instrText>
      </w:r>
      <w:r>
        <w:fldChar w:fldCharType="separate"/>
      </w:r>
      <w:r>
        <w:t>68</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Malgun Gothic"/>
        </w:rPr>
        <w:t>5.55.2</w:t>
      </w:r>
      <w:r>
        <w:rPr>
          <w:rFonts w:asciiTheme="minorHAnsi" w:eastAsiaTheme="minorEastAsia" w:hAnsiTheme="minorHAnsi" w:cstheme="minorBidi"/>
          <w:sz w:val="22"/>
          <w:szCs w:val="22"/>
          <w:lang w:eastAsia="en-GB"/>
        </w:rPr>
        <w:tab/>
      </w:r>
      <w:r w:rsidRPr="00D76B6D">
        <w:rPr>
          <w:rFonts w:eastAsia="Malgun Gothic"/>
        </w:rPr>
        <w:t>Potential Service Requirements</w:t>
      </w:r>
      <w:r>
        <w:tab/>
      </w:r>
      <w:r>
        <w:fldChar w:fldCharType="begin"/>
      </w:r>
      <w:r>
        <w:instrText xml:space="preserve"> PAGEREF _Toc443316656 \h </w:instrText>
      </w:r>
      <w:r>
        <w:fldChar w:fldCharType="separate"/>
      </w:r>
      <w:r>
        <w:t>69</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Malgun Gothic"/>
        </w:rPr>
        <w:t>5.55.3</w:t>
      </w:r>
      <w:r>
        <w:rPr>
          <w:rFonts w:asciiTheme="minorHAnsi" w:eastAsiaTheme="minorEastAsia" w:hAnsiTheme="minorHAnsi" w:cstheme="minorBidi"/>
          <w:sz w:val="22"/>
          <w:szCs w:val="22"/>
          <w:lang w:eastAsia="en-GB"/>
        </w:rPr>
        <w:tab/>
      </w:r>
      <w:r w:rsidRPr="00D76B6D">
        <w:rPr>
          <w:rFonts w:eastAsia="Malgun Gothic"/>
        </w:rPr>
        <w:t>Potential Operational Requirements</w:t>
      </w:r>
      <w:r>
        <w:tab/>
      </w:r>
      <w:r>
        <w:fldChar w:fldCharType="begin"/>
      </w:r>
      <w:r>
        <w:instrText xml:space="preserve"> PAGEREF _Toc443316657 \h </w:instrText>
      </w:r>
      <w:r>
        <w:fldChar w:fldCharType="separate"/>
      </w:r>
      <w:r>
        <w:t>69</w:t>
      </w:r>
      <w:r>
        <w:fldChar w:fldCharType="end"/>
      </w:r>
    </w:p>
    <w:p w:rsidR="00725856" w:rsidRDefault="00725856">
      <w:pPr>
        <w:pStyle w:val="TOC2"/>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_Toc443316658 \h </w:instrText>
      </w:r>
      <w:r>
        <w:fldChar w:fldCharType="separate"/>
      </w:r>
      <w:r>
        <w:t>69</w:t>
      </w:r>
      <w:r>
        <w:fldChar w:fldCharType="end"/>
      </w:r>
    </w:p>
    <w:p w:rsidR="00725856" w:rsidRDefault="00725856">
      <w:pPr>
        <w:pStyle w:val="TOC3"/>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_Toc443316659 \h </w:instrText>
      </w:r>
      <w:r>
        <w:fldChar w:fldCharType="separate"/>
      </w:r>
      <w:r>
        <w:t>69</w:t>
      </w:r>
      <w:r>
        <w:fldChar w:fldCharType="end"/>
      </w:r>
    </w:p>
    <w:p w:rsidR="00725856" w:rsidRDefault="00725856">
      <w:pPr>
        <w:pStyle w:val="TOC3"/>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_Toc443316660 \h </w:instrText>
      </w:r>
      <w:r>
        <w:fldChar w:fldCharType="separate"/>
      </w:r>
      <w:r>
        <w:t>69</w:t>
      </w:r>
      <w:r>
        <w:fldChar w:fldCharType="end"/>
      </w:r>
    </w:p>
    <w:p w:rsidR="00725856" w:rsidRDefault="00725856">
      <w:pPr>
        <w:pStyle w:val="TOC3"/>
        <w:rPr>
          <w:rFonts w:asciiTheme="minorHAnsi" w:eastAsiaTheme="minorEastAsia" w:hAnsiTheme="minorHAnsi" w:cstheme="minorBidi"/>
          <w:sz w:val="22"/>
          <w:szCs w:val="22"/>
          <w:lang w:eastAsia="en-GB"/>
        </w:rPr>
      </w:pPr>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_Toc443316661 \h </w:instrText>
      </w:r>
      <w:r>
        <w:fldChar w:fldCharType="separate"/>
      </w:r>
      <w:r>
        <w:t>69</w:t>
      </w:r>
      <w:r>
        <w:fldChar w:fldCharType="end"/>
      </w:r>
    </w:p>
    <w:p w:rsidR="00725856" w:rsidRDefault="00725856">
      <w:pPr>
        <w:pStyle w:val="TOC2"/>
        <w:rPr>
          <w:rFonts w:asciiTheme="minorHAnsi" w:eastAsiaTheme="minorEastAsia" w:hAnsiTheme="minorHAnsi" w:cstheme="minorBidi"/>
          <w:sz w:val="22"/>
          <w:szCs w:val="22"/>
          <w:lang w:eastAsia="en-GB"/>
        </w:rPr>
      </w:pPr>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_Toc443316662 \h </w:instrText>
      </w:r>
      <w:r>
        <w:fldChar w:fldCharType="separate"/>
      </w:r>
      <w:r>
        <w:t>70</w:t>
      </w:r>
      <w:r>
        <w:fldChar w:fldCharType="end"/>
      </w:r>
    </w:p>
    <w:p w:rsidR="00725856" w:rsidRDefault="00725856">
      <w:pPr>
        <w:pStyle w:val="TOC3"/>
        <w:rPr>
          <w:rFonts w:asciiTheme="minorHAnsi" w:eastAsiaTheme="minorEastAsia" w:hAnsiTheme="minorHAnsi" w:cstheme="minorBidi"/>
          <w:sz w:val="22"/>
          <w:szCs w:val="22"/>
          <w:lang w:eastAsia="en-GB"/>
        </w:rPr>
      </w:pPr>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_Toc443316663 \h </w:instrText>
      </w:r>
      <w:r>
        <w:fldChar w:fldCharType="separate"/>
      </w:r>
      <w:r>
        <w:t>70</w:t>
      </w:r>
      <w:r>
        <w:fldChar w:fldCharType="end"/>
      </w:r>
    </w:p>
    <w:p w:rsidR="00725856" w:rsidRDefault="00725856">
      <w:pPr>
        <w:pStyle w:val="TOC3"/>
        <w:rPr>
          <w:rFonts w:asciiTheme="minorHAnsi" w:eastAsiaTheme="minorEastAsia" w:hAnsiTheme="minorHAnsi" w:cstheme="minorBidi"/>
          <w:sz w:val="22"/>
          <w:szCs w:val="22"/>
          <w:lang w:eastAsia="en-GB"/>
        </w:rPr>
      </w:pPr>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_Toc443316664 \h </w:instrText>
      </w:r>
      <w:r>
        <w:fldChar w:fldCharType="separate"/>
      </w:r>
      <w:r>
        <w:t>71</w:t>
      </w:r>
      <w:r>
        <w:fldChar w:fldCharType="end"/>
      </w:r>
    </w:p>
    <w:p w:rsidR="00725856" w:rsidRDefault="00725856">
      <w:pPr>
        <w:pStyle w:val="TOC3"/>
        <w:rPr>
          <w:rFonts w:asciiTheme="minorHAnsi" w:eastAsiaTheme="minorEastAsia" w:hAnsiTheme="minorHAnsi" w:cstheme="minorBidi"/>
          <w:sz w:val="22"/>
          <w:szCs w:val="22"/>
          <w:lang w:eastAsia="en-GB"/>
        </w:rPr>
      </w:pPr>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_Toc443316665 \h </w:instrText>
      </w:r>
      <w:r>
        <w:fldChar w:fldCharType="separate"/>
      </w:r>
      <w:r>
        <w:t>71</w:t>
      </w:r>
      <w:r>
        <w:fldChar w:fldCharType="end"/>
      </w:r>
    </w:p>
    <w:p w:rsidR="00725856" w:rsidRDefault="00725856">
      <w:pPr>
        <w:pStyle w:val="TOC2"/>
        <w:rPr>
          <w:rFonts w:asciiTheme="minorHAnsi" w:eastAsiaTheme="minorEastAsia" w:hAnsiTheme="minorHAnsi" w:cstheme="minorBidi"/>
          <w:sz w:val="22"/>
          <w:szCs w:val="22"/>
          <w:lang w:eastAsia="en-GB"/>
        </w:rPr>
      </w:pPr>
      <w:r>
        <w:rPr>
          <w:lang w:eastAsia="ko-KR"/>
        </w:rPr>
        <w:t>5</w:t>
      </w:r>
      <w:r>
        <w:t>.5</w:t>
      </w:r>
      <w:r w:rsidRPr="00D76B6D">
        <w:rPr>
          <w:rFonts w:eastAsia="SimSun"/>
          <w:lang w:eastAsia="zh-CN"/>
        </w:rPr>
        <w:t>8</w:t>
      </w:r>
      <w:r>
        <w:rPr>
          <w:rFonts w:asciiTheme="minorHAnsi" w:eastAsiaTheme="minorEastAsia" w:hAnsiTheme="minorHAnsi" w:cstheme="minorBidi"/>
          <w:sz w:val="22"/>
          <w:szCs w:val="22"/>
          <w:lang w:eastAsia="en-GB"/>
        </w:rPr>
        <w:tab/>
      </w:r>
      <w:r w:rsidRPr="00D76B6D">
        <w:rPr>
          <w:rFonts w:eastAsia="Malgun Gothic"/>
          <w:lang w:eastAsia="ko-KR"/>
        </w:rPr>
        <w:t>Green Radio</w:t>
      </w:r>
      <w:r>
        <w:tab/>
      </w:r>
      <w:r>
        <w:fldChar w:fldCharType="begin"/>
      </w:r>
      <w:r>
        <w:instrText xml:space="preserve"> PAGEREF _Toc443316666 \h </w:instrText>
      </w:r>
      <w:r>
        <w:fldChar w:fldCharType="separate"/>
      </w:r>
      <w:r>
        <w:t>71</w:t>
      </w:r>
      <w:r>
        <w:fldChar w:fldCharType="end"/>
      </w:r>
    </w:p>
    <w:p w:rsidR="00725856" w:rsidRDefault="00725856">
      <w:pPr>
        <w:pStyle w:val="TOC3"/>
        <w:rPr>
          <w:rFonts w:asciiTheme="minorHAnsi" w:eastAsiaTheme="minorEastAsia" w:hAnsiTheme="minorHAnsi" w:cstheme="minorBidi"/>
          <w:sz w:val="22"/>
          <w:szCs w:val="22"/>
          <w:lang w:eastAsia="en-GB"/>
        </w:rPr>
      </w:pPr>
      <w:r>
        <w:rPr>
          <w:lang w:eastAsia="ko-KR"/>
        </w:rPr>
        <w:t>5</w:t>
      </w:r>
      <w:r>
        <w:t>.5</w:t>
      </w:r>
      <w:r w:rsidRPr="00D76B6D">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_Toc443316667 \h </w:instrText>
      </w:r>
      <w:r>
        <w:fldChar w:fldCharType="separate"/>
      </w:r>
      <w:r>
        <w:t>71</w:t>
      </w:r>
      <w:r>
        <w:fldChar w:fldCharType="end"/>
      </w:r>
    </w:p>
    <w:p w:rsidR="00725856" w:rsidRDefault="00725856">
      <w:pPr>
        <w:pStyle w:val="TOC3"/>
        <w:rPr>
          <w:rFonts w:asciiTheme="minorHAnsi" w:eastAsiaTheme="minorEastAsia" w:hAnsiTheme="minorHAnsi" w:cstheme="minorBidi"/>
          <w:sz w:val="22"/>
          <w:szCs w:val="22"/>
          <w:lang w:eastAsia="en-GB"/>
        </w:rPr>
      </w:pPr>
      <w:r>
        <w:rPr>
          <w:lang w:eastAsia="ko-KR"/>
        </w:rPr>
        <w:t>5</w:t>
      </w:r>
      <w:r>
        <w:t>.5</w:t>
      </w:r>
      <w:r w:rsidRPr="00D76B6D">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D76B6D">
        <w:rPr>
          <w:rFonts w:eastAsia="Malgun Gothic"/>
          <w:lang w:eastAsia="ko-KR"/>
        </w:rPr>
        <w:t>Potential Service Requirements</w:t>
      </w:r>
      <w:r>
        <w:tab/>
      </w:r>
      <w:r>
        <w:fldChar w:fldCharType="begin"/>
      </w:r>
      <w:r>
        <w:instrText xml:space="preserve"> PAGEREF _Toc443316668 \h </w:instrText>
      </w:r>
      <w:r>
        <w:fldChar w:fldCharType="separate"/>
      </w:r>
      <w:r>
        <w:t>71</w:t>
      </w:r>
      <w:r>
        <w:fldChar w:fldCharType="end"/>
      </w:r>
    </w:p>
    <w:p w:rsidR="00725856" w:rsidRDefault="00725856">
      <w:pPr>
        <w:pStyle w:val="TOC3"/>
        <w:rPr>
          <w:rFonts w:asciiTheme="minorHAnsi" w:eastAsiaTheme="minorEastAsia" w:hAnsiTheme="minorHAnsi" w:cstheme="minorBidi"/>
          <w:sz w:val="22"/>
          <w:szCs w:val="22"/>
          <w:lang w:eastAsia="en-GB"/>
        </w:rPr>
      </w:pPr>
      <w:r>
        <w:rPr>
          <w:lang w:eastAsia="ko-KR"/>
        </w:rPr>
        <w:t>5</w:t>
      </w:r>
      <w:r>
        <w:t>.5</w:t>
      </w:r>
      <w:r w:rsidRPr="00D76B6D">
        <w:rPr>
          <w:rFonts w:eastAsia="SimSun"/>
          <w:lang w:eastAsia="zh-CN"/>
        </w:rPr>
        <w:t>8</w:t>
      </w:r>
      <w:r>
        <w:t>.3</w:t>
      </w:r>
      <w:r>
        <w:rPr>
          <w:rFonts w:asciiTheme="minorHAnsi" w:eastAsiaTheme="minorEastAsia" w:hAnsiTheme="minorHAnsi" w:cstheme="minorBidi"/>
          <w:sz w:val="22"/>
          <w:szCs w:val="22"/>
          <w:lang w:eastAsia="en-GB"/>
        </w:rPr>
        <w:tab/>
      </w:r>
      <w:r w:rsidRPr="00D76B6D">
        <w:rPr>
          <w:rFonts w:eastAsia="Malgun Gothic"/>
          <w:lang w:eastAsia="ko-KR"/>
        </w:rPr>
        <w:t>Potential Operational Requirements</w:t>
      </w:r>
      <w:r>
        <w:tab/>
      </w:r>
      <w:r>
        <w:fldChar w:fldCharType="begin"/>
      </w:r>
      <w:r>
        <w:instrText xml:space="preserve"> PAGEREF _Toc443316669 \h </w:instrText>
      </w:r>
      <w:r>
        <w:fldChar w:fldCharType="separate"/>
      </w:r>
      <w:r>
        <w:t>71</w:t>
      </w:r>
      <w:r>
        <w:fldChar w:fldCharType="end"/>
      </w:r>
    </w:p>
    <w:p w:rsidR="00725856" w:rsidRDefault="00725856">
      <w:pPr>
        <w:pStyle w:val="TOC2"/>
        <w:rPr>
          <w:rFonts w:asciiTheme="minorHAnsi" w:eastAsiaTheme="minorEastAsia" w:hAnsiTheme="minorHAnsi" w:cstheme="minorBidi"/>
          <w:sz w:val="22"/>
          <w:szCs w:val="22"/>
          <w:lang w:eastAsia="en-GB"/>
        </w:rPr>
      </w:pPr>
      <w:r>
        <w:lastRenderedPageBreak/>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_Toc443316670 \h </w:instrText>
      </w:r>
      <w:r>
        <w:fldChar w:fldCharType="separate"/>
      </w:r>
      <w:r>
        <w:t>72</w:t>
      </w:r>
      <w:r>
        <w:fldChar w:fldCharType="end"/>
      </w:r>
    </w:p>
    <w:p w:rsidR="00725856" w:rsidRDefault="00725856">
      <w:pPr>
        <w:pStyle w:val="TOC3"/>
        <w:rPr>
          <w:rFonts w:asciiTheme="minorHAnsi" w:eastAsiaTheme="minorEastAsia" w:hAnsiTheme="minorHAnsi" w:cstheme="minorBidi"/>
          <w:sz w:val="22"/>
          <w:szCs w:val="22"/>
          <w:lang w:eastAsia="en-GB"/>
        </w:rPr>
      </w:pPr>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_Toc443316671 \h </w:instrText>
      </w:r>
      <w:r>
        <w:fldChar w:fldCharType="separate"/>
      </w:r>
      <w:r>
        <w:t>72</w:t>
      </w:r>
      <w:r>
        <w:fldChar w:fldCharType="end"/>
      </w:r>
    </w:p>
    <w:p w:rsidR="00725856" w:rsidRDefault="00725856">
      <w:pPr>
        <w:pStyle w:val="TOC3"/>
        <w:rPr>
          <w:rFonts w:asciiTheme="minorHAnsi" w:eastAsiaTheme="minorEastAsia" w:hAnsiTheme="minorHAnsi" w:cstheme="minorBidi"/>
          <w:sz w:val="22"/>
          <w:szCs w:val="22"/>
          <w:lang w:eastAsia="en-GB"/>
        </w:rPr>
      </w:pPr>
      <w:r>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_Toc443316672 \h </w:instrText>
      </w:r>
      <w:r>
        <w:fldChar w:fldCharType="separate"/>
      </w:r>
      <w:r>
        <w:t>73</w:t>
      </w:r>
      <w:r>
        <w:fldChar w:fldCharType="end"/>
      </w:r>
    </w:p>
    <w:p w:rsidR="00725856" w:rsidRDefault="00725856">
      <w:pPr>
        <w:pStyle w:val="TOC3"/>
        <w:rPr>
          <w:rFonts w:asciiTheme="minorHAnsi" w:eastAsiaTheme="minorEastAsia" w:hAnsiTheme="minorHAnsi" w:cstheme="minorBidi"/>
          <w:sz w:val="22"/>
          <w:szCs w:val="22"/>
          <w:lang w:eastAsia="en-GB"/>
        </w:rPr>
      </w:pPr>
      <w:r>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_Toc443316673 \h </w:instrText>
      </w:r>
      <w:r>
        <w:fldChar w:fldCharType="separate"/>
      </w:r>
      <w:r>
        <w:t>73</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Malgun Gothic"/>
        </w:rPr>
        <w:t>5.60</w:t>
      </w:r>
      <w:r>
        <w:rPr>
          <w:rFonts w:asciiTheme="minorHAnsi" w:eastAsiaTheme="minorEastAsia" w:hAnsiTheme="minorHAnsi" w:cstheme="minorBidi"/>
          <w:sz w:val="22"/>
          <w:szCs w:val="22"/>
          <w:lang w:eastAsia="en-GB"/>
        </w:rPr>
        <w:tab/>
      </w:r>
      <w:r w:rsidRPr="00D76B6D">
        <w:rPr>
          <w:rFonts w:eastAsia="SimSun"/>
        </w:rPr>
        <w:t>Light weight device communication</w:t>
      </w:r>
      <w:r>
        <w:tab/>
      </w:r>
      <w:r>
        <w:fldChar w:fldCharType="begin"/>
      </w:r>
      <w:r>
        <w:instrText xml:space="preserve"> PAGEREF _Toc443316674 \h </w:instrText>
      </w:r>
      <w:r>
        <w:fldChar w:fldCharType="separate"/>
      </w:r>
      <w:r>
        <w:t>73</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Malgun Gothic"/>
        </w:rPr>
        <w:t>5.60.1</w:t>
      </w:r>
      <w:r>
        <w:rPr>
          <w:rFonts w:asciiTheme="minorHAnsi" w:eastAsiaTheme="minorEastAsia" w:hAnsiTheme="minorHAnsi" w:cstheme="minorBidi"/>
          <w:sz w:val="22"/>
          <w:szCs w:val="22"/>
          <w:lang w:eastAsia="en-GB"/>
        </w:rPr>
        <w:tab/>
      </w:r>
      <w:r w:rsidRPr="00D76B6D">
        <w:rPr>
          <w:rFonts w:eastAsia="Malgun Gothic"/>
        </w:rPr>
        <w:t>Description</w:t>
      </w:r>
      <w:r>
        <w:tab/>
      </w:r>
      <w:r>
        <w:fldChar w:fldCharType="begin"/>
      </w:r>
      <w:r>
        <w:instrText xml:space="preserve"> PAGEREF _Toc443316675 \h </w:instrText>
      </w:r>
      <w:r>
        <w:fldChar w:fldCharType="separate"/>
      </w:r>
      <w:r>
        <w:t>73</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Malgun Gothic"/>
        </w:rPr>
        <w:t>5.60.2</w:t>
      </w:r>
      <w:r>
        <w:rPr>
          <w:rFonts w:asciiTheme="minorHAnsi" w:eastAsiaTheme="minorEastAsia" w:hAnsiTheme="minorHAnsi" w:cstheme="minorBidi"/>
          <w:sz w:val="22"/>
          <w:szCs w:val="22"/>
          <w:lang w:eastAsia="en-GB"/>
        </w:rPr>
        <w:tab/>
      </w:r>
      <w:r w:rsidRPr="00D76B6D">
        <w:rPr>
          <w:rFonts w:eastAsia="Malgun Gothic"/>
        </w:rPr>
        <w:t>Potential Service Requirements</w:t>
      </w:r>
      <w:r>
        <w:tab/>
      </w:r>
      <w:r>
        <w:fldChar w:fldCharType="begin"/>
      </w:r>
      <w:r>
        <w:instrText xml:space="preserve"> PAGEREF _Toc443316676 \h </w:instrText>
      </w:r>
      <w:r>
        <w:fldChar w:fldCharType="separate"/>
      </w:r>
      <w:r>
        <w:t>74</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Malgun Gothic"/>
        </w:rPr>
        <w:t>5.60.3</w:t>
      </w:r>
      <w:r>
        <w:rPr>
          <w:rFonts w:asciiTheme="minorHAnsi" w:eastAsiaTheme="minorEastAsia" w:hAnsiTheme="minorHAnsi" w:cstheme="minorBidi"/>
          <w:sz w:val="22"/>
          <w:szCs w:val="22"/>
          <w:lang w:eastAsia="en-GB"/>
        </w:rPr>
        <w:tab/>
      </w:r>
      <w:r w:rsidRPr="00D76B6D">
        <w:rPr>
          <w:rFonts w:eastAsia="Malgun Gothic"/>
        </w:rPr>
        <w:t>Potential Operational Requirements</w:t>
      </w:r>
      <w:r>
        <w:tab/>
      </w:r>
      <w:r>
        <w:fldChar w:fldCharType="begin"/>
      </w:r>
      <w:r>
        <w:instrText xml:space="preserve"> PAGEREF _Toc443316677 \h </w:instrText>
      </w:r>
      <w:r>
        <w:fldChar w:fldCharType="separate"/>
      </w:r>
      <w:r>
        <w:t>74</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Arial Unicode MS"/>
        </w:rPr>
        <w:t>5.61</w:t>
      </w:r>
      <w:r>
        <w:rPr>
          <w:rFonts w:asciiTheme="minorHAnsi" w:eastAsiaTheme="minorEastAsia" w:hAnsiTheme="minorHAnsi" w:cstheme="minorBidi"/>
          <w:sz w:val="22"/>
          <w:szCs w:val="22"/>
          <w:lang w:eastAsia="en-GB"/>
        </w:rPr>
        <w:tab/>
      </w:r>
      <w:r w:rsidRPr="00D76B6D">
        <w:rPr>
          <w:rFonts w:eastAsia="Arial Unicode MS"/>
        </w:rPr>
        <w:t>Fronthaul/Backhaul Network Sharing</w:t>
      </w:r>
      <w:r>
        <w:tab/>
      </w:r>
      <w:r>
        <w:fldChar w:fldCharType="begin"/>
      </w:r>
      <w:r>
        <w:instrText xml:space="preserve"> PAGEREF _Toc443316678 \h </w:instrText>
      </w:r>
      <w:r>
        <w:fldChar w:fldCharType="separate"/>
      </w:r>
      <w:r>
        <w:t>74</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Arial Unicode MS"/>
        </w:rPr>
        <w:t>5.61.1</w:t>
      </w:r>
      <w:r>
        <w:rPr>
          <w:rFonts w:asciiTheme="minorHAnsi" w:eastAsiaTheme="minorEastAsia" w:hAnsiTheme="minorHAnsi" w:cstheme="minorBidi"/>
          <w:sz w:val="22"/>
          <w:szCs w:val="22"/>
          <w:lang w:eastAsia="en-GB"/>
        </w:rPr>
        <w:tab/>
      </w:r>
      <w:r w:rsidRPr="00D76B6D">
        <w:rPr>
          <w:rFonts w:eastAsia="Arial Unicode MS"/>
        </w:rPr>
        <w:t>Description</w:t>
      </w:r>
      <w:r>
        <w:tab/>
      </w:r>
      <w:r>
        <w:fldChar w:fldCharType="begin"/>
      </w:r>
      <w:r>
        <w:instrText xml:space="preserve"> PAGEREF _Toc443316679 \h </w:instrText>
      </w:r>
      <w:r>
        <w:fldChar w:fldCharType="separate"/>
      </w:r>
      <w:r>
        <w:t>74</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Arial Unicode MS"/>
        </w:rPr>
        <w:t>5.61.2</w:t>
      </w:r>
      <w:r>
        <w:rPr>
          <w:rFonts w:asciiTheme="minorHAnsi" w:eastAsiaTheme="minorEastAsia" w:hAnsiTheme="minorHAnsi" w:cstheme="minorBidi"/>
          <w:sz w:val="22"/>
          <w:szCs w:val="22"/>
          <w:lang w:eastAsia="en-GB"/>
        </w:rPr>
        <w:tab/>
      </w:r>
      <w:r w:rsidRPr="00D76B6D">
        <w:rPr>
          <w:rFonts w:eastAsia="Arial Unicode MS"/>
        </w:rPr>
        <w:t>Potential Service Requirements</w:t>
      </w:r>
      <w:r>
        <w:tab/>
      </w:r>
      <w:r>
        <w:fldChar w:fldCharType="begin"/>
      </w:r>
      <w:r>
        <w:instrText xml:space="preserve"> PAGEREF _Toc443316680 \h </w:instrText>
      </w:r>
      <w:r>
        <w:fldChar w:fldCharType="separate"/>
      </w:r>
      <w:r>
        <w:t>74</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Arial Unicode MS"/>
        </w:rPr>
        <w:t>5.61.3</w:t>
      </w:r>
      <w:r>
        <w:rPr>
          <w:rFonts w:asciiTheme="minorHAnsi" w:eastAsiaTheme="minorEastAsia" w:hAnsiTheme="minorHAnsi" w:cstheme="minorBidi"/>
          <w:sz w:val="22"/>
          <w:szCs w:val="22"/>
          <w:lang w:eastAsia="en-GB"/>
        </w:rPr>
        <w:tab/>
      </w:r>
      <w:r w:rsidRPr="00D76B6D">
        <w:rPr>
          <w:rFonts w:eastAsia="Arial Unicode MS"/>
        </w:rPr>
        <w:t>Potential Operational Requirements</w:t>
      </w:r>
      <w:r>
        <w:tab/>
      </w:r>
      <w:r>
        <w:fldChar w:fldCharType="begin"/>
      </w:r>
      <w:r>
        <w:instrText xml:space="preserve"> PAGEREF _Toc443316681 \h </w:instrText>
      </w:r>
      <w:r>
        <w:fldChar w:fldCharType="separate"/>
      </w:r>
      <w:r>
        <w:t>74</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MS Mincho"/>
        </w:rPr>
        <w:t>5.62</w:t>
      </w:r>
      <w:r>
        <w:rPr>
          <w:rFonts w:asciiTheme="minorHAnsi" w:eastAsiaTheme="minorEastAsia" w:hAnsiTheme="minorHAnsi" w:cstheme="minorBidi"/>
          <w:sz w:val="22"/>
          <w:szCs w:val="22"/>
          <w:lang w:eastAsia="en-GB"/>
        </w:rPr>
        <w:tab/>
      </w:r>
      <w:r w:rsidRPr="00D76B6D">
        <w:rPr>
          <w:rFonts w:eastAsia="MS Mincho"/>
        </w:rPr>
        <w:t>Device Theft Preventions / Stolen Device Recovery</w:t>
      </w:r>
      <w:r>
        <w:tab/>
      </w:r>
      <w:r>
        <w:fldChar w:fldCharType="begin"/>
      </w:r>
      <w:r>
        <w:instrText xml:space="preserve"> PAGEREF _Toc443316682 \h </w:instrText>
      </w:r>
      <w:r>
        <w:fldChar w:fldCharType="separate"/>
      </w:r>
      <w:r>
        <w:t>74</w:t>
      </w:r>
      <w:r>
        <w:fldChar w:fldCharType="end"/>
      </w:r>
    </w:p>
    <w:p w:rsidR="00725856" w:rsidRDefault="00725856">
      <w:pPr>
        <w:pStyle w:val="TOC3"/>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_Toc443316683 \h </w:instrText>
      </w:r>
      <w:r>
        <w:fldChar w:fldCharType="separate"/>
      </w:r>
      <w:r>
        <w:t>74</w:t>
      </w:r>
      <w:r>
        <w:fldChar w:fldCharType="end"/>
      </w:r>
    </w:p>
    <w:p w:rsidR="00725856" w:rsidRDefault="00725856">
      <w:pPr>
        <w:pStyle w:val="TOC3"/>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_Toc443316684 \h </w:instrText>
      </w:r>
      <w:r>
        <w:fldChar w:fldCharType="separate"/>
      </w:r>
      <w:r>
        <w:t>74</w:t>
      </w:r>
      <w:r>
        <w:fldChar w:fldCharType="end"/>
      </w:r>
    </w:p>
    <w:p w:rsidR="00725856" w:rsidRDefault="00725856">
      <w:pPr>
        <w:pStyle w:val="TOC3"/>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_Toc443316685 \h </w:instrText>
      </w:r>
      <w:r>
        <w:fldChar w:fldCharType="separate"/>
      </w:r>
      <w:r>
        <w:t>75</w:t>
      </w:r>
      <w:r>
        <w:fldChar w:fldCharType="end"/>
      </w:r>
    </w:p>
    <w:p w:rsidR="00725856" w:rsidRDefault="00725856">
      <w:pPr>
        <w:pStyle w:val="TOC2"/>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_Toc443316686 \h </w:instrText>
      </w:r>
      <w:r>
        <w:fldChar w:fldCharType="separate"/>
      </w:r>
      <w:r>
        <w:t>75</w:t>
      </w:r>
      <w:r>
        <w:fldChar w:fldCharType="end"/>
      </w:r>
    </w:p>
    <w:p w:rsidR="00725856" w:rsidRDefault="00725856">
      <w:pPr>
        <w:pStyle w:val="TOC3"/>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_Toc443316687 \h </w:instrText>
      </w:r>
      <w:r>
        <w:fldChar w:fldCharType="separate"/>
      </w:r>
      <w:r>
        <w:t>75</w:t>
      </w:r>
      <w:r>
        <w:fldChar w:fldCharType="end"/>
      </w:r>
    </w:p>
    <w:p w:rsidR="00725856" w:rsidRDefault="00725856">
      <w:pPr>
        <w:pStyle w:val="TOC3"/>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_Toc443316688 \h </w:instrText>
      </w:r>
      <w:r>
        <w:fldChar w:fldCharType="separate"/>
      </w:r>
      <w:r>
        <w:t>76</w:t>
      </w:r>
      <w:r>
        <w:fldChar w:fldCharType="end"/>
      </w:r>
    </w:p>
    <w:p w:rsidR="00725856" w:rsidRDefault="00725856">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_Toc443316689 \h </w:instrText>
      </w:r>
      <w:r>
        <w:fldChar w:fldCharType="separate"/>
      </w:r>
      <w:r>
        <w:t>76</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PMingLiU"/>
        </w:rPr>
        <w:t>5.64</w:t>
      </w:r>
      <w:r>
        <w:rPr>
          <w:rFonts w:asciiTheme="minorHAnsi" w:eastAsiaTheme="minorEastAsia" w:hAnsiTheme="minorHAnsi" w:cstheme="minorBidi"/>
          <w:sz w:val="22"/>
          <w:szCs w:val="22"/>
          <w:lang w:eastAsia="en-GB"/>
        </w:rPr>
        <w:tab/>
      </w:r>
      <w:r w:rsidRPr="00D76B6D">
        <w:rPr>
          <w:rFonts w:eastAsia="PMingLiU"/>
        </w:rPr>
        <w:t>User Multi-Connectivity across operators</w:t>
      </w:r>
      <w:r>
        <w:tab/>
      </w:r>
      <w:r>
        <w:fldChar w:fldCharType="begin"/>
      </w:r>
      <w:r>
        <w:instrText xml:space="preserve"> PAGEREF _Toc443316690 \h </w:instrText>
      </w:r>
      <w:r>
        <w:fldChar w:fldCharType="separate"/>
      </w:r>
      <w:r>
        <w:t>76</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PMingLiU"/>
        </w:rPr>
        <w:t>5.64.1</w:t>
      </w:r>
      <w:r>
        <w:rPr>
          <w:rFonts w:asciiTheme="minorHAnsi" w:eastAsiaTheme="minorEastAsia" w:hAnsiTheme="minorHAnsi" w:cstheme="minorBidi"/>
          <w:sz w:val="22"/>
          <w:szCs w:val="22"/>
          <w:lang w:eastAsia="en-GB"/>
        </w:rPr>
        <w:tab/>
      </w:r>
      <w:r w:rsidRPr="00D76B6D">
        <w:rPr>
          <w:rFonts w:eastAsia="PMingLiU"/>
        </w:rPr>
        <w:t>Description</w:t>
      </w:r>
      <w:r>
        <w:tab/>
      </w:r>
      <w:r>
        <w:fldChar w:fldCharType="begin"/>
      </w:r>
      <w:r>
        <w:instrText xml:space="preserve"> PAGEREF _Toc443316691 \h </w:instrText>
      </w:r>
      <w:r>
        <w:fldChar w:fldCharType="separate"/>
      </w:r>
      <w:r>
        <w:t>76</w:t>
      </w:r>
      <w:r>
        <w:fldChar w:fldCharType="end"/>
      </w:r>
    </w:p>
    <w:p w:rsidR="00725856" w:rsidRDefault="00725856">
      <w:pPr>
        <w:pStyle w:val="TOC3"/>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_Toc443316692 \h </w:instrText>
      </w:r>
      <w:r>
        <w:fldChar w:fldCharType="separate"/>
      </w:r>
      <w:r>
        <w:t>77</w:t>
      </w:r>
      <w:r>
        <w:fldChar w:fldCharType="end"/>
      </w:r>
    </w:p>
    <w:p w:rsidR="00725856" w:rsidRDefault="00725856">
      <w:pPr>
        <w:pStyle w:val="TOC3"/>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_Toc443316693 \h </w:instrText>
      </w:r>
      <w:r>
        <w:fldChar w:fldCharType="separate"/>
      </w:r>
      <w:r>
        <w:t>77</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_Toc443316694 \h </w:instrText>
      </w:r>
      <w:r>
        <w:fldChar w:fldCharType="separate"/>
      </w:r>
      <w:r>
        <w:t>77</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_Toc443316695 \h </w:instrText>
      </w:r>
      <w:r>
        <w:fldChar w:fldCharType="separate"/>
      </w:r>
      <w:r>
        <w:t>77</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lang w:val="en-US"/>
        </w:rPr>
        <w:t>5</w:t>
      </w:r>
      <w:r>
        <w:t>.65.2</w:t>
      </w:r>
      <w:r>
        <w:rPr>
          <w:rFonts w:asciiTheme="minorHAnsi" w:eastAsiaTheme="minorEastAsia" w:hAnsiTheme="minorHAnsi" w:cstheme="minorBidi"/>
          <w:sz w:val="22"/>
          <w:szCs w:val="22"/>
          <w:lang w:eastAsia="en-GB"/>
        </w:rPr>
        <w:tab/>
      </w:r>
      <w:r w:rsidRPr="00D76B6D">
        <w:rPr>
          <w:lang w:val="en-US"/>
        </w:rPr>
        <w:t>Potential Service Requirements</w:t>
      </w:r>
      <w:r>
        <w:tab/>
      </w:r>
      <w:r>
        <w:fldChar w:fldCharType="begin"/>
      </w:r>
      <w:r>
        <w:instrText xml:space="preserve"> PAGEREF _Toc443316696 \h </w:instrText>
      </w:r>
      <w:r>
        <w:fldChar w:fldCharType="separate"/>
      </w:r>
      <w:r>
        <w:t>78</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lang w:val="en-US"/>
        </w:rPr>
        <w:t>5</w:t>
      </w:r>
      <w:r>
        <w:t>.65.3</w:t>
      </w:r>
      <w:r>
        <w:rPr>
          <w:rFonts w:asciiTheme="minorHAnsi" w:eastAsiaTheme="minorEastAsia" w:hAnsiTheme="minorHAnsi" w:cstheme="minorBidi"/>
          <w:sz w:val="22"/>
          <w:szCs w:val="22"/>
          <w:lang w:eastAsia="en-GB"/>
        </w:rPr>
        <w:tab/>
      </w:r>
      <w:r w:rsidRPr="00D76B6D">
        <w:rPr>
          <w:lang w:val="en-US"/>
        </w:rPr>
        <w:t>Potential Operational Requirements</w:t>
      </w:r>
      <w:r>
        <w:tab/>
      </w:r>
      <w:r>
        <w:fldChar w:fldCharType="begin"/>
      </w:r>
      <w:r>
        <w:instrText xml:space="preserve"> PAGEREF _Toc443316697 \h </w:instrText>
      </w:r>
      <w:r>
        <w:fldChar w:fldCharType="separate"/>
      </w:r>
      <w:r>
        <w:t>78</w:t>
      </w:r>
      <w:r>
        <w:fldChar w:fldCharType="end"/>
      </w:r>
    </w:p>
    <w:p w:rsidR="00725856" w:rsidRDefault="00725856">
      <w:pPr>
        <w:pStyle w:val="TOC2"/>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_Toc443316698 \h </w:instrText>
      </w:r>
      <w:r>
        <w:fldChar w:fldCharType="separate"/>
      </w:r>
      <w:r>
        <w:t>78</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PMingLiU"/>
        </w:rPr>
        <w:t>5.66.1</w:t>
      </w:r>
      <w:r>
        <w:rPr>
          <w:rFonts w:asciiTheme="minorHAnsi" w:eastAsiaTheme="minorEastAsia" w:hAnsiTheme="minorHAnsi" w:cstheme="minorBidi"/>
          <w:sz w:val="22"/>
          <w:szCs w:val="22"/>
          <w:lang w:eastAsia="en-GB"/>
        </w:rPr>
        <w:tab/>
      </w:r>
      <w:r w:rsidRPr="00D76B6D">
        <w:rPr>
          <w:rFonts w:eastAsia="PMingLiU"/>
        </w:rPr>
        <w:t>Description</w:t>
      </w:r>
      <w:r>
        <w:tab/>
      </w:r>
      <w:r>
        <w:fldChar w:fldCharType="begin"/>
      </w:r>
      <w:r>
        <w:instrText xml:space="preserve"> PAGEREF _Toc443316699 \h </w:instrText>
      </w:r>
      <w:r>
        <w:fldChar w:fldCharType="separate"/>
      </w:r>
      <w:r>
        <w:t>78</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PMingLiU"/>
        </w:rPr>
        <w:t>5.66.2</w:t>
      </w:r>
      <w:r>
        <w:rPr>
          <w:rFonts w:asciiTheme="minorHAnsi" w:eastAsiaTheme="minorEastAsia" w:hAnsiTheme="minorHAnsi" w:cstheme="minorBidi"/>
          <w:sz w:val="22"/>
          <w:szCs w:val="22"/>
          <w:lang w:eastAsia="en-GB"/>
        </w:rPr>
        <w:tab/>
      </w:r>
      <w:r w:rsidRPr="00D76B6D">
        <w:rPr>
          <w:rFonts w:eastAsia="PMingLiU"/>
        </w:rPr>
        <w:t>Potential Service Requirements</w:t>
      </w:r>
      <w:r>
        <w:tab/>
      </w:r>
      <w:r>
        <w:fldChar w:fldCharType="begin"/>
      </w:r>
      <w:r>
        <w:instrText xml:space="preserve"> PAGEREF _Toc443316700 \h </w:instrText>
      </w:r>
      <w:r>
        <w:fldChar w:fldCharType="separate"/>
      </w:r>
      <w:r>
        <w:t>79</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PMingLiU"/>
        </w:rPr>
        <w:t>5.66.3</w:t>
      </w:r>
      <w:r>
        <w:rPr>
          <w:rFonts w:asciiTheme="minorHAnsi" w:eastAsiaTheme="minorEastAsia" w:hAnsiTheme="minorHAnsi" w:cstheme="minorBidi"/>
          <w:sz w:val="22"/>
          <w:szCs w:val="22"/>
          <w:lang w:eastAsia="en-GB"/>
        </w:rPr>
        <w:tab/>
      </w:r>
      <w:r w:rsidRPr="00D76B6D">
        <w:rPr>
          <w:rFonts w:eastAsia="PMingLiU"/>
        </w:rPr>
        <w:t>Potential Operational Requirements</w:t>
      </w:r>
      <w:r>
        <w:tab/>
      </w:r>
      <w:r>
        <w:fldChar w:fldCharType="begin"/>
      </w:r>
      <w:r>
        <w:instrText xml:space="preserve"> PAGEREF _Toc443316701 \h </w:instrText>
      </w:r>
      <w:r>
        <w:fldChar w:fldCharType="separate"/>
      </w:r>
      <w:r>
        <w:t>79</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SimSun"/>
        </w:rPr>
        <w:t>5.67</w:t>
      </w:r>
      <w:r>
        <w:rPr>
          <w:rFonts w:asciiTheme="minorHAnsi" w:eastAsiaTheme="minorEastAsia" w:hAnsiTheme="minorHAnsi" w:cstheme="minorBidi"/>
          <w:sz w:val="22"/>
          <w:szCs w:val="22"/>
          <w:lang w:eastAsia="en-GB"/>
        </w:rPr>
        <w:tab/>
      </w:r>
      <w:r w:rsidRPr="00D76B6D">
        <w:rPr>
          <w:rFonts w:eastAsia="SimSun"/>
        </w:rPr>
        <w:t>Wearable Device Charging</w:t>
      </w:r>
      <w:r>
        <w:tab/>
      </w:r>
      <w:r>
        <w:fldChar w:fldCharType="begin"/>
      </w:r>
      <w:r>
        <w:instrText xml:space="preserve"> PAGEREF _Toc443316702 \h </w:instrText>
      </w:r>
      <w:r>
        <w:fldChar w:fldCharType="separate"/>
      </w:r>
      <w:r>
        <w:t>79</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rPr>
        <w:t>5.67.1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_Toc443316703 \h </w:instrText>
      </w:r>
      <w:r>
        <w:fldChar w:fldCharType="separate"/>
      </w:r>
      <w:r>
        <w:t>79</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rPr>
        <w:t>5.67.2</w:t>
      </w:r>
      <w:r>
        <w:rPr>
          <w:rFonts w:asciiTheme="minorHAnsi" w:eastAsiaTheme="minorEastAsia" w:hAnsiTheme="minorHAnsi" w:cstheme="minorBidi"/>
          <w:sz w:val="22"/>
          <w:szCs w:val="22"/>
          <w:lang w:eastAsia="en-GB"/>
        </w:rPr>
        <w:tab/>
      </w:r>
      <w:r w:rsidRPr="00D76B6D">
        <w:rPr>
          <w:rFonts w:eastAsia="SimSun"/>
        </w:rPr>
        <w:t>Potential Service Requirements</w:t>
      </w:r>
      <w:r>
        <w:tab/>
      </w:r>
      <w:r>
        <w:fldChar w:fldCharType="begin"/>
      </w:r>
      <w:r>
        <w:instrText xml:space="preserve"> PAGEREF _Toc443316704 \h </w:instrText>
      </w:r>
      <w:r>
        <w:fldChar w:fldCharType="separate"/>
      </w:r>
      <w:r>
        <w:t>80</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SimSun"/>
        </w:rPr>
        <w:t>5.67.3</w:t>
      </w:r>
      <w:r>
        <w:rPr>
          <w:rFonts w:asciiTheme="minorHAnsi" w:eastAsiaTheme="minorEastAsia" w:hAnsiTheme="minorHAnsi" w:cstheme="minorBidi"/>
          <w:sz w:val="22"/>
          <w:szCs w:val="22"/>
          <w:lang w:eastAsia="en-GB"/>
        </w:rPr>
        <w:tab/>
      </w:r>
      <w:r w:rsidRPr="00D76B6D">
        <w:rPr>
          <w:rFonts w:eastAsia="SimSun"/>
        </w:rPr>
        <w:t>Potential Operational Requirements</w:t>
      </w:r>
      <w:r>
        <w:tab/>
      </w:r>
      <w:r>
        <w:fldChar w:fldCharType="begin"/>
      </w:r>
      <w:r>
        <w:instrText xml:space="preserve"> PAGEREF _Toc443316705 \h </w:instrText>
      </w:r>
      <w:r>
        <w:fldChar w:fldCharType="separate"/>
      </w:r>
      <w:r>
        <w:t>80</w:t>
      </w:r>
      <w:r>
        <w:fldChar w:fldCharType="end"/>
      </w:r>
    </w:p>
    <w:p w:rsidR="00725856" w:rsidRDefault="00725856">
      <w:pPr>
        <w:pStyle w:val="TOC2"/>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_Toc443316706 \h </w:instrText>
      </w:r>
      <w:r>
        <w:fldChar w:fldCharType="separate"/>
      </w:r>
      <w:r>
        <w:t>80</w:t>
      </w:r>
      <w:r>
        <w:fldChar w:fldCharType="end"/>
      </w:r>
    </w:p>
    <w:p w:rsidR="00725856" w:rsidRDefault="00725856">
      <w:pPr>
        <w:pStyle w:val="TOC3"/>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_Toc443316707 \h </w:instrText>
      </w:r>
      <w:r>
        <w:fldChar w:fldCharType="separate"/>
      </w:r>
      <w:r>
        <w:t>80</w:t>
      </w:r>
      <w:r>
        <w:fldChar w:fldCharType="end"/>
      </w:r>
    </w:p>
    <w:p w:rsidR="00725856" w:rsidRDefault="00725856">
      <w:pPr>
        <w:pStyle w:val="TOC3"/>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_Toc443316708 \h </w:instrText>
      </w:r>
      <w:r>
        <w:fldChar w:fldCharType="separate"/>
      </w:r>
      <w:r>
        <w:t>81</w:t>
      </w:r>
      <w:r>
        <w:fldChar w:fldCharType="end"/>
      </w:r>
    </w:p>
    <w:p w:rsidR="00725856" w:rsidRDefault="00725856">
      <w:pPr>
        <w:pStyle w:val="TOC3"/>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_Toc443316709 \h </w:instrText>
      </w:r>
      <w:r>
        <w:fldChar w:fldCharType="separate"/>
      </w:r>
      <w:r>
        <w:t>81</w:t>
      </w:r>
      <w:r>
        <w:fldChar w:fldCharType="end"/>
      </w:r>
    </w:p>
    <w:p w:rsidR="00725856" w:rsidRDefault="00725856">
      <w:pPr>
        <w:pStyle w:val="TOC2"/>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_Toc443316710 \h </w:instrText>
      </w:r>
      <w:r>
        <w:fldChar w:fldCharType="separate"/>
      </w:r>
      <w:r>
        <w:t>81</w:t>
      </w:r>
      <w:r>
        <w:fldChar w:fldCharType="end"/>
      </w:r>
    </w:p>
    <w:p w:rsidR="00725856" w:rsidRDefault="00725856">
      <w:pPr>
        <w:pStyle w:val="TOC3"/>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_Toc443316711 \h </w:instrText>
      </w:r>
      <w:r>
        <w:fldChar w:fldCharType="separate"/>
      </w:r>
      <w:r>
        <w:t>81</w:t>
      </w:r>
      <w:r>
        <w:fldChar w:fldCharType="end"/>
      </w:r>
    </w:p>
    <w:p w:rsidR="00725856" w:rsidRDefault="00725856">
      <w:pPr>
        <w:pStyle w:val="TOC3"/>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_Toc443316712 \h </w:instrText>
      </w:r>
      <w:r>
        <w:fldChar w:fldCharType="separate"/>
      </w:r>
      <w:r>
        <w:t>81</w:t>
      </w:r>
      <w:r>
        <w:fldChar w:fldCharType="end"/>
      </w:r>
    </w:p>
    <w:p w:rsidR="00725856" w:rsidRDefault="00725856">
      <w:pPr>
        <w:pStyle w:val="TOC3"/>
        <w:rPr>
          <w:rFonts w:asciiTheme="minorHAnsi" w:eastAsiaTheme="minorEastAsia" w:hAnsiTheme="minorHAnsi" w:cstheme="minorBidi"/>
          <w:sz w:val="22"/>
          <w:szCs w:val="22"/>
          <w:lang w:eastAsia="en-GB"/>
        </w:rPr>
      </w:pPr>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_Toc443316713 \h </w:instrText>
      </w:r>
      <w:r>
        <w:fldChar w:fldCharType="separate"/>
      </w:r>
      <w:r>
        <w:t>81</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PMingLiU"/>
        </w:rPr>
        <w:t>5.70</w:t>
      </w:r>
      <w:r>
        <w:rPr>
          <w:rFonts w:asciiTheme="minorHAnsi" w:eastAsiaTheme="minorEastAsia" w:hAnsiTheme="minorHAnsi" w:cstheme="minorBidi"/>
          <w:sz w:val="22"/>
          <w:szCs w:val="22"/>
          <w:lang w:eastAsia="en-GB"/>
        </w:rPr>
        <w:tab/>
      </w:r>
      <w:r w:rsidRPr="00D76B6D">
        <w:rPr>
          <w:rFonts w:eastAsia="PMingLiU"/>
        </w:rPr>
        <w:t>Broadcast/Multicast Services using a Dedicated Radio Carrier</w:t>
      </w:r>
      <w:r>
        <w:tab/>
      </w:r>
      <w:r>
        <w:fldChar w:fldCharType="begin"/>
      </w:r>
      <w:r>
        <w:instrText xml:space="preserve"> PAGEREF _Toc443316714 \h </w:instrText>
      </w:r>
      <w:r>
        <w:fldChar w:fldCharType="separate"/>
      </w:r>
      <w:r>
        <w:t>81</w:t>
      </w:r>
      <w:r>
        <w:fldChar w:fldCharType="end"/>
      </w:r>
    </w:p>
    <w:p w:rsidR="00725856" w:rsidRDefault="00725856">
      <w:pPr>
        <w:pStyle w:val="TOC3"/>
        <w:rPr>
          <w:rFonts w:asciiTheme="minorHAnsi" w:eastAsiaTheme="minorEastAsia" w:hAnsiTheme="minorHAnsi" w:cstheme="minorBidi"/>
          <w:sz w:val="22"/>
          <w:szCs w:val="22"/>
          <w:lang w:eastAsia="en-GB"/>
        </w:rPr>
      </w:pPr>
      <w:r w:rsidRPr="00D76B6D">
        <w:rPr>
          <w:rFonts w:eastAsia="PMingLiU"/>
        </w:rPr>
        <w:t>5.70.1</w:t>
      </w:r>
      <w:r>
        <w:rPr>
          <w:rFonts w:asciiTheme="minorHAnsi" w:eastAsiaTheme="minorEastAsia" w:hAnsiTheme="minorHAnsi" w:cstheme="minorBidi"/>
          <w:sz w:val="22"/>
          <w:szCs w:val="22"/>
          <w:lang w:eastAsia="en-GB"/>
        </w:rPr>
        <w:tab/>
      </w:r>
      <w:r w:rsidRPr="00D76B6D">
        <w:rPr>
          <w:rFonts w:eastAsia="PMingLiU"/>
        </w:rPr>
        <w:t>Description</w:t>
      </w:r>
      <w:r>
        <w:tab/>
      </w:r>
      <w:r>
        <w:fldChar w:fldCharType="begin"/>
      </w:r>
      <w:r>
        <w:instrText xml:space="preserve"> PAGEREF _Toc443316715 \h </w:instrText>
      </w:r>
      <w:r>
        <w:fldChar w:fldCharType="separate"/>
      </w:r>
      <w:r>
        <w:t>81</w:t>
      </w:r>
      <w:r>
        <w:fldChar w:fldCharType="end"/>
      </w:r>
    </w:p>
    <w:p w:rsidR="00725856" w:rsidRDefault="00725856">
      <w:pPr>
        <w:pStyle w:val="TOC3"/>
        <w:rPr>
          <w:rFonts w:asciiTheme="minorHAnsi" w:eastAsiaTheme="minorEastAsia" w:hAnsiTheme="minorHAnsi" w:cstheme="minorBidi"/>
          <w:sz w:val="22"/>
          <w:szCs w:val="22"/>
          <w:lang w:eastAsia="en-GB"/>
        </w:rPr>
      </w:pPr>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_Toc443316716 \h </w:instrText>
      </w:r>
      <w:r>
        <w:fldChar w:fldCharType="separate"/>
      </w:r>
      <w:r>
        <w:t>82</w:t>
      </w:r>
      <w:r>
        <w:fldChar w:fldCharType="end"/>
      </w:r>
    </w:p>
    <w:p w:rsidR="00725856" w:rsidRDefault="00725856">
      <w:pPr>
        <w:pStyle w:val="TOC3"/>
        <w:rPr>
          <w:rFonts w:asciiTheme="minorHAnsi" w:eastAsiaTheme="minorEastAsia" w:hAnsiTheme="minorHAnsi" w:cstheme="minorBidi"/>
          <w:sz w:val="22"/>
          <w:szCs w:val="22"/>
          <w:lang w:eastAsia="en-GB"/>
        </w:rPr>
      </w:pPr>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_Toc443316717 \h </w:instrText>
      </w:r>
      <w:r>
        <w:fldChar w:fldCharType="separate"/>
      </w:r>
      <w:r>
        <w:t>83</w:t>
      </w:r>
      <w:r>
        <w:fldChar w:fldCharType="end"/>
      </w:r>
    </w:p>
    <w:p w:rsidR="00725856" w:rsidRDefault="00725856">
      <w:pPr>
        <w:pStyle w:val="TOC2"/>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_Toc443316718 \h </w:instrText>
      </w:r>
      <w:r>
        <w:fldChar w:fldCharType="separate"/>
      </w:r>
      <w:r>
        <w:t>83</w:t>
      </w:r>
      <w:r>
        <w:fldChar w:fldCharType="end"/>
      </w:r>
    </w:p>
    <w:p w:rsidR="00725856" w:rsidRDefault="00725856">
      <w:pPr>
        <w:pStyle w:val="TOC3"/>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_Toc443316719 \h </w:instrText>
      </w:r>
      <w:r>
        <w:fldChar w:fldCharType="separate"/>
      </w:r>
      <w:r>
        <w:t>83</w:t>
      </w:r>
      <w:r>
        <w:fldChar w:fldCharType="end"/>
      </w:r>
    </w:p>
    <w:p w:rsidR="00725856" w:rsidRDefault="00725856">
      <w:pPr>
        <w:pStyle w:val="TOC3"/>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_Toc443316720 \h </w:instrText>
      </w:r>
      <w:r>
        <w:fldChar w:fldCharType="separate"/>
      </w:r>
      <w:r>
        <w:t>83</w:t>
      </w:r>
      <w:r>
        <w:fldChar w:fldCharType="end"/>
      </w:r>
    </w:p>
    <w:p w:rsidR="00725856" w:rsidRDefault="00725856">
      <w:pPr>
        <w:pStyle w:val="TOC3"/>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_Toc443316721 \h </w:instrText>
      </w:r>
      <w:r>
        <w:fldChar w:fldCharType="separate"/>
      </w:r>
      <w:r>
        <w:t>83</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PMingLiU"/>
        </w:rPr>
        <w:t>5.72</w:t>
      </w:r>
      <w:r>
        <w:rPr>
          <w:rFonts w:asciiTheme="minorHAnsi" w:eastAsiaTheme="minorEastAsia" w:hAnsiTheme="minorHAnsi" w:cstheme="minorBidi"/>
          <w:sz w:val="22"/>
          <w:szCs w:val="22"/>
          <w:lang w:eastAsia="en-GB"/>
        </w:rPr>
        <w:tab/>
      </w:r>
      <w:r w:rsidRPr="00D76B6D">
        <w:rPr>
          <w:rFonts w:eastAsia="PMingLiU"/>
        </w:rPr>
        <w:t>5G Connectivity Using Satellites</w:t>
      </w:r>
      <w:r>
        <w:tab/>
      </w:r>
      <w:r>
        <w:fldChar w:fldCharType="begin"/>
      </w:r>
      <w:r>
        <w:instrText xml:space="preserve"> PAGEREF _Toc443316722 \h </w:instrText>
      </w:r>
      <w:r>
        <w:fldChar w:fldCharType="separate"/>
      </w:r>
      <w:r>
        <w:t>83</w:t>
      </w:r>
      <w:r>
        <w:fldChar w:fldCharType="end"/>
      </w:r>
    </w:p>
    <w:p w:rsidR="00725856" w:rsidRDefault="00725856">
      <w:pPr>
        <w:pStyle w:val="TOC3"/>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_Toc443316723 \h </w:instrText>
      </w:r>
      <w:r>
        <w:fldChar w:fldCharType="separate"/>
      </w:r>
      <w:r>
        <w:t>83</w:t>
      </w:r>
      <w:r>
        <w:fldChar w:fldCharType="end"/>
      </w:r>
    </w:p>
    <w:p w:rsidR="00725856" w:rsidRDefault="00725856">
      <w:pPr>
        <w:pStyle w:val="TOC3"/>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_Toc443316724 \h </w:instrText>
      </w:r>
      <w:r>
        <w:fldChar w:fldCharType="separate"/>
      </w:r>
      <w:r>
        <w:t>84</w:t>
      </w:r>
      <w:r>
        <w:fldChar w:fldCharType="end"/>
      </w:r>
    </w:p>
    <w:p w:rsidR="00725856" w:rsidRDefault="00725856">
      <w:pPr>
        <w:pStyle w:val="TOC3"/>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_Toc443316725 \h </w:instrText>
      </w:r>
      <w:r>
        <w:fldChar w:fldCharType="separate"/>
      </w:r>
      <w:r>
        <w:t>84</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PMingLiU"/>
        </w:rPr>
        <w:t>5.73</w:t>
      </w:r>
      <w:r>
        <w:rPr>
          <w:rFonts w:asciiTheme="minorHAnsi" w:eastAsiaTheme="minorEastAsia" w:hAnsiTheme="minorHAnsi" w:cstheme="minorBidi"/>
          <w:sz w:val="22"/>
          <w:szCs w:val="22"/>
          <w:lang w:eastAsia="en-GB"/>
        </w:rPr>
        <w:tab/>
      </w:r>
      <w:r w:rsidRPr="00D76B6D">
        <w:rPr>
          <w:rFonts w:eastAsia="PMingLiU"/>
        </w:rPr>
        <w:t>Delivery Assurance for High Latency Tolerant Services</w:t>
      </w:r>
      <w:r>
        <w:tab/>
      </w:r>
      <w:r>
        <w:fldChar w:fldCharType="begin"/>
      </w:r>
      <w:r>
        <w:instrText xml:space="preserve"> PAGEREF _Toc443316726 \h </w:instrText>
      </w:r>
      <w:r>
        <w:fldChar w:fldCharType="separate"/>
      </w:r>
      <w:r>
        <w:t>84</w:t>
      </w:r>
      <w:r>
        <w:fldChar w:fldCharType="end"/>
      </w:r>
    </w:p>
    <w:p w:rsidR="00725856" w:rsidRDefault="00725856">
      <w:pPr>
        <w:pStyle w:val="TOC3"/>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_Toc443316727 \h </w:instrText>
      </w:r>
      <w:r>
        <w:fldChar w:fldCharType="separate"/>
      </w:r>
      <w:r>
        <w:t>84</w:t>
      </w:r>
      <w:r>
        <w:fldChar w:fldCharType="end"/>
      </w:r>
    </w:p>
    <w:p w:rsidR="00725856" w:rsidRDefault="00725856">
      <w:pPr>
        <w:pStyle w:val="TOC3"/>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_Toc443316728 \h </w:instrText>
      </w:r>
      <w:r>
        <w:fldChar w:fldCharType="separate"/>
      </w:r>
      <w:r>
        <w:t>84</w:t>
      </w:r>
      <w:r>
        <w:fldChar w:fldCharType="end"/>
      </w:r>
    </w:p>
    <w:p w:rsidR="00725856" w:rsidRDefault="00725856">
      <w:pPr>
        <w:pStyle w:val="TOC3"/>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_Toc443316729 \h </w:instrText>
      </w:r>
      <w:r>
        <w:fldChar w:fldCharType="separate"/>
      </w:r>
      <w:r>
        <w:t>85</w:t>
      </w:r>
      <w:r>
        <w:fldChar w:fldCharType="end"/>
      </w:r>
    </w:p>
    <w:p w:rsidR="00725856" w:rsidRDefault="00725856">
      <w:pPr>
        <w:pStyle w:val="TOC2"/>
        <w:rPr>
          <w:rFonts w:asciiTheme="minorHAnsi" w:eastAsiaTheme="minorEastAsia" w:hAnsiTheme="minorHAnsi" w:cstheme="minorBidi"/>
          <w:sz w:val="22"/>
          <w:szCs w:val="22"/>
          <w:lang w:eastAsia="en-GB"/>
        </w:rPr>
      </w:pPr>
      <w:r w:rsidRPr="00D76B6D">
        <w:rPr>
          <w:rFonts w:eastAsia="PMingLiU"/>
        </w:rPr>
        <w:t>5.74</w:t>
      </w:r>
      <w:r>
        <w:rPr>
          <w:rFonts w:asciiTheme="minorHAnsi" w:eastAsiaTheme="minorEastAsia" w:hAnsiTheme="minorHAnsi" w:cstheme="minorBidi"/>
          <w:sz w:val="22"/>
          <w:szCs w:val="22"/>
          <w:lang w:eastAsia="en-GB"/>
        </w:rPr>
        <w:tab/>
      </w:r>
      <w:r w:rsidRPr="00D76B6D">
        <w:rPr>
          <w:rFonts w:eastAsia="PMingLiU"/>
        </w:rPr>
        <w:t>Priority, QoS and Policy Control</w:t>
      </w:r>
      <w:r>
        <w:tab/>
      </w:r>
      <w:r>
        <w:fldChar w:fldCharType="begin"/>
      </w:r>
      <w:r>
        <w:instrText xml:space="preserve"> PAGEREF _Toc443316730 \h </w:instrText>
      </w:r>
      <w:r>
        <w:fldChar w:fldCharType="separate"/>
      </w:r>
      <w:r>
        <w:t>85</w:t>
      </w:r>
      <w:r>
        <w:fldChar w:fldCharType="end"/>
      </w:r>
    </w:p>
    <w:p w:rsidR="00725856" w:rsidRDefault="00725856">
      <w:pPr>
        <w:pStyle w:val="TOC3"/>
        <w:rPr>
          <w:rFonts w:asciiTheme="minorHAnsi" w:eastAsiaTheme="minorEastAsia" w:hAnsiTheme="minorHAnsi" w:cstheme="minorBidi"/>
          <w:sz w:val="22"/>
          <w:szCs w:val="22"/>
          <w:lang w:eastAsia="en-GB"/>
        </w:rPr>
      </w:pPr>
      <w:r>
        <w:t>5.74.1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_Toc443316731 \h </w:instrText>
      </w:r>
      <w:r>
        <w:fldChar w:fldCharType="separate"/>
      </w:r>
      <w:r>
        <w:t>85</w:t>
      </w:r>
      <w:r>
        <w:fldChar w:fldCharType="end"/>
      </w:r>
    </w:p>
    <w:p w:rsidR="00725856" w:rsidRDefault="00725856">
      <w:pPr>
        <w:pStyle w:val="TOC3"/>
        <w:rPr>
          <w:rFonts w:asciiTheme="minorHAnsi" w:eastAsiaTheme="minorEastAsia" w:hAnsiTheme="minorHAnsi" w:cstheme="minorBidi"/>
          <w:sz w:val="22"/>
          <w:szCs w:val="22"/>
          <w:lang w:eastAsia="en-GB"/>
        </w:rPr>
      </w:pPr>
      <w:r>
        <w:lastRenderedPageBreak/>
        <w:t>5.74.2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_Toc443316732 \h </w:instrText>
      </w:r>
      <w:r>
        <w:fldChar w:fldCharType="separate"/>
      </w:r>
      <w:r>
        <w:t>86</w:t>
      </w:r>
      <w:r>
        <w:fldChar w:fldCharType="end"/>
      </w:r>
    </w:p>
    <w:p w:rsidR="00725856" w:rsidRDefault="00725856">
      <w:pPr>
        <w:pStyle w:val="TOC3"/>
        <w:rPr>
          <w:rFonts w:asciiTheme="minorHAnsi" w:eastAsiaTheme="minorEastAsia" w:hAnsiTheme="minorHAnsi" w:cstheme="minorBidi"/>
          <w:sz w:val="22"/>
          <w:szCs w:val="22"/>
          <w:lang w:eastAsia="en-GB"/>
        </w:rPr>
      </w:pPr>
      <w:r>
        <w:t>5.74.3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_Toc443316733 \h </w:instrText>
      </w:r>
      <w:r>
        <w:fldChar w:fldCharType="separate"/>
      </w:r>
      <w:r>
        <w:t>86</w:t>
      </w:r>
      <w:r>
        <w:fldChar w:fldCharType="end"/>
      </w:r>
    </w:p>
    <w:p w:rsidR="00725856" w:rsidRDefault="0072585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Considerations</w:t>
      </w:r>
      <w:r>
        <w:tab/>
      </w:r>
      <w:r>
        <w:fldChar w:fldCharType="begin"/>
      </w:r>
      <w:r>
        <w:instrText xml:space="preserve"> PAGEREF _Toc443316734 \h </w:instrText>
      </w:r>
      <w:r>
        <w:fldChar w:fldCharType="separate"/>
      </w:r>
      <w:r>
        <w:t>86</w:t>
      </w:r>
      <w:r>
        <w:fldChar w:fldCharType="end"/>
      </w:r>
    </w:p>
    <w:p w:rsidR="00725856" w:rsidRDefault="0072585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_Toc443316735 \h </w:instrText>
      </w:r>
      <w:r>
        <w:fldChar w:fldCharType="separate"/>
      </w:r>
      <w:r>
        <w:t>86</w:t>
      </w:r>
      <w:r>
        <w:fldChar w:fldCharType="end"/>
      </w:r>
    </w:p>
    <w:p w:rsidR="00725856" w:rsidRDefault="0072585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_Toc443316736 \h </w:instrText>
      </w:r>
      <w:r>
        <w:fldChar w:fldCharType="separate"/>
      </w:r>
      <w:r>
        <w:t>86</w:t>
      </w:r>
      <w:r>
        <w:fldChar w:fldCharType="end"/>
      </w:r>
    </w:p>
    <w:p w:rsidR="00725856" w:rsidRDefault="0072585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_Toc443316737 \h </w:instrText>
      </w:r>
      <w:r>
        <w:fldChar w:fldCharType="separate"/>
      </w:r>
      <w:r>
        <w:t>91</w:t>
      </w:r>
      <w:r>
        <w:fldChar w:fldCharType="end"/>
      </w:r>
    </w:p>
    <w:p w:rsidR="00725856" w:rsidRDefault="0072585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_Toc443316738 \h </w:instrText>
      </w:r>
      <w:r>
        <w:fldChar w:fldCharType="separate"/>
      </w:r>
      <w:r>
        <w:t>91</w:t>
      </w:r>
      <w:r>
        <w:fldChar w:fldCharType="end"/>
      </w:r>
    </w:p>
    <w:p w:rsidR="00725856" w:rsidRDefault="0072585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_Toc443316739 \h </w:instrText>
      </w:r>
      <w:r>
        <w:fldChar w:fldCharType="separate"/>
      </w:r>
      <w:r>
        <w:t>91</w:t>
      </w:r>
      <w:r>
        <w:fldChar w:fldCharType="end"/>
      </w:r>
    </w:p>
    <w:p w:rsidR="00725856" w:rsidRDefault="0072585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_Toc443316740 \h </w:instrText>
      </w:r>
      <w:r>
        <w:fldChar w:fldCharType="separate"/>
      </w:r>
      <w:r>
        <w:t>93</w:t>
      </w:r>
      <w:r>
        <w:fldChar w:fldCharType="end"/>
      </w:r>
    </w:p>
    <w:p w:rsidR="00725856" w:rsidRDefault="00725856">
      <w:pPr>
        <w:pStyle w:val="TOC8"/>
        <w:rPr>
          <w:rFonts w:asciiTheme="minorHAnsi" w:eastAsiaTheme="minorEastAsia" w:hAnsiTheme="minorHAnsi" w:cstheme="minorBidi"/>
          <w:b w:val="0"/>
          <w:szCs w:val="22"/>
          <w:lang w:eastAsia="en-GB"/>
        </w:rPr>
      </w:pPr>
      <w:r>
        <w:t>Annex A (informative): Time Delay analysis</w:t>
      </w:r>
      <w:r>
        <w:tab/>
      </w:r>
      <w:r>
        <w:fldChar w:fldCharType="begin"/>
      </w:r>
      <w:r>
        <w:instrText xml:space="preserve"> PAGEREF _Toc443316741 \h </w:instrText>
      </w:r>
      <w:r>
        <w:fldChar w:fldCharType="separate"/>
      </w:r>
      <w:r>
        <w:t>94</w:t>
      </w:r>
      <w:r>
        <w:fldChar w:fldCharType="end"/>
      </w:r>
    </w:p>
    <w:p w:rsidR="00725856" w:rsidRDefault="00725856">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_Toc443316742 \h </w:instrText>
      </w:r>
      <w:r>
        <w:fldChar w:fldCharType="separate"/>
      </w:r>
      <w:r>
        <w:t>94</w:t>
      </w:r>
      <w:r>
        <w:fldChar w:fldCharType="end"/>
      </w:r>
    </w:p>
    <w:p w:rsidR="00725856" w:rsidRDefault="00725856">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_Toc443316743 \h </w:instrText>
      </w:r>
      <w:r>
        <w:fldChar w:fldCharType="separate"/>
      </w:r>
      <w:r>
        <w:t>95</w:t>
      </w:r>
      <w:r>
        <w:fldChar w:fldCharType="end"/>
      </w:r>
    </w:p>
    <w:p w:rsidR="00725856" w:rsidRDefault="00725856">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_Toc443316744 \h </w:instrText>
      </w:r>
      <w:r>
        <w:fldChar w:fldCharType="separate"/>
      </w:r>
      <w:r>
        <w:t>96</w:t>
      </w:r>
      <w:r>
        <w:fldChar w:fldCharType="end"/>
      </w:r>
    </w:p>
    <w:p w:rsidR="00725856" w:rsidRDefault="00725856">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_Toc443316745 \h </w:instrText>
      </w:r>
      <w:r>
        <w:fldChar w:fldCharType="separate"/>
      </w:r>
      <w:r>
        <w:t>97</w:t>
      </w:r>
      <w:r>
        <w:fldChar w:fldCharType="end"/>
      </w:r>
    </w:p>
    <w:p w:rsidR="00E8629F" w:rsidRPr="00414670" w:rsidRDefault="007A12B5">
      <w:r w:rsidRPr="008B67E3">
        <w:rPr>
          <w:noProof/>
          <w:sz w:val="22"/>
        </w:rPr>
        <w:fldChar w:fldCharType="end"/>
      </w:r>
    </w:p>
    <w:p w:rsidR="00E8629F" w:rsidRPr="00414670" w:rsidRDefault="00E8629F">
      <w:pPr>
        <w:pStyle w:val="Heading1"/>
      </w:pPr>
      <w:r w:rsidRPr="007716B0">
        <w:br w:type="page"/>
      </w:r>
      <w:bookmarkStart w:id="3" w:name="_Toc408371040"/>
      <w:bookmarkStart w:id="4" w:name="_Toc434174598"/>
      <w:bookmarkStart w:id="5" w:name="_Toc436299205"/>
      <w:bookmarkStart w:id="6" w:name="_Toc436300250"/>
      <w:bookmarkStart w:id="7" w:name="_Toc442340867"/>
      <w:bookmarkStart w:id="8" w:name="_Toc442345058"/>
      <w:bookmarkStart w:id="9" w:name="_Toc442345439"/>
      <w:bookmarkStart w:id="10" w:name="_Toc442345819"/>
      <w:bookmarkStart w:id="11" w:name="_Toc442797331"/>
      <w:bookmarkStart w:id="12" w:name="_Toc442799836"/>
      <w:bookmarkStart w:id="13" w:name="_Toc442866852"/>
      <w:bookmarkStart w:id="14" w:name="_Toc442867746"/>
      <w:bookmarkStart w:id="15" w:name="_Toc442953679"/>
      <w:bookmarkStart w:id="16" w:name="_Toc443316429"/>
      <w:r w:rsidRPr="00414670">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 xml:space="preserve">Version </w:t>
      </w:r>
      <w:proofErr w:type="spellStart"/>
      <w:r w:rsidRPr="008B67E3">
        <w:t>x.y.z</w:t>
      </w:r>
      <w:proofErr w:type="spellEnd"/>
    </w:p>
    <w:p w:rsidR="00E8629F" w:rsidRPr="008B67E3" w:rsidRDefault="00E8629F">
      <w:pPr>
        <w:pStyle w:val="B1"/>
      </w:pPr>
      <w:proofErr w:type="gramStart"/>
      <w:r w:rsidRPr="008B67E3">
        <w:t>where</w:t>
      </w:r>
      <w:proofErr w:type="gramEnd"/>
      <w:r w:rsidRPr="008B67E3">
        <w:t>:</w:t>
      </w:r>
    </w:p>
    <w:p w:rsidR="00E8629F" w:rsidRPr="008B67E3" w:rsidRDefault="00E8629F">
      <w:pPr>
        <w:pStyle w:val="B2"/>
      </w:pPr>
      <w:proofErr w:type="gramStart"/>
      <w:r w:rsidRPr="008B67E3">
        <w:t>x</w:t>
      </w:r>
      <w:proofErr w:type="gramEnd"/>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255182">
      <w:pPr>
        <w:pStyle w:val="B2"/>
      </w:pPr>
      <w:proofErr w:type="gramStart"/>
      <w:r>
        <w:t>y</w:t>
      </w:r>
      <w:proofErr w:type="gramEnd"/>
      <w:r w:rsidR="00E8629F" w:rsidRPr="008B67E3">
        <w:tab/>
        <w:t>the second digit is incremented for all changes of substance, i.e. technical enhancements, corrections, updates, etc.</w:t>
      </w:r>
    </w:p>
    <w:p w:rsidR="00E8629F" w:rsidRPr="008B67E3" w:rsidRDefault="00E8629F">
      <w:pPr>
        <w:pStyle w:val="B2"/>
      </w:pPr>
      <w:proofErr w:type="gramStart"/>
      <w:r w:rsidRPr="008B67E3">
        <w:t>z</w:t>
      </w:r>
      <w:proofErr w:type="gramEnd"/>
      <w:r w:rsidRPr="008B67E3">
        <w:tab/>
        <w:t>the third digit is incremented when editorial only changes have been incorporated in the document.</w:t>
      </w:r>
    </w:p>
    <w:p w:rsidR="00E8629F" w:rsidRPr="00FD5531" w:rsidRDefault="00E8629F" w:rsidP="008D42E9">
      <w:pPr>
        <w:pStyle w:val="Heading1"/>
      </w:pPr>
      <w:bookmarkStart w:id="17" w:name="_Toc442793030"/>
      <w:bookmarkStart w:id="18" w:name="_Toc442793414"/>
      <w:bookmarkStart w:id="19" w:name="_Toc442794630"/>
      <w:bookmarkStart w:id="20" w:name="_Toc442795901"/>
      <w:bookmarkStart w:id="21" w:name="_Toc442796239"/>
      <w:bookmarkStart w:id="22" w:name="_Toc442797332"/>
      <w:bookmarkStart w:id="23" w:name="_Toc442793031"/>
      <w:bookmarkStart w:id="24" w:name="_Toc442793415"/>
      <w:bookmarkStart w:id="25" w:name="_Toc442794631"/>
      <w:bookmarkStart w:id="26" w:name="_Toc442795902"/>
      <w:bookmarkStart w:id="27" w:name="_Toc442796240"/>
      <w:bookmarkStart w:id="28" w:name="_Toc442797333"/>
      <w:bookmarkEnd w:id="17"/>
      <w:bookmarkEnd w:id="18"/>
      <w:bookmarkEnd w:id="19"/>
      <w:bookmarkEnd w:id="20"/>
      <w:bookmarkEnd w:id="21"/>
      <w:bookmarkEnd w:id="22"/>
      <w:bookmarkEnd w:id="23"/>
      <w:bookmarkEnd w:id="24"/>
      <w:bookmarkEnd w:id="25"/>
      <w:bookmarkEnd w:id="26"/>
      <w:bookmarkEnd w:id="27"/>
      <w:bookmarkEnd w:id="28"/>
      <w:r w:rsidRPr="00FD5531">
        <w:br w:type="page"/>
      </w:r>
      <w:bookmarkStart w:id="29" w:name="_Toc408371042"/>
      <w:bookmarkStart w:id="30" w:name="_Toc434174600"/>
      <w:bookmarkStart w:id="31" w:name="_Toc436299207"/>
      <w:bookmarkStart w:id="32" w:name="_Toc436300252"/>
      <w:bookmarkStart w:id="33" w:name="_Toc442340869"/>
      <w:bookmarkStart w:id="34" w:name="_Toc442345060"/>
      <w:bookmarkStart w:id="35" w:name="_Toc442345440"/>
      <w:bookmarkStart w:id="36" w:name="_Toc442345820"/>
      <w:bookmarkStart w:id="37" w:name="_Toc442797334"/>
      <w:bookmarkStart w:id="38" w:name="_Toc442799837"/>
      <w:bookmarkStart w:id="39" w:name="_Toc442866853"/>
      <w:bookmarkStart w:id="40" w:name="_Toc442867747"/>
      <w:bookmarkStart w:id="41" w:name="_Toc442953680"/>
      <w:bookmarkStart w:id="42" w:name="_Toc443316430"/>
      <w:r w:rsidR="00FD5531">
        <w:lastRenderedPageBreak/>
        <w:t>1.</w:t>
      </w:r>
      <w:r w:rsidR="00FD5531">
        <w:tab/>
      </w:r>
      <w:r w:rsidRPr="00FD5531">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A520A0" w:rsidRPr="00A520A0" w:rsidRDefault="00A520A0" w:rsidP="0020503C">
      <w:pPr>
        <w:pStyle w:val="Heading1"/>
      </w:pPr>
      <w:bookmarkStart w:id="43" w:name="_Toc442345821"/>
      <w:bookmarkStart w:id="44" w:name="_Toc442797335"/>
      <w:bookmarkStart w:id="45" w:name="_Toc442799838"/>
      <w:bookmarkStart w:id="46" w:name="_Toc442866854"/>
      <w:bookmarkStart w:id="47" w:name="_Toc442867748"/>
      <w:bookmarkStart w:id="48" w:name="_Toc442953681"/>
      <w:bookmarkStart w:id="49" w:name="_Toc443316431"/>
      <w:r w:rsidRPr="00A520A0">
        <w:t>2</w:t>
      </w:r>
      <w:r w:rsidRPr="00A520A0">
        <w:tab/>
        <w:t>References</w:t>
      </w:r>
      <w:bookmarkEnd w:id="43"/>
      <w:bookmarkEnd w:id="44"/>
      <w:bookmarkEnd w:id="45"/>
      <w:bookmarkEnd w:id="46"/>
      <w:bookmarkEnd w:id="47"/>
      <w:bookmarkEnd w:id="48"/>
      <w:bookmarkEnd w:id="49"/>
    </w:p>
    <w:p w:rsidR="00A520A0" w:rsidRPr="00A520A0" w:rsidRDefault="00A520A0" w:rsidP="00693FB8">
      <w:pPr>
        <w:rPr>
          <w:rFonts w:eastAsia="MS Mincho"/>
          <w:lang w:eastAsia="ja-JP"/>
        </w:rPr>
      </w:pPr>
      <w:r w:rsidRPr="00A520A0">
        <w:rPr>
          <w:rFonts w:eastAsia="MS Mincho"/>
          <w:lang w:eastAsia="ja-JP"/>
        </w:rPr>
        <w:t>The following documents contain provisions which, through reference in this text, constitute provisions of the present document.</w:t>
      </w:r>
    </w:p>
    <w:p w:rsidR="00A520A0" w:rsidRPr="00A520A0" w:rsidRDefault="00A520A0" w:rsidP="00693FB8">
      <w:pPr>
        <w:pStyle w:val="EX"/>
      </w:pPr>
      <w:r w:rsidRPr="00A520A0">
        <w:t>[1]</w:t>
      </w:r>
      <w:r w:rsidRPr="00A520A0">
        <w:tab/>
        <w:t>3GPP TR 21.905: "Vocabulary for 3GPP Specifications".</w:t>
      </w:r>
    </w:p>
    <w:p w:rsidR="00A520A0" w:rsidRPr="00A520A0" w:rsidRDefault="00A520A0" w:rsidP="00693FB8">
      <w:pPr>
        <w:pStyle w:val="EX"/>
      </w:pPr>
      <w:r w:rsidRPr="00A520A0">
        <w:t>[</w:t>
      </w:r>
      <w:r w:rsidRPr="00A520A0">
        <w:rPr>
          <w:noProof/>
        </w:rPr>
        <w:t>2</w:t>
      </w:r>
      <w:r w:rsidRPr="00A520A0">
        <w:t>]</w:t>
      </w:r>
      <w:r w:rsidRPr="00A520A0">
        <w:tab/>
        <w:t>NGMN 5G White Paper v1.0</w:t>
      </w:r>
    </w:p>
    <w:p w:rsidR="00A520A0" w:rsidRPr="00A520A0" w:rsidRDefault="00A520A0" w:rsidP="00693FB8">
      <w:pPr>
        <w:pStyle w:val="EX"/>
        <w:rPr>
          <w:rFonts w:eastAsia="SimSun"/>
          <w:lang w:eastAsia="zh-CN"/>
        </w:rPr>
      </w:pPr>
      <w:r w:rsidRPr="00A520A0">
        <w:t>[3]</w:t>
      </w:r>
      <w:r w:rsidRPr="00A520A0">
        <w:tab/>
      </w:r>
      <w:r w:rsidRPr="00A520A0">
        <w:rPr>
          <w:rFonts w:eastAsia="SimSun"/>
          <w:lang w:eastAsia="zh-CN"/>
        </w:rPr>
        <w:t>China IMT2020 (5G) Promotion Group white paper "5G Vision and Requirements" May 2014.</w:t>
      </w:r>
    </w:p>
    <w:p w:rsidR="00A520A0" w:rsidRPr="00A520A0" w:rsidRDefault="00A520A0" w:rsidP="00693FB8">
      <w:pPr>
        <w:pStyle w:val="EX"/>
        <w:rPr>
          <w:rFonts w:eastAsia="SimSun"/>
          <w:lang w:eastAsia="zh-CN"/>
        </w:rPr>
      </w:pPr>
      <w:r w:rsidRPr="00A520A0">
        <w:t>[4]</w:t>
      </w:r>
      <w:r w:rsidRPr="00A520A0">
        <w:tab/>
      </w:r>
      <w:r w:rsidRPr="00A520A0">
        <w:rPr>
          <w:rFonts w:eastAsia="SimSun"/>
          <w:lang w:eastAsia="zh-CN"/>
        </w:rPr>
        <w:t>3GPP TR 36.913 v12.0.0. "Requirements for further advancements for Evolved Universal Terrestrial Radio Access (E-UTRA), Release 12"</w:t>
      </w:r>
    </w:p>
    <w:p w:rsidR="00A520A0" w:rsidRPr="00A520A0" w:rsidRDefault="00A520A0" w:rsidP="00693FB8">
      <w:pPr>
        <w:pStyle w:val="EX"/>
        <w:rPr>
          <w:rFonts w:eastAsia="SimSun"/>
          <w:lang w:eastAsia="zh-CN"/>
        </w:rPr>
      </w:pPr>
      <w:r w:rsidRPr="00A520A0">
        <w:t>[5]</w:t>
      </w:r>
      <w:r w:rsidRPr="00A520A0">
        <w:tab/>
        <w:t>China IMT2020 (5G) Promotion Group w</w:t>
      </w:r>
      <w:r w:rsidRPr="00A520A0">
        <w:rPr>
          <w:rFonts w:eastAsia="SimSun"/>
          <w:lang w:eastAsia="zh-CN"/>
        </w:rPr>
        <w:t>hite paper "5G Concept" February 2015.</w:t>
      </w:r>
    </w:p>
    <w:p w:rsidR="00A520A0" w:rsidRPr="00A520A0" w:rsidRDefault="00A520A0" w:rsidP="00693FB8">
      <w:pPr>
        <w:pStyle w:val="EX"/>
      </w:pPr>
      <w:r w:rsidRPr="00A520A0">
        <w:t>[6]</w:t>
      </w:r>
      <w:r w:rsidRPr="00A520A0">
        <w:tab/>
        <w:t xml:space="preserve">4G Americas' Recommendations on 5G Requirements and Solutions, October 2014. </w:t>
      </w:r>
    </w:p>
    <w:p w:rsidR="00A520A0" w:rsidRPr="00A520A0" w:rsidRDefault="00A520A0" w:rsidP="00693FB8">
      <w:pPr>
        <w:pStyle w:val="EX"/>
      </w:pPr>
      <w:r w:rsidRPr="00A520A0">
        <w:t>[7]</w:t>
      </w:r>
      <w:r w:rsidRPr="00A520A0">
        <w:tab/>
        <w:t xml:space="preserve">FP7 COMBO, "Requirement for converged fixed and mobile networks", deliverable, D2.4, June, 2014, available at </w:t>
      </w:r>
      <w:hyperlink r:id="rId13" w:history="1">
        <w:r w:rsidRPr="00A520A0">
          <w:rPr>
            <w:color w:val="0000FF"/>
            <w:u w:val="single"/>
          </w:rPr>
          <w:t>http://ict-combo.eu/data/uploads/pdf-combo-v2/combo_d2.4_wp4_20june2014_tid_v2.0_sec.pdf</w:t>
        </w:r>
      </w:hyperlink>
    </w:p>
    <w:p w:rsidR="00A520A0" w:rsidRPr="00A520A0" w:rsidRDefault="00A520A0" w:rsidP="00693FB8">
      <w:pPr>
        <w:pStyle w:val="EX"/>
      </w:pPr>
      <w:r w:rsidRPr="00A520A0">
        <w:t>[8]</w:t>
      </w:r>
      <w:r w:rsidRPr="00A520A0">
        <w:tab/>
        <w:t>3GPP TS 22.105, "Services and service capabilities".</w:t>
      </w:r>
    </w:p>
    <w:p w:rsidR="00A520A0" w:rsidRPr="00A520A0" w:rsidRDefault="00A520A0" w:rsidP="00693FB8">
      <w:pPr>
        <w:pStyle w:val="EX"/>
      </w:pPr>
      <w:r w:rsidRPr="00A520A0">
        <w:t>[9]</w:t>
      </w:r>
      <w:r w:rsidRPr="00A520A0">
        <w:tab/>
      </w:r>
      <w:hyperlink r:id="rId14" w:history="1">
        <w:r w:rsidRPr="00A520A0">
          <w:rPr>
            <w:color w:val="0000FF"/>
            <w:u w:val="single"/>
          </w:rPr>
          <w:t>http://www.ravepubs.com/wp-content/uploads/2013/10/Almo-G4-UHD-Presentation-PDF-v1.pdf</w:t>
        </w:r>
      </w:hyperlink>
    </w:p>
    <w:p w:rsidR="00A520A0" w:rsidRPr="00A520A0" w:rsidRDefault="00A520A0" w:rsidP="00693FB8">
      <w:pPr>
        <w:pStyle w:val="EX"/>
        <w:rPr>
          <w:rFonts w:eastAsia="SimSun"/>
          <w:lang w:eastAsia="zh-CN"/>
        </w:rPr>
      </w:pPr>
      <w:r w:rsidRPr="00A520A0">
        <w:t>[10]</w:t>
      </w:r>
      <w:r w:rsidRPr="00A520A0">
        <w:tab/>
      </w:r>
      <w:r w:rsidRPr="00A520A0">
        <w:rPr>
          <w:rFonts w:eastAsia="SimSun"/>
          <w:lang w:eastAsia="zh-CN"/>
        </w:rPr>
        <w:t>GSMA, "Understanding 5G: perspectives on future technological advancements in mobile", Dec., 2014.</w:t>
      </w:r>
    </w:p>
    <w:p w:rsidR="00A520A0" w:rsidRPr="00A520A0" w:rsidRDefault="00A520A0" w:rsidP="00693FB8">
      <w:pPr>
        <w:pStyle w:val="EX"/>
      </w:pPr>
      <w:r w:rsidRPr="00A520A0">
        <w:t>[11]</w:t>
      </w:r>
      <w:r w:rsidRPr="00A520A0">
        <w:tab/>
        <w:t xml:space="preserve">Requirements and Current Solutions of Wireless Communication in Industrial Automation, A. </w:t>
      </w:r>
      <w:proofErr w:type="spellStart"/>
      <w:r w:rsidRPr="00A520A0">
        <w:t>Frotzscher</w:t>
      </w:r>
      <w:proofErr w:type="spellEnd"/>
      <w:r w:rsidRPr="00A520A0">
        <w:t xml:space="preserve"> et al., IEEE ICC’14 – W8: Workshop on 5G Technologies, 2014</w:t>
      </w:r>
    </w:p>
    <w:p w:rsidR="00A520A0" w:rsidRPr="00A520A0" w:rsidRDefault="00A520A0" w:rsidP="00693FB8">
      <w:pPr>
        <w:pStyle w:val="EX"/>
      </w:pPr>
      <w:r w:rsidRPr="00A520A0">
        <w:t>[12]</w:t>
      </w:r>
      <w:r w:rsidRPr="00A520A0">
        <w:tab/>
        <w:t>Design of a Low-Latency, High-Reliability Wireless Communication System for Control Applications, M. Weiner et al., IEEE ICC 2014 – Selected Ares in Communications Symposium, 2014.</w:t>
      </w:r>
    </w:p>
    <w:p w:rsidR="00A520A0" w:rsidRPr="00A520A0" w:rsidRDefault="00A520A0" w:rsidP="00693FB8">
      <w:pPr>
        <w:pStyle w:val="EX"/>
      </w:pPr>
      <w:r w:rsidRPr="00A520A0">
        <w:t>[13]</w:t>
      </w:r>
      <w:r w:rsidRPr="00A520A0">
        <w:tab/>
        <w:t xml:space="preserve">Funding project BMBF by German government on wireless Factory Automation (2014), </w:t>
      </w:r>
      <w:hyperlink r:id="rId15" w:history="1">
        <w:r w:rsidRPr="00A520A0">
          <w:rPr>
            <w:color w:val="0000FF"/>
            <w:u w:val="single"/>
          </w:rPr>
          <w:t>http://www.bmbf.de/foerderungen/22967.php</w:t>
        </w:r>
      </w:hyperlink>
    </w:p>
    <w:p w:rsidR="00A520A0" w:rsidRPr="00A520A0" w:rsidRDefault="00A520A0" w:rsidP="00693FB8">
      <w:pPr>
        <w:pStyle w:val="EX"/>
      </w:pPr>
      <w:r w:rsidRPr="00A520A0">
        <w:t>[14]</w:t>
      </w:r>
      <w:r w:rsidRPr="00A520A0">
        <w:tab/>
        <w:t xml:space="preserve">Unplugged but Connected: Design and Implementation of a Truly Wireless Real-Time Sensor/Actuator Interface, G. </w:t>
      </w:r>
      <w:proofErr w:type="spellStart"/>
      <w:r w:rsidRPr="00A520A0">
        <w:t>Scheible</w:t>
      </w:r>
      <w:proofErr w:type="spellEnd"/>
      <w:r w:rsidRPr="00A520A0">
        <w:t xml:space="preserve"> et al, IEEE Industrial Electronics Magazine, 2007[15]</w:t>
      </w:r>
      <w:r w:rsidRPr="00A520A0">
        <w:tab/>
        <w:t xml:space="preserve">Wireless Sensors in Industrial Time-Critical Environments, Jose </w:t>
      </w:r>
      <w:proofErr w:type="spellStart"/>
      <w:r w:rsidRPr="00A520A0">
        <w:t>Cecilio</w:t>
      </w:r>
      <w:proofErr w:type="spellEnd"/>
      <w:r w:rsidRPr="00A520A0">
        <w:t xml:space="preserve"> &amp; Pedro Furtado, Springer, ISBN 978-3-31-02888-8</w:t>
      </w:r>
    </w:p>
    <w:p w:rsidR="00A520A0" w:rsidRPr="00A520A0" w:rsidRDefault="00A520A0" w:rsidP="00693FB8">
      <w:pPr>
        <w:pStyle w:val="EX"/>
      </w:pPr>
      <w:r w:rsidRPr="00A520A0">
        <w:lastRenderedPageBreak/>
        <w:t>[16]</w:t>
      </w:r>
      <w:r w:rsidRPr="00A520A0">
        <w:tab/>
      </w:r>
      <w:proofErr w:type="spellStart"/>
      <w:r w:rsidRPr="00A520A0">
        <w:t>WirelessHART</w:t>
      </w:r>
      <w:proofErr w:type="spellEnd"/>
      <w:r w:rsidRPr="00A520A0">
        <w:t xml:space="preserve"> versus ISA100.11a: The Format War Hits the Factory Floor, S. Peterson &amp; S. </w:t>
      </w:r>
      <w:proofErr w:type="spellStart"/>
      <w:r w:rsidRPr="00A520A0">
        <w:t>Carlsen</w:t>
      </w:r>
      <w:proofErr w:type="spellEnd"/>
      <w:r w:rsidRPr="00A520A0">
        <w:t>, IEEE Industrial Electronics Magazine, Dec 2011.</w:t>
      </w:r>
    </w:p>
    <w:p w:rsidR="00A520A0" w:rsidRPr="00A520A0" w:rsidRDefault="00A520A0" w:rsidP="00693FB8">
      <w:pPr>
        <w:pStyle w:val="EX"/>
      </w:pPr>
      <w:r w:rsidRPr="00A520A0">
        <w:t>[17]</w:t>
      </w:r>
      <w:r w:rsidRPr="00A520A0">
        <w:tab/>
        <w:t xml:space="preserve">Wireless Industrial Monitoring and Control Networks: The Journey So Far and the Road Ahead, P. </w:t>
      </w:r>
      <w:proofErr w:type="spellStart"/>
      <w:r w:rsidRPr="00A520A0">
        <w:t>Zand</w:t>
      </w:r>
      <w:proofErr w:type="spellEnd"/>
      <w:r w:rsidRPr="00A520A0">
        <w:t xml:space="preserve"> et al, J. Sens. Actuator </w:t>
      </w:r>
      <w:proofErr w:type="spellStart"/>
      <w:r w:rsidRPr="00A520A0">
        <w:t>Netw</w:t>
      </w:r>
      <w:proofErr w:type="spellEnd"/>
      <w:r w:rsidRPr="00A520A0">
        <w:t>. 2012.</w:t>
      </w:r>
    </w:p>
    <w:p w:rsidR="00A520A0" w:rsidRPr="00A520A0" w:rsidRDefault="00A520A0" w:rsidP="00693FB8">
      <w:pPr>
        <w:pStyle w:val="EX"/>
      </w:pPr>
      <w:r w:rsidRPr="00A520A0">
        <w:t>[18]</w:t>
      </w:r>
      <w:r w:rsidRPr="00A520A0">
        <w:tab/>
        <w:t xml:space="preserve">Performance Evaluation of </w:t>
      </w:r>
      <w:proofErr w:type="spellStart"/>
      <w:r w:rsidRPr="00A520A0">
        <w:t>WirelessHART</w:t>
      </w:r>
      <w:proofErr w:type="spellEnd"/>
      <w:r w:rsidRPr="00A520A0">
        <w:t xml:space="preserve"> for Factory Automation, S. Petersen &amp; S. Carlson, IEEE Emerging Technologies &amp; Factory Automation, 2009.</w:t>
      </w:r>
    </w:p>
    <w:p w:rsidR="00A520A0" w:rsidRPr="00A520A0" w:rsidRDefault="00A520A0" w:rsidP="00693FB8">
      <w:pPr>
        <w:pStyle w:val="EX"/>
      </w:pPr>
      <w:r w:rsidRPr="00A520A0">
        <w:t>[19]</w:t>
      </w:r>
      <w:r w:rsidRPr="00A520A0">
        <w:tab/>
        <w:t xml:space="preserve">Industrial Wireless Sensor Networks, ON World, </w:t>
      </w:r>
      <w:hyperlink r:id="rId16" w:history="1">
        <w:r w:rsidRPr="00A520A0">
          <w:rPr>
            <w:color w:val="0000FF"/>
            <w:szCs w:val="24"/>
            <w:u w:val="single"/>
          </w:rPr>
          <w:t>www.onworld.com</w:t>
        </w:r>
      </w:hyperlink>
      <w:r w:rsidRPr="00A520A0">
        <w:t>, 2010</w:t>
      </w:r>
    </w:p>
    <w:p w:rsidR="00A520A0" w:rsidRPr="00A520A0" w:rsidRDefault="00A520A0" w:rsidP="00693FB8">
      <w:pPr>
        <w:pStyle w:val="EX"/>
      </w:pPr>
      <w:r w:rsidRPr="00A520A0">
        <w:t>[20]</w:t>
      </w:r>
      <w:r w:rsidRPr="00A520A0">
        <w:tab/>
        <w:t>Coexistence of Wireless Systems in Automation Technology, ZVEI - German Electrical and Electronic Manufacturers’ Association, 2009.</w:t>
      </w:r>
    </w:p>
    <w:p w:rsidR="00A520A0" w:rsidRPr="00A520A0" w:rsidRDefault="00A520A0" w:rsidP="00693FB8">
      <w:pPr>
        <w:pStyle w:val="EX"/>
        <w:rPr>
          <w:rFonts w:eastAsia="SimSun"/>
          <w:lang w:eastAsia="zh-CN"/>
        </w:rPr>
      </w:pPr>
      <w:r w:rsidRPr="00A520A0">
        <w:t>[21]</w:t>
      </w:r>
      <w:r w:rsidRPr="00A520A0">
        <w:tab/>
      </w:r>
      <w:r w:rsidRPr="00A520A0">
        <w:rPr>
          <w:rFonts w:eastAsia="SimSun"/>
          <w:lang w:eastAsia="zh-CN"/>
        </w:rPr>
        <w:t>China IMT2020</w:t>
      </w:r>
      <w:r w:rsidRPr="00A520A0">
        <w:rPr>
          <w:rFonts w:eastAsia="SimSun" w:hint="eastAsia"/>
          <w:lang w:eastAsia="zh-CN"/>
        </w:rPr>
        <w:t xml:space="preserve"> </w:t>
      </w:r>
      <w:r w:rsidRPr="00A520A0">
        <w:rPr>
          <w:rFonts w:eastAsia="SimSun"/>
          <w:lang w:eastAsia="zh-CN"/>
        </w:rPr>
        <w:t>(5G) Promotion Group. "</w:t>
      </w:r>
      <w:r w:rsidRPr="00A520A0">
        <w:rPr>
          <w:rFonts w:eastAsia="SimSun" w:hint="eastAsia"/>
          <w:lang w:eastAsia="zh-CN"/>
        </w:rPr>
        <w:t>5G Network Technology Architecture</w:t>
      </w:r>
      <w:r w:rsidRPr="00A520A0">
        <w:rPr>
          <w:rFonts w:eastAsia="SimSun"/>
          <w:lang w:eastAsia="zh-CN"/>
        </w:rPr>
        <w:t xml:space="preserve">" </w:t>
      </w:r>
      <w:r w:rsidRPr="00A520A0">
        <w:rPr>
          <w:rFonts w:eastAsia="SimSun" w:hint="eastAsia"/>
          <w:lang w:eastAsia="zh-CN"/>
        </w:rPr>
        <w:t>May</w:t>
      </w:r>
      <w:r w:rsidRPr="00A520A0">
        <w:rPr>
          <w:rFonts w:eastAsia="SimSun"/>
          <w:lang w:eastAsia="zh-CN"/>
        </w:rPr>
        <w:t xml:space="preserve"> 2015</w:t>
      </w:r>
    </w:p>
    <w:p w:rsidR="00A520A0" w:rsidRPr="00A520A0" w:rsidRDefault="00A520A0" w:rsidP="00693FB8">
      <w:pPr>
        <w:pStyle w:val="EX"/>
      </w:pPr>
      <w:r w:rsidRPr="00A520A0">
        <w:t>[22]</w:t>
      </w:r>
      <w:r w:rsidRPr="00A520A0">
        <w:tab/>
        <w:t xml:space="preserve">European Commission’s 5G PPP "5G Vision", Feb. 2015. </w:t>
      </w:r>
      <w:hyperlink r:id="rId17" w:history="1">
        <w:r w:rsidRPr="00A520A0">
          <w:rPr>
            <w:color w:val="0000FF"/>
            <w:u w:val="single"/>
          </w:rPr>
          <w:t>www.5g-ppp.eu</w:t>
        </w:r>
      </w:hyperlink>
      <w:r w:rsidRPr="00A520A0">
        <w:t>.</w:t>
      </w:r>
    </w:p>
    <w:p w:rsidR="00A520A0" w:rsidRPr="00A520A0" w:rsidRDefault="00A520A0" w:rsidP="00693FB8">
      <w:pPr>
        <w:pStyle w:val="EX"/>
      </w:pPr>
      <w:r w:rsidRPr="00A520A0">
        <w:t>[23]</w:t>
      </w:r>
      <w:r w:rsidRPr="00A520A0">
        <w:tab/>
        <w:t xml:space="preserve">About Portable SIM. </w:t>
      </w:r>
      <w:hyperlink r:id="rId18" w:history="1">
        <w:r w:rsidRPr="00A520A0">
          <w:rPr>
            <w:color w:val="0000FF"/>
            <w:u w:val="single"/>
          </w:rPr>
          <w:t>https://goo.gl/fLEqb4</w:t>
        </w:r>
      </w:hyperlink>
    </w:p>
    <w:p w:rsidR="00A520A0" w:rsidRPr="00A520A0" w:rsidRDefault="00A520A0" w:rsidP="00693FB8">
      <w:pPr>
        <w:pStyle w:val="EX"/>
      </w:pPr>
      <w:r w:rsidRPr="00A520A0">
        <w:t>[24]</w:t>
      </w:r>
      <w:r w:rsidRPr="00A520A0">
        <w:tab/>
        <w:t xml:space="preserve">M.C. </w:t>
      </w:r>
      <w:proofErr w:type="spellStart"/>
      <w:r w:rsidRPr="00A520A0">
        <w:t>Batistatos</w:t>
      </w:r>
      <w:proofErr w:type="spellEnd"/>
      <w:r w:rsidRPr="00A520A0">
        <w:t xml:space="preserve">, G.V. </w:t>
      </w:r>
      <w:proofErr w:type="spellStart"/>
      <w:r w:rsidRPr="00A520A0">
        <w:t>Tsoulos</w:t>
      </w:r>
      <w:proofErr w:type="spellEnd"/>
      <w:r w:rsidRPr="00A520A0">
        <w:t xml:space="preserve">, G.E. </w:t>
      </w:r>
      <w:proofErr w:type="spellStart"/>
      <w:r w:rsidRPr="00A520A0">
        <w:t>Athanasiadou</w:t>
      </w:r>
      <w:proofErr w:type="spellEnd"/>
      <w:r w:rsidRPr="00A520A0">
        <w:t>, "Mobile Telemedicine for Moving Vehicle Scenarios: Wireless Technology Options and Challenges", Journal of Network and Computer Applications, vol. 35, pp.1140-1150, May 2012.</w:t>
      </w:r>
    </w:p>
    <w:p w:rsidR="00A520A0" w:rsidRPr="00A520A0" w:rsidRDefault="00A520A0" w:rsidP="00693FB8">
      <w:pPr>
        <w:pStyle w:val="EX"/>
      </w:pPr>
      <w:r w:rsidRPr="00A520A0">
        <w:t>[25]</w:t>
      </w:r>
      <w:r w:rsidRPr="00A520A0">
        <w:tab/>
        <w:t xml:space="preserve">Summary of Deliverable 1.5: Updated scenarios, requirements and KPIs for 5G mobile and wireless system with recommendations for future investigations, May 2015, </w:t>
      </w:r>
      <w:hyperlink r:id="rId19" w:history="1">
        <w:r w:rsidRPr="00A520A0">
          <w:rPr>
            <w:color w:val="0000FF"/>
            <w:u w:val="single"/>
          </w:rPr>
          <w:t>https://www.metis2020.com/wp-content/uploads/deliverables/METIS_D1.5_Summary.pdf</w:t>
        </w:r>
      </w:hyperlink>
    </w:p>
    <w:p w:rsidR="00A520A0" w:rsidRPr="00A520A0" w:rsidRDefault="00A520A0" w:rsidP="00693FB8">
      <w:pPr>
        <w:pStyle w:val="EX"/>
      </w:pPr>
      <w:r w:rsidRPr="00A520A0">
        <w:t>[26]</w:t>
      </w:r>
      <w:r w:rsidRPr="00A520A0">
        <w:tab/>
        <w:t xml:space="preserve">Report ITU-R M.2282-0, "Systems for public mobile communications with aircraft M Series Mobile, </w:t>
      </w:r>
      <w:proofErr w:type="spellStart"/>
      <w:r w:rsidRPr="00A520A0">
        <w:t>radiodetermination</w:t>
      </w:r>
      <w:proofErr w:type="spellEnd"/>
      <w:r w:rsidRPr="00A520A0">
        <w:t>, amateur and related satellite services". (https://www.itu.int/dms_pub/itu-r/opb/rep/R-REP-M.2282-2013-MSW-E.docx)</w:t>
      </w:r>
    </w:p>
    <w:p w:rsidR="00A520A0" w:rsidRPr="00A520A0" w:rsidRDefault="00A520A0" w:rsidP="00693FB8">
      <w:pPr>
        <w:pStyle w:val="EX"/>
      </w:pPr>
      <w:r w:rsidRPr="00A520A0">
        <w:rPr>
          <w:rFonts w:eastAsia="Calibri"/>
        </w:rPr>
        <w:t>[27]</w:t>
      </w:r>
      <w:r w:rsidRPr="00A520A0">
        <w:rPr>
          <w:rFonts w:eastAsia="Calibri"/>
        </w:rPr>
        <w:tab/>
      </w:r>
      <w:r w:rsidRPr="00A520A0">
        <w:t>Cisco Visual Networking Index: Global Mobile Data Traffic Forecast Update 2014-2019 White Paper, Table 6 (</w:t>
      </w:r>
      <w:hyperlink r:id="rId20" w:history="1">
        <w:r w:rsidRPr="00A520A0">
          <w:rPr>
            <w:color w:val="0000FF"/>
            <w:u w:val="single"/>
          </w:rPr>
          <w:t>http://www.cisco.com/c/en/us/solutions/collateral/service-provider/visual-networking-index-vni/white_paper_c11-520862.html</w:t>
        </w:r>
      </w:hyperlink>
      <w:r w:rsidRPr="00693FB8">
        <w:t>)</w:t>
      </w:r>
    </w:p>
    <w:p w:rsidR="00A520A0" w:rsidRPr="00693FB8" w:rsidRDefault="00A520A0" w:rsidP="00693FB8">
      <w:pPr>
        <w:pStyle w:val="EX"/>
      </w:pPr>
      <w:r w:rsidRPr="00A520A0">
        <w:t>[28]</w:t>
      </w:r>
      <w:r w:rsidRPr="00A520A0">
        <w:tab/>
        <w:t xml:space="preserve">ARIB 2020 and Beyond Ad Hoc Group White Paper, October 2014. </w:t>
      </w:r>
      <w:hyperlink r:id="rId21" w:history="1">
        <w:r w:rsidRPr="00A520A0">
          <w:rPr>
            <w:color w:val="0000FF"/>
            <w:u w:val="single"/>
          </w:rPr>
          <w:t>http://www.arib.or.jp/english/20bah-wp-100.pdf</w:t>
        </w:r>
      </w:hyperlink>
    </w:p>
    <w:p w:rsidR="00A520A0" w:rsidRPr="00693FB8" w:rsidRDefault="00A520A0" w:rsidP="00693FB8">
      <w:pPr>
        <w:pStyle w:val="EX"/>
      </w:pPr>
      <w:r w:rsidRPr="00693FB8">
        <w:t>[29]</w:t>
      </w:r>
      <w:r w:rsidRPr="00693FB8">
        <w:tab/>
        <w:t xml:space="preserve">RP-142307, "New SI proposal: Study on performance enhancements for high speed scenario in LTE," NTT DOCOMO, INC., Huawei, </w:t>
      </w:r>
      <w:proofErr w:type="spellStart"/>
      <w:r w:rsidRPr="00693FB8">
        <w:t>HiSilicon</w:t>
      </w:r>
      <w:proofErr w:type="spellEnd"/>
      <w:r w:rsidRPr="00693FB8">
        <w:t>, Dec. 2014.</w:t>
      </w:r>
    </w:p>
    <w:p w:rsidR="00A520A0" w:rsidRPr="00693FB8" w:rsidRDefault="00A520A0" w:rsidP="00693FB8">
      <w:pPr>
        <w:pStyle w:val="EX"/>
      </w:pPr>
      <w:r w:rsidRPr="00693FB8">
        <w:t>[</w:t>
      </w:r>
      <w:r w:rsidR="006A77E2" w:rsidRPr="00693FB8">
        <w:t>30</w:t>
      </w:r>
      <w:r w:rsidRPr="00693FB8">
        <w:t>]</w:t>
      </w:r>
      <w:r w:rsidRPr="00693FB8">
        <w:tab/>
      </w:r>
      <w:r w:rsidRPr="004C6FE0">
        <w:t>3GPP TR 22.861, "Feasibility Study on New Services and Markets Technology Enablers for Massive Internet</w:t>
      </w:r>
      <w:r w:rsidRPr="007716B0">
        <w:t xml:space="preserve"> of Things; Stage 1".</w:t>
      </w:r>
    </w:p>
    <w:p w:rsidR="00A520A0" w:rsidRPr="004C6FE0" w:rsidRDefault="00A520A0" w:rsidP="00693FB8">
      <w:pPr>
        <w:pStyle w:val="EX"/>
      </w:pPr>
      <w:r w:rsidRPr="00693FB8">
        <w:t>[</w:t>
      </w:r>
      <w:r w:rsidR="006A77E2" w:rsidRPr="00693FB8">
        <w:t>31</w:t>
      </w:r>
      <w:r w:rsidRPr="00693FB8">
        <w:t>]</w:t>
      </w:r>
      <w:r w:rsidRPr="00693FB8">
        <w:tab/>
      </w:r>
      <w:r w:rsidRPr="004C6FE0">
        <w:t>3GPP TR 22.862, "Feasibility Study on New Services and Markets Technology Enablers - Critical Communications; Stage 1"</w:t>
      </w:r>
    </w:p>
    <w:p w:rsidR="00A520A0" w:rsidRPr="004C6FE0" w:rsidRDefault="00A520A0" w:rsidP="00693FB8">
      <w:pPr>
        <w:pStyle w:val="EX"/>
      </w:pPr>
      <w:r w:rsidRPr="00693FB8">
        <w:t>[</w:t>
      </w:r>
      <w:r w:rsidR="006A77E2" w:rsidRPr="00693FB8">
        <w:t>32</w:t>
      </w:r>
      <w:r w:rsidRPr="00693FB8">
        <w:t>]</w:t>
      </w:r>
      <w:r w:rsidRPr="00693FB8">
        <w:tab/>
      </w:r>
      <w:r w:rsidRPr="004C6FE0">
        <w:t>3GPP TR 22.863, "Feasibility Study on New Services and Markets Technology Enablers - Enhanced Mobile Broadband; Stage 1"</w:t>
      </w:r>
    </w:p>
    <w:p w:rsidR="00A520A0" w:rsidRPr="007716B0" w:rsidRDefault="00A520A0" w:rsidP="00693FB8">
      <w:pPr>
        <w:pStyle w:val="EX"/>
      </w:pPr>
      <w:r w:rsidRPr="00693FB8">
        <w:t>[</w:t>
      </w:r>
      <w:r w:rsidR="006A77E2" w:rsidRPr="00693FB8">
        <w:t>33</w:t>
      </w:r>
      <w:r w:rsidRPr="00693FB8">
        <w:t>]</w:t>
      </w:r>
      <w:r w:rsidRPr="00693FB8">
        <w:tab/>
      </w:r>
      <w:r w:rsidRPr="004C6FE0">
        <w:t xml:space="preserve">3GPP TR 22.864, "Feasibility Study on New Services and Markets Technology Enablers - </w:t>
      </w:r>
      <w:r w:rsidRPr="007716B0">
        <w:t>Network Operation; Stage 1"</w:t>
      </w:r>
    </w:p>
    <w:p w:rsidR="00282213" w:rsidRPr="008B67E3" w:rsidRDefault="00282213" w:rsidP="004D727D"/>
    <w:p w:rsidR="00E8629F" w:rsidRPr="008B67E3" w:rsidRDefault="00E8629F">
      <w:pPr>
        <w:pStyle w:val="Heading1"/>
      </w:pPr>
      <w:bookmarkStart w:id="50" w:name="_Toc408371044"/>
      <w:bookmarkStart w:id="51" w:name="_Toc434174602"/>
      <w:bookmarkStart w:id="52" w:name="_Toc436299209"/>
      <w:bookmarkStart w:id="53" w:name="_Toc436300254"/>
      <w:bookmarkStart w:id="54" w:name="_Toc442340870"/>
      <w:bookmarkStart w:id="55" w:name="_Toc442345061"/>
      <w:bookmarkStart w:id="56" w:name="_Toc442345441"/>
      <w:bookmarkStart w:id="57" w:name="_Toc442345822"/>
      <w:bookmarkStart w:id="58" w:name="_Toc442797336"/>
      <w:bookmarkStart w:id="59" w:name="_Toc442799839"/>
      <w:bookmarkStart w:id="60" w:name="_Toc442866855"/>
      <w:bookmarkStart w:id="61" w:name="_Toc442867749"/>
      <w:bookmarkStart w:id="62" w:name="_Toc442953682"/>
      <w:bookmarkStart w:id="63" w:name="_Toc443316432"/>
      <w:r w:rsidRPr="008B67E3">
        <w:t>3</w:t>
      </w:r>
      <w:r w:rsidRPr="008B67E3">
        <w:tab/>
      </w:r>
      <w:r w:rsidR="00367724" w:rsidRPr="008B67E3">
        <w:t>Definitions, symbols and abbreviations</w:t>
      </w:r>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E8629F" w:rsidRPr="008B67E3" w:rsidRDefault="00E8629F">
      <w:pPr>
        <w:pStyle w:val="Heading2"/>
      </w:pPr>
      <w:bookmarkStart w:id="64" w:name="_Toc408371045"/>
      <w:bookmarkStart w:id="65" w:name="_Toc434174603"/>
      <w:bookmarkStart w:id="66" w:name="_Toc436299210"/>
      <w:bookmarkStart w:id="67" w:name="_Toc436300255"/>
      <w:bookmarkStart w:id="68" w:name="_Toc442340871"/>
      <w:bookmarkStart w:id="69" w:name="_Toc442345062"/>
      <w:bookmarkStart w:id="70" w:name="_Toc442345442"/>
      <w:bookmarkStart w:id="71" w:name="_Toc442345823"/>
      <w:bookmarkStart w:id="72" w:name="_Toc442797337"/>
      <w:bookmarkStart w:id="73" w:name="_Toc442799840"/>
      <w:bookmarkStart w:id="74" w:name="_Toc442866856"/>
      <w:bookmarkStart w:id="75" w:name="_Toc442867750"/>
      <w:bookmarkStart w:id="76" w:name="_Toc442953683"/>
      <w:bookmarkStart w:id="77" w:name="_Toc443316433"/>
      <w:r w:rsidRPr="008B67E3">
        <w:t>3.1</w:t>
      </w:r>
      <w:r w:rsidRPr="008B67E3">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p>
    <w:p w:rsidR="00E8629F" w:rsidRPr="008B67E3" w:rsidRDefault="00E8629F" w:rsidP="0095766D">
      <w:r w:rsidRPr="008B67E3">
        <w:t xml:space="preserve">For the purposes of the present document, the terms and definitions given in </w:t>
      </w:r>
      <w:bookmarkStart w:id="78" w:name="OLE_LINK1"/>
      <w:bookmarkStart w:id="79" w:name="OLE_LINK2"/>
      <w:bookmarkStart w:id="80" w:name="OLE_LINK3"/>
      <w:bookmarkStart w:id="81" w:name="OLE_LINK4"/>
      <w:bookmarkStart w:id="82" w:name="OLE_LINK5"/>
      <w:r w:rsidR="00212373" w:rsidRPr="008B67E3">
        <w:t xml:space="preserve">3GPP </w:t>
      </w:r>
      <w:bookmarkEnd w:id="78"/>
      <w:bookmarkEnd w:id="79"/>
      <w:bookmarkEnd w:id="80"/>
      <w:bookmarkEnd w:id="81"/>
      <w:bookmarkEnd w:id="82"/>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883E3C">
      <w:pPr>
        <w:rPr>
          <w:b/>
        </w:rPr>
      </w:pPr>
      <w:r w:rsidRPr="00693FB8">
        <w:rPr>
          <w:b/>
          <w:bCs/>
        </w:rPr>
        <w:lastRenderedPageBreak/>
        <w:t>Communication efficiency:</w:t>
      </w:r>
      <w:r w:rsidRPr="008B4187">
        <w:t xml:space="preserve"> refers to spectrum efficiency (bits/s/Hz) and/or energy efficiency (bits/J, or vs. LTE) and/or network resource efficiency ([TBD])</w:t>
      </w:r>
    </w:p>
    <w:p w:rsidR="008907EB" w:rsidRDefault="008907EB" w:rsidP="00883E3C">
      <w:r w:rsidRPr="00693FB8">
        <w:rPr>
          <w:b/>
          <w:bCs/>
        </w:rPr>
        <w:t>Connection density (UEs/km</w:t>
      </w:r>
      <w:r w:rsidRPr="008D42E9">
        <w:rPr>
          <w:vertAlign w:val="superscript"/>
        </w:rPr>
        <w:t>2</w:t>
      </w:r>
      <w:r w:rsidRPr="00693FB8">
        <w:rPr>
          <w:b/>
          <w:bCs/>
        </w:rPr>
        <w:t>):</w:t>
      </w:r>
      <w:r w:rsidRPr="00A520A0">
        <w:t xml:space="preserve"> number of UEs connected to the &lt;5G network&gt; over a given area.</w:t>
      </w:r>
    </w:p>
    <w:p w:rsidR="008907EB" w:rsidRDefault="008907EB" w:rsidP="00883E3C">
      <w:r w:rsidRPr="00693FB8">
        <w:rPr>
          <w:b/>
          <w:bCs/>
        </w:rPr>
        <w:t>End-to-end latency (ms):</w:t>
      </w:r>
      <w:r>
        <w:t xml:space="preserve"> time it takes to transfer a given piece of information from a source to a destination, measured </w:t>
      </w:r>
      <w:r w:rsidRPr="008B4187">
        <w:t xml:space="preserve">at </w:t>
      </w:r>
      <w:r w:rsidRPr="00F22552">
        <w:t xml:space="preserve">the application </w:t>
      </w:r>
      <w:r w:rsidRPr="00A520A0">
        <w:t>level</w:t>
      </w:r>
      <w:r>
        <w:t>, from the moment it is transmitted by the source to the moment it is received at the destination.</w:t>
      </w:r>
    </w:p>
    <w:p w:rsidR="008907EB" w:rsidRDefault="008907EB" w:rsidP="00E82292">
      <w:r w:rsidRPr="00693FB8">
        <w:rPr>
          <w:b/>
          <w:bCs/>
        </w:rPr>
        <w:t>Mobility (km/h):</w:t>
      </w:r>
      <w:r>
        <w:t xml:space="preserve"> Absolute </w:t>
      </w:r>
      <w:r w:rsidRPr="00A520A0">
        <w:t>speed</w:t>
      </w:r>
      <w:r>
        <w:t xml:space="preserve"> of a UE.</w:t>
      </w:r>
    </w:p>
    <w:p w:rsidR="008907EB" w:rsidRDefault="008907EB" w:rsidP="00E82292">
      <w:r w:rsidRPr="00693FB8">
        <w:rPr>
          <w:b/>
          <w:bCs/>
        </w:rPr>
        <w:t>Peak data rate (bps):</w:t>
      </w:r>
      <w:r>
        <w:t xml:space="preserve"> ideal data rate at the radio layer i.e. under ideal radio conditions. </w:t>
      </w:r>
      <w:proofErr w:type="gramStart"/>
      <w:r>
        <w:t>Direction (downlink, uplink) to be defined.</w:t>
      </w:r>
      <w:proofErr w:type="gramEnd"/>
    </w:p>
    <w:p w:rsidR="008907EB" w:rsidRPr="00A520A0" w:rsidRDefault="008907EB" w:rsidP="00E82292">
      <w:proofErr w:type="gramStart"/>
      <w:r w:rsidRPr="00693FB8">
        <w:rPr>
          <w:b/>
          <w:bCs/>
        </w:rPr>
        <w:t>Processing time (ms):</w:t>
      </w:r>
      <w:r>
        <w:t xml:space="preserve"> time it takes to process a given piece of data in a given node, for further action.</w:t>
      </w:r>
      <w:proofErr w:type="gramEnd"/>
      <w:r>
        <w:t xml:space="preserve"> The node </w:t>
      </w:r>
      <w:r w:rsidRPr="00A520A0">
        <w:t>need</w:t>
      </w:r>
      <w:r w:rsidR="009006D3">
        <w:t>s</w:t>
      </w:r>
      <w:r w:rsidRPr="00A520A0">
        <w:t xml:space="preserve"> to</w:t>
      </w:r>
      <w:r>
        <w:t xml:space="preserve"> be defined.</w:t>
      </w:r>
    </w:p>
    <w:p w:rsidR="00E8629F" w:rsidRDefault="008B7B3C">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8907EB" w:rsidRDefault="008907EB">
      <w:r w:rsidRPr="007B421F">
        <w:rPr>
          <w:b/>
          <w:bCs/>
        </w:rPr>
        <w:t>Reliability (%):</w:t>
      </w:r>
      <w:r>
        <w:t xml:space="preserve"> </w:t>
      </w:r>
      <w:r w:rsidRPr="00AD3211">
        <w:t xml:space="preserve">the amount of sent </w:t>
      </w:r>
      <w:r w:rsidRPr="00A520A0">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A520A0">
        <w:t>network layer</w:t>
      </w:r>
      <w:r>
        <w:t xml:space="preserve"> packets.</w:t>
      </w:r>
    </w:p>
    <w:p w:rsidR="008907EB" w:rsidRDefault="008907EB">
      <w:r w:rsidRPr="007B421F">
        <w:rPr>
          <w:b/>
          <w:bCs/>
        </w:rPr>
        <w:t>Round-trip-time (ms):</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or the acknowledgement status. (I.e. it is the sum of transmission delay from the transmitting node to the receiving node, processing time at the receiving node, and transmission delay from the receiving node to the transmitting node). Nodes </w:t>
      </w:r>
      <w:r w:rsidRPr="00A520A0">
        <w:t>need to</w:t>
      </w:r>
      <w:r>
        <w:t xml:space="preserve"> be defined.</w:t>
      </w:r>
    </w:p>
    <w:p w:rsidR="008907EB" w:rsidRDefault="008907EB">
      <w:r w:rsidRPr="0064770E">
        <w:rPr>
          <w:b/>
          <w:bCs/>
        </w:rPr>
        <w:t>Transmission delay (ms):</w:t>
      </w:r>
      <w:r>
        <w:t xml:space="preserve"> time it takes to transfer a given piece of data between two nodes, measured from the moment it is transmitted to the moment it is received. This does not assume correct reception. Nodes </w:t>
      </w:r>
      <w:r w:rsidRPr="00A520A0">
        <w:t>need to</w:t>
      </w:r>
      <w:r>
        <w:t xml:space="preserve"> be defined.</w:t>
      </w:r>
    </w:p>
    <w:p w:rsidR="008907EB" w:rsidRDefault="008907EB">
      <w:r w:rsidRPr="0064770E">
        <w:rPr>
          <w:b/>
          <w:bCs/>
        </w:rPr>
        <w:t>Traffic density (bps/km</w:t>
      </w:r>
      <w:r w:rsidRPr="008D42E9">
        <w:rPr>
          <w:vertAlign w:val="superscript"/>
        </w:rPr>
        <w:t>2</w:t>
      </w:r>
      <w:r w:rsidRPr="0064770E">
        <w:rPr>
          <w:b/>
          <w:bCs/>
        </w:rPr>
        <w:t>):</w:t>
      </w:r>
      <w:r>
        <w:t xml:space="preserve"> total traffic over a given area. </w:t>
      </w:r>
      <w:proofErr w:type="gramStart"/>
      <w:r w:rsidRPr="00A520A0">
        <w:t>Direction (downlink, uplink) to be defined when applicable</w:t>
      </w:r>
      <w:r>
        <w:t>.</w:t>
      </w:r>
      <w:proofErr w:type="gramEnd"/>
    </w:p>
    <w:p w:rsidR="008907EB" w:rsidRDefault="008907EB">
      <w:r w:rsidRPr="0064770E">
        <w:rPr>
          <w:b/>
          <w:bCs/>
        </w:rPr>
        <w:t>User experienced data rate (bps):</w:t>
      </w:r>
      <w:r>
        <w:t xml:space="preserve"> data rate averaged over a given duration (to be defined), in a given direction (uplink or downlink), measured at </w:t>
      </w:r>
      <w:r w:rsidRPr="00A520A0">
        <w:t>the transport layer</w:t>
      </w:r>
      <w:r>
        <w:t xml:space="preserve"> or above. </w:t>
      </w:r>
      <w:proofErr w:type="gramStart"/>
      <w:r>
        <w:t>Direction (downlink, uplink) to be defined.</w:t>
      </w:r>
      <w:proofErr w:type="gramEnd"/>
    </w:p>
    <w:p w:rsidR="008907EB" w:rsidRPr="008B67E3" w:rsidRDefault="008907EB"/>
    <w:p w:rsidR="00E8629F" w:rsidRPr="008B67E3" w:rsidRDefault="00E8629F">
      <w:pPr>
        <w:pStyle w:val="Heading2"/>
      </w:pPr>
      <w:bookmarkStart w:id="83" w:name="_Toc408371046"/>
      <w:bookmarkStart w:id="84" w:name="_Toc434174604"/>
      <w:bookmarkStart w:id="85" w:name="_Toc436299211"/>
      <w:bookmarkStart w:id="86" w:name="_Toc436300256"/>
      <w:bookmarkStart w:id="87" w:name="_Toc442340872"/>
      <w:bookmarkStart w:id="88" w:name="_Toc442345063"/>
      <w:bookmarkStart w:id="89" w:name="_Toc442345443"/>
      <w:bookmarkStart w:id="90" w:name="_Toc442345824"/>
      <w:bookmarkStart w:id="91" w:name="_Toc442797338"/>
      <w:bookmarkStart w:id="92" w:name="_Toc442799841"/>
      <w:bookmarkStart w:id="93" w:name="_Toc442866857"/>
      <w:bookmarkStart w:id="94" w:name="_Toc442867751"/>
      <w:bookmarkStart w:id="95" w:name="_Toc442953684"/>
      <w:bookmarkStart w:id="96" w:name="_Toc443316434"/>
      <w:r w:rsidRPr="008B67E3">
        <w:t>3.</w:t>
      </w:r>
      <w:r w:rsidR="005F378D" w:rsidRPr="008B67E3">
        <w:t>2</w:t>
      </w:r>
      <w:r w:rsidRPr="008B67E3">
        <w:tab/>
        <w:t>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97" w:name="_Toc408371047"/>
      <w:bookmarkStart w:id="98" w:name="_Toc434174605"/>
      <w:bookmarkStart w:id="99" w:name="_Toc436299212"/>
      <w:bookmarkStart w:id="100" w:name="_Toc436300257"/>
      <w:bookmarkStart w:id="101" w:name="_Toc442340873"/>
      <w:bookmarkStart w:id="102" w:name="_Toc442345064"/>
      <w:bookmarkStart w:id="103" w:name="_Toc442345444"/>
      <w:bookmarkStart w:id="104" w:name="_Toc442345825"/>
      <w:bookmarkStart w:id="105" w:name="_Toc442797339"/>
      <w:bookmarkStart w:id="106" w:name="_Toc442799842"/>
      <w:bookmarkStart w:id="107" w:name="_Toc442866858"/>
      <w:bookmarkStart w:id="108" w:name="_Toc442867752"/>
      <w:bookmarkStart w:id="109" w:name="_Toc442953685"/>
      <w:bookmarkStart w:id="110" w:name="_Toc443316435"/>
      <w:r w:rsidRPr="008B67E3">
        <w:t>4</w:t>
      </w:r>
      <w:r w:rsidRPr="008B67E3">
        <w:tab/>
      </w:r>
      <w:r w:rsidR="005F378D" w:rsidRPr="008B67E3">
        <w:t>Overview</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000E7F6C">
        <w:rPr>
          <w:rFonts w:eastAsia="Malgun Gothic"/>
          <w:lang w:eastAsia="ko-KR"/>
        </w:rPr>
        <w:t>five</w:t>
      </w:r>
      <w:r w:rsidRPr="007F2F58">
        <w:rPr>
          <w:rFonts w:eastAsia="Malgun Gothic"/>
          <w:lang w:eastAsia="ko-KR"/>
        </w:rPr>
        <w:t xml:space="preserve"> categories</w:t>
      </w:r>
      <w:r w:rsidRPr="007F2F58">
        <w:rPr>
          <w:rFonts w:eastAsia="Malgun Gothic" w:hint="eastAsia"/>
          <w:lang w:eastAsia="ko-KR"/>
        </w:rPr>
        <w:t xml:space="preserve"> as below.</w:t>
      </w:r>
    </w:p>
    <w:p w:rsidR="007F2F58" w:rsidRPr="003B0D77" w:rsidRDefault="00354B69" w:rsidP="008D42E9">
      <w:pPr>
        <w:pStyle w:val="B1"/>
        <w:rPr>
          <w:rFonts w:eastAsia="Malgun Gothic"/>
        </w:rPr>
      </w:pPr>
      <w:r>
        <w:rPr>
          <w:rFonts w:eastAsia="Malgun Gothic"/>
          <w:lang w:eastAsia="ko-KR"/>
        </w:rPr>
        <w:t>1)</w:t>
      </w:r>
      <w:r w:rsidR="009006D3">
        <w:tab/>
      </w:r>
      <w:r w:rsidR="007F2F58" w:rsidRPr="003B0D77">
        <w:rPr>
          <w:rFonts w:eastAsia="Malgun Gothic" w:hint="eastAsia"/>
        </w:rPr>
        <w:t>Enhanced Mobile Broadband</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proofErr w:type="gramStart"/>
      <w:r w:rsidRPr="003B0D77">
        <w:rPr>
          <w:rFonts w:eastAsia="Malgun Gothic" w:hint="eastAsia"/>
        </w:rPr>
        <w:t>e.</w:t>
      </w:r>
      <w:r w:rsidRPr="003B0D77">
        <w:rPr>
          <w:rFonts w:eastAsia="Malgun Gothic"/>
        </w:rPr>
        <w:t>g</w:t>
      </w:r>
      <w:proofErr w:type="gramEnd"/>
      <w:r w:rsidRPr="003B0D77">
        <w:rPr>
          <w:rFonts w:eastAsia="Malgun Gothic" w:hint="eastAsia"/>
        </w:rPr>
        <w:t>.</w:t>
      </w:r>
      <w:r w:rsidRPr="003B0D77">
        <w:rPr>
          <w:rFonts w:eastAsia="Malgun Gothic"/>
        </w:rPr>
        <w:t xml:space="preserve"> Mobile Broadband, UHD / Hologram, High-mobility, Virtual Presence</w:t>
      </w:r>
    </w:p>
    <w:p w:rsidR="007F2F58" w:rsidRPr="003B0D77" w:rsidRDefault="00354B69" w:rsidP="008D42E9">
      <w:pPr>
        <w:pStyle w:val="B1"/>
        <w:rPr>
          <w:rFonts w:eastAsia="Malgun Gothic"/>
        </w:rPr>
      </w:pPr>
      <w:r>
        <w:rPr>
          <w:rFonts w:eastAsia="Malgun Gothic"/>
        </w:rPr>
        <w:t>2)</w:t>
      </w:r>
      <w:r w:rsidR="009006D3">
        <w:tab/>
      </w:r>
      <w:r w:rsidR="007F2F58" w:rsidRPr="003B0D77">
        <w:rPr>
          <w:rFonts w:eastAsia="Malgun Gothic" w:hint="eastAsia"/>
        </w:rPr>
        <w:t>Critical Communications</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proofErr w:type="gramStart"/>
      <w:r w:rsidRPr="003B0D77">
        <w:rPr>
          <w:rFonts w:eastAsia="Malgun Gothic" w:hint="eastAsia"/>
        </w:rPr>
        <w:t>e.g</w:t>
      </w:r>
      <w:proofErr w:type="gramEnd"/>
      <w:r w:rsidRPr="003B0D77">
        <w:rPr>
          <w:rFonts w:eastAsia="Malgun Gothic" w:hint="eastAsia"/>
        </w:rPr>
        <w:t>.</w:t>
      </w:r>
      <w:r w:rsidRPr="003B0D77">
        <w:rPr>
          <w:rFonts w:eastAsia="Malgun Gothic"/>
        </w:rPr>
        <w:t xml:space="preserve"> Interactive Game / Sports, Industrial Control, Drone / Robot / Vehicle</w:t>
      </w:r>
      <w:r w:rsidRPr="003B0D77">
        <w:rPr>
          <w:rFonts w:eastAsia="Malgun Gothic" w:hint="eastAsia"/>
        </w:rPr>
        <w:t>, Emergency</w:t>
      </w:r>
    </w:p>
    <w:p w:rsidR="007F2F58" w:rsidRPr="003B0D77" w:rsidRDefault="00354B69" w:rsidP="008D42E9">
      <w:pPr>
        <w:pStyle w:val="B1"/>
        <w:rPr>
          <w:rFonts w:eastAsia="Malgun Gothic"/>
        </w:rPr>
      </w:pPr>
      <w:r>
        <w:rPr>
          <w:rFonts w:eastAsia="Malgun Gothic"/>
        </w:rPr>
        <w:t>3)</w:t>
      </w:r>
      <w:r w:rsidR="009006D3">
        <w:tab/>
      </w:r>
      <w:r w:rsidR="007F2F58" w:rsidRPr="003B0D77">
        <w:rPr>
          <w:rFonts w:eastAsia="Malgun Gothic" w:hint="eastAsia"/>
        </w:rPr>
        <w:t>Massive Machine Type Communications</w:t>
      </w:r>
    </w:p>
    <w:p w:rsidR="007F2F58" w:rsidRPr="008A3C92" w:rsidRDefault="007F2F58" w:rsidP="008D42E9">
      <w:pPr>
        <w:pStyle w:val="B2"/>
        <w:rPr>
          <w:rFonts w:eastAsia="Malgun Gothic"/>
        </w:rPr>
      </w:pPr>
      <w:r w:rsidRPr="003B0D77">
        <w:rPr>
          <w:rFonts w:eastAsia="Malgun Gothic"/>
        </w:rPr>
        <w:lastRenderedPageBreak/>
        <w:t>-</w:t>
      </w:r>
      <w:r w:rsidR="00883E3C">
        <w:rPr>
          <w:rFonts w:eastAsia="Malgun Gothic"/>
        </w:rPr>
        <w:tab/>
      </w:r>
      <w:proofErr w:type="gramStart"/>
      <w:r w:rsidRPr="003B0D77">
        <w:rPr>
          <w:rFonts w:eastAsia="Malgun Gothic" w:hint="eastAsia"/>
        </w:rPr>
        <w:t>e.g</w:t>
      </w:r>
      <w:proofErr w:type="gramEnd"/>
      <w:r w:rsidRPr="003B0D77">
        <w:rPr>
          <w:rFonts w:eastAsia="Malgun Gothic" w:hint="eastAsia"/>
        </w:rPr>
        <w:t>.</w:t>
      </w:r>
      <w:r w:rsidRPr="003B0D77">
        <w:rPr>
          <w:rFonts w:eastAsia="Malgun Gothic"/>
        </w:rPr>
        <w:t xml:space="preserve"> Subway / Stadi</w:t>
      </w:r>
      <w:r w:rsidRPr="003B0D77">
        <w:rPr>
          <w:rFonts w:eastAsia="Malgun Gothic" w:hint="eastAsia"/>
        </w:rPr>
        <w:t>u</w:t>
      </w:r>
      <w:r w:rsidRPr="003B0D77">
        <w:rPr>
          <w:rFonts w:eastAsia="Malgun Gothic"/>
        </w:rPr>
        <w:t>m Service, eHealth, Wearables, Inventory Control</w:t>
      </w:r>
    </w:p>
    <w:p w:rsidR="007F2F58" w:rsidRPr="003B0D77" w:rsidRDefault="00354B69" w:rsidP="008D42E9">
      <w:pPr>
        <w:pStyle w:val="B1"/>
        <w:rPr>
          <w:rFonts w:eastAsia="Malgun Gothic"/>
        </w:rPr>
      </w:pPr>
      <w:r>
        <w:rPr>
          <w:rFonts w:eastAsia="Malgun Gothic"/>
        </w:rPr>
        <w:t>4)</w:t>
      </w:r>
      <w:r w:rsidR="009006D3">
        <w:tab/>
      </w:r>
      <w:r w:rsidR="007F2F58" w:rsidRPr="003B0D77">
        <w:rPr>
          <w:rFonts w:eastAsia="Malgun Gothic"/>
        </w:rPr>
        <w:t xml:space="preserve">Network </w:t>
      </w:r>
      <w:r w:rsidR="007F2F58" w:rsidRPr="003B0D77">
        <w:rPr>
          <w:rFonts w:eastAsia="Malgun Gothic" w:hint="eastAsia"/>
        </w:rPr>
        <w:t>Operation</w:t>
      </w:r>
    </w:p>
    <w:p w:rsidR="007F2F58" w:rsidRPr="003B0D77" w:rsidRDefault="007F2F58" w:rsidP="008D42E9">
      <w:pPr>
        <w:pStyle w:val="B2"/>
        <w:rPr>
          <w:rFonts w:eastAsia="Malgun Gothic"/>
        </w:rPr>
      </w:pPr>
      <w:r w:rsidRPr="003B0D77">
        <w:rPr>
          <w:rFonts w:eastAsia="Malgun Gothic"/>
        </w:rPr>
        <w:t>-</w:t>
      </w:r>
      <w:r w:rsidR="00883E3C">
        <w:rPr>
          <w:rFonts w:eastAsia="Malgun Gothic"/>
        </w:rPr>
        <w:tab/>
      </w:r>
      <w:proofErr w:type="gramStart"/>
      <w:r w:rsidRPr="003B0D77">
        <w:rPr>
          <w:rFonts w:eastAsia="Malgun Gothic" w:hint="eastAsia"/>
        </w:rPr>
        <w:t>e.g</w:t>
      </w:r>
      <w:proofErr w:type="gramEnd"/>
      <w:r w:rsidRPr="003B0D77">
        <w:rPr>
          <w:rFonts w:eastAsia="Malgun Gothic" w:hint="eastAsia"/>
        </w:rPr>
        <w:t xml:space="preserve">. </w:t>
      </w:r>
      <w:r w:rsidRPr="003B0D77">
        <w:rPr>
          <w:rFonts w:eastAsia="Malgun Gothic"/>
        </w:rPr>
        <w:t xml:space="preserve">Network Slicing, Routing, </w:t>
      </w:r>
      <w:r w:rsidRPr="003B0D77">
        <w:rPr>
          <w:rFonts w:eastAsia="Malgun Gothic" w:hint="eastAsia"/>
        </w:rPr>
        <w:t>Migration and Interworking, Energy Saving</w:t>
      </w:r>
    </w:p>
    <w:p w:rsidR="000E7F6C" w:rsidRPr="003B0D77" w:rsidRDefault="00354B69" w:rsidP="008D42E9">
      <w:pPr>
        <w:pStyle w:val="B1"/>
        <w:rPr>
          <w:rFonts w:eastAsia="Malgun Gothic"/>
          <w:lang w:eastAsia="ko-KR"/>
        </w:rPr>
      </w:pPr>
      <w:r>
        <w:rPr>
          <w:rFonts w:eastAsia="Malgun Gothic"/>
          <w:lang w:eastAsia="ko-KR"/>
        </w:rPr>
        <w:t>5)</w:t>
      </w:r>
      <w:r w:rsidR="009006D3">
        <w:tab/>
      </w:r>
      <w:r w:rsidR="000E7F6C" w:rsidRPr="003B0D77">
        <w:rPr>
          <w:rFonts w:eastAsia="Malgun Gothic" w:hint="eastAsia"/>
          <w:lang w:eastAsia="ko-KR"/>
        </w:rPr>
        <w:t xml:space="preserve">Enhancement of Vehicle-to-Everything </w:t>
      </w:r>
    </w:p>
    <w:p w:rsidR="000E7F6C" w:rsidRPr="003B0D77" w:rsidRDefault="000E7F6C" w:rsidP="008D42E9">
      <w:pPr>
        <w:pStyle w:val="B2"/>
        <w:rPr>
          <w:rFonts w:eastAsia="Malgun Gothic"/>
          <w:lang w:eastAsia="ko-KR"/>
        </w:rPr>
      </w:pPr>
      <w:r w:rsidRPr="003B0D77">
        <w:rPr>
          <w:rFonts w:eastAsia="Malgun Gothic"/>
        </w:rPr>
        <w:t>-</w:t>
      </w:r>
      <w:r w:rsidR="00883E3C">
        <w:rPr>
          <w:rFonts w:eastAsia="Malgun Gothic"/>
        </w:rPr>
        <w:tab/>
      </w:r>
      <w:proofErr w:type="gramStart"/>
      <w:r w:rsidRPr="003B0D77">
        <w:rPr>
          <w:rFonts w:eastAsia="Malgun Gothic" w:hint="eastAsia"/>
        </w:rPr>
        <w:t>e.g</w:t>
      </w:r>
      <w:proofErr w:type="gramEnd"/>
      <w:r w:rsidRPr="003B0D77">
        <w:rPr>
          <w:rFonts w:eastAsia="Malgun Gothic" w:hint="eastAsia"/>
        </w:rPr>
        <w:t xml:space="preserve">. </w:t>
      </w:r>
      <w:r w:rsidRPr="003B0D77">
        <w:rPr>
          <w:rFonts w:eastAsia="Malgun Gothic" w:hint="eastAsia"/>
          <w:lang w:eastAsia="ko-KR"/>
        </w:rPr>
        <w:t>Autonomous Driving, safety and non-safety aspects associated with vehicle</w:t>
      </w:r>
    </w:p>
    <w:p w:rsidR="007F2F58" w:rsidRPr="007F2F58" w:rsidRDefault="007F2F58" w:rsidP="0064770E">
      <w:pPr>
        <w:rPr>
          <w:rFonts w:eastAsia="Malgun Gothic"/>
          <w:sz w:val="24"/>
          <w:szCs w:val="24"/>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w:t>
      </w:r>
      <w:r w:rsidR="000E7F6C">
        <w:rPr>
          <w:rFonts w:eastAsia="Malgun Gothic"/>
          <w:lang w:eastAsia="ko-KR"/>
        </w:rPr>
        <w:t>FS_</w:t>
      </w:r>
      <w:r w:rsidRPr="007F2F58">
        <w:rPr>
          <w:rFonts w:eastAsia="Malgun Gothic" w:hint="eastAsia"/>
          <w:lang w:eastAsia="ko-KR"/>
        </w:rPr>
        <w:t>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w:t>
      </w:r>
      <w:r w:rsidR="000E7F6C">
        <w:rPr>
          <w:rFonts w:eastAsia="Malgun Gothic"/>
          <w:lang w:eastAsia="ko-KR"/>
        </w:rPr>
        <w:t>5</w:t>
      </w:r>
      <w:r w:rsidRPr="007F2F58">
        <w:rPr>
          <w:rFonts w:eastAsia="Malgun Gothic" w:hint="eastAsia"/>
          <w:lang w:eastAsia="ko-KR"/>
        </w:rPr>
        <w:t xml:space="preserve">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w:t>
      </w:r>
      <w:r w:rsidR="000E7F6C">
        <w:rPr>
          <w:rFonts w:eastAsia="Malgun Gothic"/>
          <w:lang w:eastAsia="ko-KR"/>
        </w:rPr>
        <w:t>FS_</w:t>
      </w:r>
      <w:r w:rsidRPr="007F2F58">
        <w:rPr>
          <w:rFonts w:eastAsia="Malgun Gothic" w:hint="eastAsia"/>
          <w:lang w:eastAsia="ko-KR"/>
        </w:rPr>
        <w:t xml:space="preserve">SMARTER is proposing. </w:t>
      </w:r>
    </w:p>
    <w:p w:rsidR="000E7F6C" w:rsidRDefault="000E7F6C" w:rsidP="008D42E9">
      <w:pPr>
        <w:pStyle w:val="TH"/>
        <w:rPr>
          <w:rFonts w:eastAsia="Malgun Gothic"/>
          <w:lang w:eastAsia="ko-KR"/>
        </w:rPr>
      </w:pPr>
      <w:r>
        <w:rPr>
          <w:noProof/>
          <w:lang w:eastAsia="en-GB"/>
        </w:rPr>
        <w:drawing>
          <wp:inline distT="0" distB="0" distL="0" distR="0" wp14:anchorId="08EC081B" wp14:editId="61FFA15D">
            <wp:extent cx="5201285" cy="396049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01285" cy="3960495"/>
                    </a:xfrm>
                    <a:prstGeom prst="rect">
                      <a:avLst/>
                    </a:prstGeom>
                    <a:noFill/>
                    <a:ln>
                      <a:noFill/>
                    </a:ln>
                  </pic:spPr>
                </pic:pic>
              </a:graphicData>
            </a:graphic>
          </wp:inline>
        </w:drawing>
      </w:r>
    </w:p>
    <w:p w:rsidR="000E7F6C" w:rsidRPr="0064770E" w:rsidRDefault="000E7F6C" w:rsidP="008D42E9">
      <w:pPr>
        <w:pStyle w:val="TF"/>
      </w:pPr>
      <w:r w:rsidRPr="0064770E">
        <w:t>Figure 4</w:t>
      </w:r>
      <w:r w:rsidR="00137EF7">
        <w:t>.1</w:t>
      </w:r>
      <w:r w:rsidR="006A77E2" w:rsidRPr="0064770E">
        <w:t>:</w:t>
      </w:r>
      <w:r w:rsidRPr="0064770E">
        <w:t xml:space="preserve">   FS_SMARTER </w:t>
      </w:r>
      <w:r w:rsidR="00FA7F13" w:rsidRPr="0064770E">
        <w:t>s</w:t>
      </w:r>
      <w:r w:rsidRPr="0064770E">
        <w:t xml:space="preserve">ervice </w:t>
      </w:r>
      <w:r w:rsidR="00FA7F13" w:rsidRPr="0064770E">
        <w:t>d</w:t>
      </w:r>
      <w:r w:rsidRPr="0064770E">
        <w:t xml:space="preserve">imension </w:t>
      </w:r>
    </w:p>
    <w:p w:rsidR="000E7F6C" w:rsidRPr="007F2F58" w:rsidRDefault="000E7F6C" w:rsidP="0064770E">
      <w:pPr>
        <w:rPr>
          <w:rFonts w:eastAsia="Malgun Gothic"/>
          <w:lang w:eastAsia="ko-KR"/>
        </w:rPr>
      </w:pPr>
    </w:p>
    <w:p w:rsidR="005F378D" w:rsidRPr="008B67E3" w:rsidRDefault="005F378D" w:rsidP="005F378D">
      <w:pPr>
        <w:pStyle w:val="Heading1"/>
      </w:pPr>
      <w:bookmarkStart w:id="111" w:name="_Toc408371048"/>
      <w:bookmarkStart w:id="112" w:name="_Toc434174606"/>
      <w:bookmarkStart w:id="113" w:name="_Toc436299213"/>
      <w:bookmarkStart w:id="114" w:name="_Toc436300258"/>
      <w:bookmarkStart w:id="115" w:name="_Toc442340874"/>
      <w:bookmarkStart w:id="116" w:name="_Toc442345065"/>
      <w:bookmarkStart w:id="117" w:name="_Toc442345445"/>
      <w:bookmarkStart w:id="118" w:name="_Toc442345826"/>
      <w:bookmarkStart w:id="119" w:name="_Toc442797340"/>
      <w:bookmarkStart w:id="120" w:name="_Toc442799843"/>
      <w:bookmarkStart w:id="121" w:name="_Toc442866859"/>
      <w:bookmarkStart w:id="122" w:name="_Toc442867753"/>
      <w:bookmarkStart w:id="123" w:name="_Toc442953686"/>
      <w:bookmarkStart w:id="124" w:name="_Toc443316436"/>
      <w:r w:rsidRPr="008B67E3">
        <w:t>5</w:t>
      </w:r>
      <w:r w:rsidRPr="008B67E3">
        <w:tab/>
        <w:t>Use Cases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rsidR="00815602" w:rsidRPr="008B67E3" w:rsidRDefault="00815602" w:rsidP="000A1DDA">
      <w:pPr>
        <w:pStyle w:val="Heading2"/>
      </w:pPr>
      <w:bookmarkStart w:id="125" w:name="_Toc434174607"/>
      <w:bookmarkStart w:id="126" w:name="_Toc436299214"/>
      <w:bookmarkStart w:id="127" w:name="_Toc436300259"/>
      <w:bookmarkStart w:id="128" w:name="_Toc442340875"/>
      <w:bookmarkStart w:id="129" w:name="_Toc442345066"/>
      <w:bookmarkStart w:id="130" w:name="_Toc442345446"/>
      <w:bookmarkStart w:id="131" w:name="_Toc442345827"/>
      <w:bookmarkStart w:id="132" w:name="_Toc442797341"/>
      <w:bookmarkStart w:id="133" w:name="_Toc442799844"/>
      <w:bookmarkStart w:id="134" w:name="_Toc442866860"/>
      <w:bookmarkStart w:id="135" w:name="_Toc442867754"/>
      <w:bookmarkStart w:id="136" w:name="_Toc442953687"/>
      <w:bookmarkStart w:id="137" w:name="_Toc443316437"/>
      <w:bookmarkStart w:id="138" w:name="_Toc408371049"/>
      <w:r w:rsidRPr="008B67E3">
        <w:t>5.1</w:t>
      </w:r>
      <w:r w:rsidRPr="008B67E3">
        <w:tab/>
        <w:t>Ultra-reliable communications</w:t>
      </w:r>
      <w:bookmarkEnd w:id="125"/>
      <w:bookmarkEnd w:id="126"/>
      <w:bookmarkEnd w:id="127"/>
      <w:bookmarkEnd w:id="128"/>
      <w:bookmarkEnd w:id="129"/>
      <w:bookmarkEnd w:id="130"/>
      <w:bookmarkEnd w:id="131"/>
      <w:bookmarkEnd w:id="132"/>
      <w:bookmarkEnd w:id="133"/>
      <w:bookmarkEnd w:id="134"/>
      <w:bookmarkEnd w:id="135"/>
      <w:bookmarkEnd w:id="136"/>
      <w:bookmarkEnd w:id="137"/>
    </w:p>
    <w:p w:rsidR="00815602" w:rsidRPr="008B67E3" w:rsidRDefault="00815602" w:rsidP="000A1DDA">
      <w:pPr>
        <w:pStyle w:val="Heading3"/>
      </w:pPr>
      <w:bookmarkStart w:id="139" w:name="_Toc434174608"/>
      <w:bookmarkStart w:id="140" w:name="_Toc436299215"/>
      <w:bookmarkStart w:id="141" w:name="_Toc436300260"/>
      <w:bookmarkStart w:id="142" w:name="_Toc442340876"/>
      <w:bookmarkStart w:id="143" w:name="_Toc442345067"/>
      <w:bookmarkStart w:id="144" w:name="_Toc442345447"/>
      <w:bookmarkStart w:id="145" w:name="_Toc442345828"/>
      <w:bookmarkStart w:id="146" w:name="_Toc442797342"/>
      <w:bookmarkStart w:id="147" w:name="_Toc442799845"/>
      <w:bookmarkStart w:id="148" w:name="_Toc442866861"/>
      <w:bookmarkStart w:id="149" w:name="_Toc442867755"/>
      <w:bookmarkStart w:id="150" w:name="_Toc442953688"/>
      <w:bookmarkStart w:id="151" w:name="_Toc443316438"/>
      <w:r w:rsidRPr="008B67E3">
        <w:t>5.1.1</w:t>
      </w:r>
      <w:r w:rsidRPr="008B67E3">
        <w:tab/>
        <w:t>Description</w:t>
      </w:r>
      <w:bookmarkStart w:id="152" w:name="_Toc355779205"/>
      <w:bookmarkStart w:id="153" w:name="_Toc354586743"/>
      <w:bookmarkStart w:id="154" w:name="_Toc354590102"/>
      <w:bookmarkStart w:id="155" w:name="_Toc355779206"/>
      <w:bookmarkStart w:id="156" w:name="_Toc354586744"/>
      <w:bookmarkStart w:id="157" w:name="_Toc354590103"/>
      <w:bookmarkStart w:id="158" w:name="_Toc355779209"/>
      <w:bookmarkStart w:id="159" w:name="_Toc354586747"/>
      <w:bookmarkStart w:id="160" w:name="_Toc354590106"/>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3B0D77" w:rsidRDefault="009E1CAF" w:rsidP="008D42E9">
      <w:pPr>
        <w:pStyle w:val="B1"/>
        <w:rPr>
          <w:rFonts w:eastAsia="Calibri"/>
        </w:rPr>
      </w:pPr>
      <w:r>
        <w:rPr>
          <w:rFonts w:eastAsia="Calibri"/>
        </w:rPr>
        <w:t>-</w:t>
      </w:r>
      <w:r>
        <w:rPr>
          <w:rFonts w:eastAsia="Calibri"/>
        </w:rPr>
        <w:tab/>
      </w:r>
      <w:r w:rsidR="00815602" w:rsidRPr="003B0D77">
        <w:rPr>
          <w:rFonts w:eastAsia="Calibri"/>
        </w:rPr>
        <w:t>Industrial control systems (from sensor to actuator, very low latency for some applications)</w:t>
      </w:r>
    </w:p>
    <w:p w:rsidR="00815602" w:rsidRPr="003B0D77" w:rsidRDefault="009E1CAF" w:rsidP="008D42E9">
      <w:pPr>
        <w:pStyle w:val="B1"/>
        <w:rPr>
          <w:rFonts w:eastAsia="Calibri"/>
        </w:rPr>
      </w:pPr>
      <w:r>
        <w:rPr>
          <w:rFonts w:eastAsia="Calibri"/>
        </w:rPr>
        <w:lastRenderedPageBreak/>
        <w:t>-</w:t>
      </w:r>
      <w:r>
        <w:rPr>
          <w:rFonts w:eastAsia="Calibri"/>
        </w:rPr>
        <w:tab/>
      </w:r>
      <w:r w:rsidR="00815602" w:rsidRPr="003B0D77">
        <w:rPr>
          <w:rFonts w:eastAsia="Calibri"/>
        </w:rPr>
        <w:t>Mobile Health Care, remote monitoring, diagnosis and treatment (high rates and availability)</w:t>
      </w:r>
    </w:p>
    <w:p w:rsidR="00815602" w:rsidRPr="003B0D77" w:rsidRDefault="009E1CAF" w:rsidP="008D42E9">
      <w:pPr>
        <w:pStyle w:val="B1"/>
        <w:rPr>
          <w:rFonts w:eastAsia="Calibri"/>
        </w:rPr>
      </w:pPr>
      <w:r>
        <w:rPr>
          <w:rFonts w:eastAsia="Calibri"/>
        </w:rPr>
        <w:t>-</w:t>
      </w:r>
      <w:r>
        <w:rPr>
          <w:rFonts w:eastAsia="Calibri"/>
        </w:rPr>
        <w:tab/>
      </w:r>
      <w:r w:rsidR="00815602" w:rsidRPr="003B0D77">
        <w:rPr>
          <w:rFonts w:eastAsia="Calibri"/>
        </w:rPr>
        <w:t xml:space="preserve">Real time control of vehicles, road traffic, accident prevention (location, vector, context, low </w:t>
      </w:r>
      <w:r w:rsidR="00CB0452" w:rsidRPr="003B0D77">
        <w:rPr>
          <w:rFonts w:eastAsia="Calibri"/>
        </w:rPr>
        <w:t xml:space="preserve">Round Trip Time </w:t>
      </w:r>
      <w:r w:rsidR="00815602" w:rsidRPr="003B0D77">
        <w:rPr>
          <w:rFonts w:eastAsia="Calibri"/>
        </w:rPr>
        <w:t>RTT)</w:t>
      </w:r>
    </w:p>
    <w:p w:rsidR="003C4D6B" w:rsidRPr="003B0D77" w:rsidRDefault="009E1CAF" w:rsidP="008D42E9">
      <w:pPr>
        <w:pStyle w:val="B1"/>
        <w:rPr>
          <w:rFonts w:eastAsia="Calibri"/>
        </w:rPr>
      </w:pPr>
      <w:r>
        <w:rPr>
          <w:rFonts w:eastAsia="MS Mincho"/>
        </w:rPr>
        <w:t>-</w:t>
      </w:r>
      <w:r>
        <w:rPr>
          <w:rFonts w:eastAsia="MS Mincho"/>
        </w:rPr>
        <w:tab/>
      </w:r>
      <w:r w:rsidR="003C4D6B" w:rsidRPr="003B0D77">
        <w:rPr>
          <w:rFonts w:eastAsia="MS Mincho"/>
        </w:rPr>
        <w:t>Wide area monitoring and control systems for smart grids</w:t>
      </w:r>
    </w:p>
    <w:p w:rsidR="00CB0452" w:rsidRPr="003B0D77" w:rsidRDefault="009E1CAF" w:rsidP="008D42E9">
      <w:pPr>
        <w:pStyle w:val="B1"/>
      </w:pPr>
      <w:r>
        <w:rPr>
          <w:rFonts w:eastAsia="MS Mincho"/>
        </w:rPr>
        <w:t>-</w:t>
      </w:r>
      <w:r>
        <w:rPr>
          <w:rFonts w:eastAsia="MS Mincho"/>
        </w:rPr>
        <w:tab/>
      </w:r>
      <w:r w:rsidR="00CB0452" w:rsidRPr="003B0D77">
        <w:rPr>
          <w:rFonts w:eastAsia="MS Mincho"/>
        </w:rPr>
        <w:t xml:space="preserve">Communication of critical information with preferential handling for public safety scenarios </w:t>
      </w:r>
    </w:p>
    <w:p w:rsidR="003540AA" w:rsidRPr="003B0D77" w:rsidRDefault="009E1CAF" w:rsidP="008D42E9">
      <w:pPr>
        <w:pStyle w:val="B1"/>
      </w:pPr>
      <w:r>
        <w:t>-</w:t>
      </w:r>
      <w:r>
        <w:tab/>
      </w:r>
      <w:r w:rsidR="003540AA" w:rsidRPr="003B0D77">
        <w:t>Multimedia Priority Service (MPS) providing priority communications to authorized users for national security and emergency preparedness</w:t>
      </w: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8D42E9" w:rsidRDefault="00815602" w:rsidP="00E63306">
      <w:pPr>
        <w:rPr>
          <w:b/>
          <w:bCs/>
        </w:rPr>
      </w:pPr>
      <w:bookmarkStart w:id="161" w:name="_Toc434174609"/>
      <w:bookmarkStart w:id="162" w:name="_Toc436299216"/>
      <w:bookmarkStart w:id="163" w:name="_Toc436300261"/>
      <w:bookmarkStart w:id="164" w:name="_Toc442340877"/>
      <w:bookmarkStart w:id="165" w:name="_Toc442345068"/>
      <w:bookmarkStart w:id="166" w:name="_Toc442345448"/>
      <w:bookmarkStart w:id="167" w:name="_Toc442345829"/>
      <w:bookmarkStart w:id="168" w:name="_Toc442797343"/>
      <w:bookmarkStart w:id="169" w:name="_Toc442799846"/>
      <w:bookmarkStart w:id="170" w:name="_Toc442866862"/>
      <w:bookmarkStart w:id="171" w:name="_Toc442867756"/>
      <w:bookmarkStart w:id="172" w:name="_Toc442953689"/>
      <w:r w:rsidRPr="008D42E9">
        <w:rPr>
          <w:b/>
          <w:bCs/>
        </w:rPr>
        <w:t>Pre-conditions</w:t>
      </w:r>
      <w:bookmarkEnd w:id="161"/>
      <w:bookmarkEnd w:id="162"/>
      <w:bookmarkEnd w:id="163"/>
      <w:bookmarkEnd w:id="164"/>
      <w:bookmarkEnd w:id="165"/>
      <w:bookmarkEnd w:id="166"/>
      <w:bookmarkEnd w:id="167"/>
      <w:bookmarkEnd w:id="168"/>
      <w:bookmarkEnd w:id="169"/>
      <w:bookmarkEnd w:id="170"/>
      <w:bookmarkEnd w:id="171"/>
      <w:bookmarkEnd w:id="172"/>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D42E9" w:rsidRDefault="00815602" w:rsidP="00E63306">
      <w:pPr>
        <w:rPr>
          <w:b/>
          <w:bCs/>
        </w:rPr>
      </w:pPr>
      <w:bookmarkStart w:id="173" w:name="_Toc434174610"/>
      <w:bookmarkStart w:id="174" w:name="_Toc436299217"/>
      <w:bookmarkStart w:id="175" w:name="_Toc436300262"/>
      <w:bookmarkStart w:id="176" w:name="_Toc442340878"/>
      <w:bookmarkStart w:id="177" w:name="_Toc442345069"/>
      <w:bookmarkStart w:id="178" w:name="_Toc442345449"/>
      <w:bookmarkStart w:id="179" w:name="_Toc442345830"/>
      <w:bookmarkStart w:id="180" w:name="_Toc442797344"/>
      <w:bookmarkStart w:id="181" w:name="_Toc442799847"/>
      <w:bookmarkStart w:id="182" w:name="_Toc442866863"/>
      <w:bookmarkStart w:id="183" w:name="_Toc442867757"/>
      <w:bookmarkStart w:id="184" w:name="_Toc442953690"/>
      <w:r w:rsidRPr="008D42E9">
        <w:rPr>
          <w:b/>
          <w:bCs/>
        </w:rPr>
        <w:t>Service Flows</w:t>
      </w:r>
      <w:bookmarkEnd w:id="173"/>
      <w:bookmarkEnd w:id="174"/>
      <w:bookmarkEnd w:id="175"/>
      <w:bookmarkEnd w:id="176"/>
      <w:bookmarkEnd w:id="177"/>
      <w:bookmarkEnd w:id="178"/>
      <w:bookmarkEnd w:id="179"/>
      <w:bookmarkEnd w:id="180"/>
      <w:bookmarkEnd w:id="181"/>
      <w:bookmarkEnd w:id="182"/>
      <w:bookmarkEnd w:id="183"/>
      <w:bookmarkEnd w:id="184"/>
    </w:p>
    <w:p w:rsidR="00815602" w:rsidRPr="008B67E3" w:rsidRDefault="00815602" w:rsidP="009F6CF5">
      <w:pPr>
        <w:pStyle w:val="B1"/>
      </w:pPr>
      <w:r w:rsidRPr="008B67E3">
        <w:t xml:space="preserve">1. </w:t>
      </w:r>
      <w:r w:rsidRPr="008B67E3">
        <w:tab/>
        <w:t xml:space="preserve">Substations connect to the operator </w:t>
      </w:r>
      <w:proofErr w:type="gramStart"/>
      <w:r w:rsidRPr="008B67E3">
        <w:t>A</w:t>
      </w:r>
      <w:proofErr w:type="gramEnd"/>
      <w:r w:rsidRPr="008B67E3">
        <w:t xml:space="preserve">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 xml:space="preserve">ower </w:t>
      </w:r>
      <w:proofErr w:type="gramStart"/>
      <w:r w:rsidRPr="008B67E3">
        <w:t>system reacts and may shutdown or divert</w:t>
      </w:r>
      <w:proofErr w:type="gramEnd"/>
      <w:r w:rsidRPr="008B67E3">
        <w:t xml:space="preserve"> power from this substation or other substations in the vicinity</w:t>
      </w:r>
    </w:p>
    <w:p w:rsidR="00815602" w:rsidRPr="008D42E9" w:rsidRDefault="00815602" w:rsidP="00E63306">
      <w:pPr>
        <w:rPr>
          <w:b/>
          <w:bCs/>
        </w:rPr>
      </w:pPr>
      <w:bookmarkStart w:id="185" w:name="_Toc355779207"/>
      <w:bookmarkStart w:id="186" w:name="_Toc354586745"/>
      <w:bookmarkStart w:id="187" w:name="_Toc354590104"/>
      <w:bookmarkStart w:id="188" w:name="_Toc434174611"/>
      <w:bookmarkStart w:id="189" w:name="_Toc436299218"/>
      <w:bookmarkStart w:id="190" w:name="_Toc436300263"/>
      <w:bookmarkStart w:id="191" w:name="_Toc442340879"/>
      <w:bookmarkStart w:id="192" w:name="_Toc442345070"/>
      <w:bookmarkStart w:id="193" w:name="_Toc442345450"/>
      <w:bookmarkStart w:id="194" w:name="_Toc442345831"/>
      <w:bookmarkStart w:id="195" w:name="_Toc442797345"/>
      <w:bookmarkStart w:id="196" w:name="_Toc442799848"/>
      <w:bookmarkStart w:id="197" w:name="_Toc442866864"/>
      <w:bookmarkStart w:id="198" w:name="_Toc442867758"/>
      <w:bookmarkStart w:id="199" w:name="_Toc442953691"/>
      <w:bookmarkEnd w:id="185"/>
      <w:bookmarkEnd w:id="186"/>
      <w:bookmarkEnd w:id="187"/>
      <w:r w:rsidRPr="008D42E9">
        <w:rPr>
          <w:b/>
          <w:bCs/>
        </w:rPr>
        <w:t>Post-conditions</w:t>
      </w:r>
      <w:bookmarkEnd w:id="188"/>
      <w:bookmarkEnd w:id="189"/>
      <w:bookmarkEnd w:id="190"/>
      <w:bookmarkEnd w:id="191"/>
      <w:bookmarkEnd w:id="192"/>
      <w:bookmarkEnd w:id="193"/>
      <w:bookmarkEnd w:id="194"/>
      <w:bookmarkEnd w:id="195"/>
      <w:bookmarkEnd w:id="196"/>
      <w:bookmarkEnd w:id="197"/>
      <w:bookmarkEnd w:id="198"/>
      <w:bookmarkEnd w:id="199"/>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200" w:name="_Toc434174612"/>
      <w:bookmarkStart w:id="201" w:name="_Toc436299219"/>
      <w:bookmarkStart w:id="202" w:name="_Toc436300264"/>
      <w:bookmarkStart w:id="203" w:name="_Toc442340880"/>
      <w:bookmarkStart w:id="204" w:name="_Toc442345071"/>
      <w:bookmarkStart w:id="205" w:name="_Toc442345451"/>
      <w:bookmarkStart w:id="206" w:name="_Toc442345832"/>
      <w:bookmarkStart w:id="207" w:name="_Toc442797346"/>
      <w:bookmarkStart w:id="208" w:name="_Toc442799849"/>
      <w:bookmarkStart w:id="209" w:name="_Toc442866865"/>
      <w:bookmarkStart w:id="210" w:name="_Toc442867759"/>
      <w:bookmarkStart w:id="211" w:name="_Toc442953692"/>
      <w:bookmarkStart w:id="212" w:name="_Toc443316439"/>
      <w:r w:rsidRPr="008B67E3">
        <w:t>5.1.</w:t>
      </w:r>
      <w:r w:rsidR="00B22EC4">
        <w:t>2</w:t>
      </w:r>
      <w:r w:rsidRPr="008B67E3">
        <w:tab/>
        <w:t>Potential Service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p>
    <w:p w:rsidR="00CB0452" w:rsidRPr="00CB0452" w:rsidRDefault="00CB0452" w:rsidP="00CB0452">
      <w:r w:rsidRPr="00CB0452">
        <w:t xml:space="preserve">Services in this category require very low data error rate. Some of them also require very low latency, i.e. for industrial automation with delays of one </w:t>
      </w:r>
      <w:proofErr w:type="gramStart"/>
      <w:r w:rsidRPr="00CB0452">
        <w:t>ms</w:t>
      </w:r>
      <w:proofErr w:type="gramEnd"/>
      <w:r w:rsidRPr="00CB0452">
        <w:t>.</w:t>
      </w:r>
    </w:p>
    <w:p w:rsidR="00815602" w:rsidRPr="008B67E3" w:rsidRDefault="00815602" w:rsidP="00472C5B">
      <w:pPr>
        <w:pStyle w:val="Heading3"/>
      </w:pPr>
      <w:bookmarkStart w:id="213" w:name="_Toc434174613"/>
      <w:bookmarkStart w:id="214" w:name="_Toc436299220"/>
      <w:bookmarkStart w:id="215" w:name="_Toc436300265"/>
      <w:bookmarkStart w:id="216" w:name="_Toc442340881"/>
      <w:bookmarkStart w:id="217" w:name="_Toc442345072"/>
      <w:bookmarkStart w:id="218" w:name="_Toc442345452"/>
      <w:bookmarkStart w:id="219" w:name="_Toc442345833"/>
      <w:bookmarkStart w:id="220" w:name="_Toc442797347"/>
      <w:bookmarkStart w:id="221" w:name="_Toc442799850"/>
      <w:bookmarkStart w:id="222" w:name="_Toc442866866"/>
      <w:bookmarkStart w:id="223" w:name="_Toc442867760"/>
      <w:bookmarkStart w:id="224" w:name="_Toc442953693"/>
      <w:bookmarkStart w:id="225" w:name="_Toc443316440"/>
      <w:r w:rsidRPr="008B67E3">
        <w:t>5.1.</w:t>
      </w:r>
      <w:r w:rsidR="00B22EC4">
        <w:t>3</w:t>
      </w:r>
      <w:r w:rsidRPr="008B67E3">
        <w:tab/>
        <w:t>Potential Operational Requirements</w:t>
      </w:r>
      <w:bookmarkEnd w:id="213"/>
      <w:bookmarkEnd w:id="214"/>
      <w:bookmarkEnd w:id="215"/>
      <w:bookmarkEnd w:id="216"/>
      <w:bookmarkEnd w:id="217"/>
      <w:bookmarkEnd w:id="218"/>
      <w:bookmarkEnd w:id="219"/>
      <w:bookmarkEnd w:id="220"/>
      <w:bookmarkEnd w:id="221"/>
      <w:bookmarkEnd w:id="222"/>
      <w:bookmarkEnd w:id="223"/>
      <w:bookmarkEnd w:id="224"/>
      <w:bookmarkEnd w:id="225"/>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w:t>
      </w:r>
      <w:r w:rsidR="00A419AF">
        <w:rPr>
          <w:rFonts w:eastAsia="MS Mincho"/>
          <w:lang w:eastAsia="ja-JP"/>
        </w:rPr>
        <w:t>3</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UMTS/EPS/WiFi.</w:t>
      </w:r>
    </w:p>
    <w:p w:rsidR="00815602" w:rsidRPr="00134B1B" w:rsidRDefault="00815602" w:rsidP="008D42E9">
      <w:pPr>
        <w:pStyle w:val="TH"/>
      </w:pPr>
      <w:r w:rsidRPr="008B67E3">
        <w:lastRenderedPageBreak/>
        <w:t xml:space="preserve">Table </w:t>
      </w:r>
      <w:r w:rsidR="0089391F" w:rsidRPr="008B67E3">
        <w:t>5.</w:t>
      </w:r>
      <w:r w:rsidR="004D727D" w:rsidRPr="008B67E3">
        <w:t>1</w:t>
      </w:r>
      <w:r w:rsidR="0089391F" w:rsidRPr="008B67E3">
        <w:t>.</w:t>
      </w:r>
      <w:r w:rsidR="00CC3434">
        <w:t>3</w:t>
      </w:r>
      <w:r w:rsidRPr="008B67E3">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351340" w:rsidRDefault="00815602" w:rsidP="008D42E9">
            <w:pPr>
              <w:pStyle w:val="TAH"/>
            </w:pPr>
            <w:r w:rsidRPr="005125F1">
              <w:t>Sample use case</w:t>
            </w:r>
          </w:p>
        </w:tc>
        <w:tc>
          <w:tcPr>
            <w:tcW w:w="3731" w:type="dxa"/>
            <w:shd w:val="clear" w:color="auto" w:fill="D9D9D9"/>
          </w:tcPr>
          <w:p w:rsidR="00815602" w:rsidRPr="00351340" w:rsidRDefault="00815602" w:rsidP="008D42E9">
            <w:pPr>
              <w:pStyle w:val="TAH"/>
            </w:pPr>
            <w:r w:rsidRPr="005125F1">
              <w:t>Description</w:t>
            </w:r>
          </w:p>
        </w:tc>
        <w:tc>
          <w:tcPr>
            <w:tcW w:w="3268" w:type="dxa"/>
            <w:shd w:val="clear" w:color="auto" w:fill="D9D9D9"/>
          </w:tcPr>
          <w:p w:rsidR="00815602" w:rsidRPr="00351340" w:rsidRDefault="00815602" w:rsidP="008D42E9">
            <w:pPr>
              <w:pStyle w:val="TAH"/>
            </w:pPr>
            <w:r w:rsidRPr="005125F1">
              <w:t>Critical Requirements</w:t>
            </w:r>
          </w:p>
        </w:tc>
      </w:tr>
      <w:tr w:rsidR="00815602" w:rsidRPr="008B67E3" w:rsidTr="00C32D71">
        <w:trPr>
          <w:trHeight w:val="2207"/>
          <w:jc w:val="center"/>
        </w:trPr>
        <w:tc>
          <w:tcPr>
            <w:tcW w:w="1959" w:type="dxa"/>
          </w:tcPr>
          <w:p w:rsidR="00815602" w:rsidRPr="00883E3C" w:rsidRDefault="00815602" w:rsidP="008D42E9">
            <w:pPr>
              <w:pStyle w:val="TAL"/>
            </w:pPr>
            <w:r w:rsidRPr="005125F1">
              <w:t>Substation protection and control</w:t>
            </w:r>
          </w:p>
        </w:tc>
        <w:tc>
          <w:tcPr>
            <w:tcW w:w="3731" w:type="dxa"/>
          </w:tcPr>
          <w:p w:rsidR="00815602" w:rsidRPr="008B67E3" w:rsidRDefault="00815602" w:rsidP="008D42E9">
            <w:pPr>
              <w:pStyle w:val="TAL"/>
            </w:pPr>
            <w:r w:rsidRPr="008B67E3">
              <w:t>Automates fault detection and isolation to prevent large scale power outage</w:t>
            </w:r>
          </w:p>
          <w:p w:rsidR="00815602" w:rsidRPr="008B67E3" w:rsidRDefault="00815602" w:rsidP="008D42E9">
            <w:pPr>
              <w:pStyle w:val="TAL"/>
            </w:pPr>
            <w:r w:rsidRPr="008B67E3">
              <w:t>For example, Merging Units (</w:t>
            </w:r>
            <w:r w:rsidR="00A419AF" w:rsidRPr="008B67E3">
              <w:t>M</w:t>
            </w:r>
            <w:r w:rsidR="00A419AF">
              <w:t>U</w:t>
            </w:r>
            <w:r w:rsidR="00A419AF" w:rsidRPr="008B67E3">
              <w:t>s</w:t>
            </w:r>
            <w:r w:rsidRPr="008B67E3">
              <w:t>)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8D42E9">
            <w:pPr>
              <w:pStyle w:val="TAL"/>
            </w:pPr>
            <w:r w:rsidRPr="00883E3C">
              <w:t>Latency:</w:t>
            </w:r>
            <w:r w:rsidRPr="008B67E3">
              <w:t xml:space="preserve"> as low as 1 ms end-to-end </w:t>
            </w:r>
          </w:p>
          <w:p w:rsidR="00815602" w:rsidRPr="008B67E3" w:rsidRDefault="00815602" w:rsidP="008D42E9">
            <w:pPr>
              <w:pStyle w:val="TAL"/>
            </w:pPr>
            <w:r w:rsidRPr="00883E3C">
              <w:t>Packet loss rate:</w:t>
            </w:r>
            <w:r w:rsidRPr="008B67E3">
              <w:t xml:space="preserve"> as low as 1e-04</w:t>
            </w:r>
          </w:p>
          <w:p w:rsidR="00815602" w:rsidRPr="008B67E3" w:rsidRDefault="00815602" w:rsidP="008D42E9">
            <w:pPr>
              <w:pStyle w:val="TAL"/>
            </w:pPr>
            <w:r w:rsidRPr="00883E3C">
              <w:t>Transmission frequency:</w:t>
            </w:r>
            <w:r w:rsidRPr="008B67E3">
              <w:t xml:space="preserve"> 80 samples/cycle for protection applications. 256 samples/ cycle for quality analysis &amp; recording</w:t>
            </w:r>
          </w:p>
          <w:p w:rsidR="00815602" w:rsidRPr="008B67E3" w:rsidRDefault="00815602" w:rsidP="008D42E9">
            <w:pPr>
              <w:pStyle w:val="TAL"/>
            </w:pPr>
            <w:r w:rsidRPr="00883E3C">
              <w:t>Data rate:</w:t>
            </w:r>
            <w:r w:rsidRPr="008B67E3">
              <w:t xml:space="preserve"> ~12.5Mbps per MU at 256 samples/cycle</w:t>
            </w:r>
          </w:p>
          <w:p w:rsidR="00815602" w:rsidRPr="008B67E3" w:rsidRDefault="00815602" w:rsidP="008D42E9">
            <w:pPr>
              <w:pStyle w:val="TAL"/>
            </w:pPr>
            <w:r w:rsidRPr="00883E3C">
              <w:t>Range:</w:t>
            </w:r>
            <w:r w:rsidRPr="008B67E3">
              <w:t xml:space="preserve"> provide coverage to the substation</w:t>
            </w:r>
          </w:p>
        </w:tc>
      </w:tr>
      <w:tr w:rsidR="003C4D6B" w:rsidRPr="00414670" w:rsidTr="00C32D71">
        <w:trPr>
          <w:trHeight w:val="3102"/>
          <w:jc w:val="center"/>
        </w:trPr>
        <w:tc>
          <w:tcPr>
            <w:tcW w:w="1959" w:type="dxa"/>
          </w:tcPr>
          <w:p w:rsidR="003C4D6B" w:rsidRPr="00DF5EFD" w:rsidRDefault="003C4D6B" w:rsidP="008D42E9">
            <w:pPr>
              <w:pStyle w:val="TAL"/>
            </w:pPr>
            <w:r w:rsidRPr="00DF5EFD">
              <w:t xml:space="preserve">Smart grid system with distributed sensors and management </w:t>
            </w:r>
          </w:p>
          <w:p w:rsidR="003C4D6B" w:rsidRPr="00DF5EFD" w:rsidRDefault="003C4D6B" w:rsidP="008D42E9">
            <w:pPr>
              <w:pStyle w:val="TAL"/>
            </w:pPr>
          </w:p>
        </w:tc>
        <w:tc>
          <w:tcPr>
            <w:tcW w:w="3731" w:type="dxa"/>
          </w:tcPr>
          <w:p w:rsidR="003C4D6B" w:rsidRPr="008B67E3" w:rsidRDefault="003C4D6B" w:rsidP="008D42E9">
            <w:pPr>
              <w:pStyle w:val="TAL"/>
            </w:pPr>
            <w:r w:rsidRPr="008B67E3">
              <w:t xml:space="preserve">A smart grid system aims at improving the efficiency of energy distribution and requires prompt reaction in reconfiguring the smart grid network in response to unforeseen events. </w:t>
            </w:r>
          </w:p>
          <w:p w:rsidR="003C4D6B" w:rsidRPr="008B67E3" w:rsidRDefault="003C4D6B" w:rsidP="008D42E9">
            <w:pPr>
              <w:pStyle w:val="TAL"/>
            </w:pPr>
          </w:p>
        </w:tc>
        <w:tc>
          <w:tcPr>
            <w:tcW w:w="3268" w:type="dxa"/>
          </w:tcPr>
          <w:p w:rsidR="003C4D6B" w:rsidRPr="00C32D71" w:rsidRDefault="003C4D6B" w:rsidP="008D42E9">
            <w:pPr>
              <w:pStyle w:val="TAL"/>
            </w:pPr>
            <w:r w:rsidRPr="00C32D71">
              <w:rPr>
                <w:rFonts w:eastAsia="SimSun"/>
              </w:rPr>
              <w:t xml:space="preserve">Performance requirements are derived from </w:t>
            </w:r>
            <w:r w:rsidRPr="00C32D71">
              <w:t xml:space="preserve">EC FP7 project </w:t>
            </w:r>
            <w:r w:rsidRPr="00C32D71">
              <w:rPr>
                <w:rFonts w:eastAsia="SimSun"/>
              </w:rPr>
              <w:t xml:space="preserve">METIS </w:t>
            </w:r>
            <w:r w:rsidRPr="00C32D71">
              <w:t>Deliverable D.1.1:</w:t>
            </w:r>
          </w:p>
          <w:p w:rsidR="003C4D6B" w:rsidRPr="00C32D71" w:rsidRDefault="005B5418" w:rsidP="008D42E9">
            <w:pPr>
              <w:pStyle w:val="TAL"/>
            </w:pPr>
            <w:r w:rsidRPr="00C32D71">
              <w:t xml:space="preserve">- </w:t>
            </w:r>
            <w:r w:rsidR="003C4D6B" w:rsidRPr="00C32D71">
              <w:t xml:space="preserve">Throughput: from 200 to 1521 bytes reliably delivered in 8 ms, </w:t>
            </w:r>
          </w:p>
          <w:p w:rsidR="003C4D6B" w:rsidRPr="00C32D71" w:rsidRDefault="005B5418" w:rsidP="008D42E9">
            <w:pPr>
              <w:pStyle w:val="TAL"/>
            </w:pPr>
            <w:r w:rsidRPr="00C32D71">
              <w:t xml:space="preserve">- </w:t>
            </w:r>
            <w:r w:rsidR="003C4D6B" w:rsidRPr="00C32D71">
              <w:t xml:space="preserve">One trip time latency between any two communicating points should be less than 8 ms for event-triggered message that may occur anytime. </w:t>
            </w:r>
          </w:p>
          <w:p w:rsidR="003C4D6B" w:rsidRPr="008B67E3" w:rsidRDefault="005B5418" w:rsidP="008D42E9">
            <w:pPr>
              <w:pStyle w:val="TAL"/>
            </w:pPr>
            <w:r w:rsidRPr="00C32D71">
              <w:t xml:space="preserve">- </w:t>
            </w:r>
            <w:r w:rsidR="003C4D6B" w:rsidRPr="00C32D71">
              <w:t>Device density: dense urban hundreds of U</w:t>
            </w:r>
            <w:r w:rsidR="005C7AEE" w:rsidRPr="00C32D71">
              <w:t>E</w:t>
            </w:r>
            <w:r w:rsidR="003C4D6B" w:rsidRPr="00C32D71">
              <w:t>s per square km; urban: around 15 U</w:t>
            </w:r>
            <w:r w:rsidR="005C7AEE" w:rsidRPr="00C32D71">
              <w:t>E</w:t>
            </w:r>
            <w:r w:rsidR="003C4D6B" w:rsidRPr="00C32D71">
              <w:t>s per square km; populated rural: max 1 UE per squared km.</w:t>
            </w:r>
          </w:p>
        </w:tc>
      </w:tr>
      <w:tr w:rsidR="00CB0452" w:rsidRPr="00414670" w:rsidTr="00C44F46">
        <w:trPr>
          <w:jc w:val="center"/>
        </w:trPr>
        <w:tc>
          <w:tcPr>
            <w:tcW w:w="1959" w:type="dxa"/>
          </w:tcPr>
          <w:p w:rsidR="00CB0452" w:rsidRPr="00DF5EFD" w:rsidRDefault="00CB0452" w:rsidP="008D42E9">
            <w:pPr>
              <w:pStyle w:val="TAL"/>
            </w:pPr>
            <w:r>
              <w:t>Public Safety</w:t>
            </w:r>
          </w:p>
        </w:tc>
        <w:tc>
          <w:tcPr>
            <w:tcW w:w="3731" w:type="dxa"/>
          </w:tcPr>
          <w:p w:rsidR="00CB0452" w:rsidRPr="008B67E3" w:rsidRDefault="00CB0452" w:rsidP="008D42E9">
            <w:pPr>
              <w:pStyle w:val="TAL"/>
            </w:pPr>
            <w:r>
              <w:t>Operation of first responders in case of fire or other kind of emergency situation.</w:t>
            </w:r>
          </w:p>
        </w:tc>
        <w:tc>
          <w:tcPr>
            <w:tcW w:w="3268" w:type="dxa"/>
          </w:tcPr>
          <w:p w:rsidR="00CB0452" w:rsidRDefault="00CB0452" w:rsidP="008D42E9">
            <w:pPr>
              <w:pStyle w:val="TAL"/>
            </w:pPr>
            <w:r>
              <w:t>Public Safety requires preferential handling of its traffic.</w:t>
            </w:r>
          </w:p>
          <w:p w:rsidR="00CB0452" w:rsidRPr="00414670" w:rsidRDefault="00CB0452" w:rsidP="008D42E9">
            <w:pPr>
              <w:pStyle w:val="TAL"/>
              <w:rPr>
                <w:rFonts w:eastAsia="SimSun" w:cs="Arial"/>
                <w:szCs w:val="18"/>
                <w:lang w:eastAsia="zh-CN"/>
              </w:rPr>
            </w:pPr>
          </w:p>
        </w:tc>
      </w:tr>
      <w:tr w:rsidR="00CC3434" w:rsidTr="00CC3434">
        <w:trPr>
          <w:jc w:val="center"/>
        </w:trPr>
        <w:tc>
          <w:tcPr>
            <w:tcW w:w="1959"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t>Multimedia Priority Service (MPS)</w:t>
            </w:r>
          </w:p>
        </w:tc>
        <w:tc>
          <w:tcPr>
            <w:tcW w:w="3731"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rsidRPr="002473D7">
              <w:t>Priority communications to authorized national security and emergency preparedness (NS/EP) users in time</w:t>
            </w:r>
            <w:r>
              <w:t xml:space="preserve">s of disasters and emergency.  </w:t>
            </w:r>
            <w:r w:rsidRPr="002473D7">
              <w:t xml:space="preserve">Authorized NS/EP users have to rely on public network services when the communication capability of the serving network may be impaired, for example due to congestion or partial network infrastructure outages, perhaps due to a direct or indirect result of the emergency situation and therefore needs preferential </w:t>
            </w:r>
            <w:r>
              <w:t>handling</w:t>
            </w:r>
            <w:r w:rsidRPr="002473D7">
              <w:t xml:space="preserve"> and </w:t>
            </w:r>
            <w:r>
              <w:t xml:space="preserve">priority </w:t>
            </w:r>
            <w:r w:rsidRPr="002473D7">
              <w:t>access to communication resources.</w:t>
            </w:r>
          </w:p>
        </w:tc>
        <w:tc>
          <w:tcPr>
            <w:tcW w:w="3268" w:type="dxa"/>
            <w:tcBorders>
              <w:top w:val="single" w:sz="4" w:space="0" w:color="auto"/>
              <w:left w:val="single" w:sz="4" w:space="0" w:color="auto"/>
              <w:bottom w:val="single" w:sz="4" w:space="0" w:color="auto"/>
              <w:right w:val="single" w:sz="4" w:space="0" w:color="auto"/>
            </w:tcBorders>
          </w:tcPr>
          <w:p w:rsidR="00CC3434" w:rsidRDefault="00CC3434" w:rsidP="008D42E9">
            <w:pPr>
              <w:pStyle w:val="TAL"/>
            </w:pPr>
            <w:r w:rsidRPr="00CC3434">
              <w:t>MPS requires preferential handling, and priority treatment.</w:t>
            </w:r>
          </w:p>
        </w:tc>
      </w:tr>
    </w:tbl>
    <w:p w:rsidR="00815602" w:rsidRPr="00414670" w:rsidRDefault="00815602" w:rsidP="00C7256A">
      <w:pPr>
        <w:rPr>
          <w:rFonts w:eastAsia="MS Mincho"/>
          <w:lang w:eastAsia="ja-JP"/>
        </w:rPr>
      </w:pPr>
    </w:p>
    <w:p w:rsidR="00143504" w:rsidRPr="00414670" w:rsidRDefault="00143504" w:rsidP="00472C5B">
      <w:pPr>
        <w:pStyle w:val="Heading2"/>
      </w:pPr>
      <w:bookmarkStart w:id="226" w:name="_Toc434174614"/>
      <w:bookmarkStart w:id="227" w:name="_Toc436299221"/>
      <w:bookmarkStart w:id="228" w:name="_Toc436300266"/>
      <w:bookmarkStart w:id="229" w:name="_Toc442340882"/>
      <w:bookmarkStart w:id="230" w:name="_Toc442345073"/>
      <w:bookmarkStart w:id="231" w:name="_Toc442345453"/>
      <w:bookmarkStart w:id="232" w:name="_Toc442345834"/>
      <w:bookmarkStart w:id="233" w:name="_Toc442797348"/>
      <w:bookmarkStart w:id="234" w:name="_Toc442799851"/>
      <w:bookmarkStart w:id="235" w:name="_Toc442866867"/>
      <w:bookmarkStart w:id="236" w:name="_Toc442867761"/>
      <w:bookmarkStart w:id="237" w:name="_Toc442953694"/>
      <w:bookmarkStart w:id="238" w:name="_Toc443316441"/>
      <w:r w:rsidRPr="00414670">
        <w:t>5.</w:t>
      </w:r>
      <w:r w:rsidR="00815602" w:rsidRPr="00414670">
        <w:t>2</w:t>
      </w:r>
      <w:r w:rsidRPr="00414670">
        <w:tab/>
        <w:t>Network Slicing</w:t>
      </w:r>
      <w:bookmarkEnd w:id="226"/>
      <w:bookmarkEnd w:id="227"/>
      <w:bookmarkEnd w:id="228"/>
      <w:bookmarkEnd w:id="229"/>
      <w:bookmarkEnd w:id="230"/>
      <w:bookmarkEnd w:id="231"/>
      <w:bookmarkEnd w:id="232"/>
      <w:bookmarkEnd w:id="233"/>
      <w:bookmarkEnd w:id="234"/>
      <w:bookmarkEnd w:id="235"/>
      <w:bookmarkEnd w:id="236"/>
      <w:bookmarkEnd w:id="237"/>
      <w:bookmarkEnd w:id="238"/>
    </w:p>
    <w:p w:rsidR="00143504" w:rsidRPr="008B67E3" w:rsidRDefault="00143504" w:rsidP="00472C5B">
      <w:pPr>
        <w:pStyle w:val="Heading3"/>
      </w:pPr>
      <w:bookmarkStart w:id="239" w:name="_Toc434174615"/>
      <w:bookmarkStart w:id="240" w:name="_Toc436299222"/>
      <w:bookmarkStart w:id="241" w:name="_Toc436300267"/>
      <w:bookmarkStart w:id="242" w:name="_Toc442340883"/>
      <w:bookmarkStart w:id="243" w:name="_Toc442345074"/>
      <w:bookmarkStart w:id="244" w:name="_Toc442345454"/>
      <w:bookmarkStart w:id="245" w:name="_Toc442345835"/>
      <w:bookmarkStart w:id="246" w:name="_Toc442797349"/>
      <w:bookmarkStart w:id="247" w:name="_Toc442799852"/>
      <w:bookmarkStart w:id="248" w:name="_Toc442866868"/>
      <w:bookmarkStart w:id="249" w:name="_Toc442867762"/>
      <w:bookmarkStart w:id="250" w:name="_Toc442953695"/>
      <w:bookmarkStart w:id="251" w:name="_Toc443316442"/>
      <w:r w:rsidRPr="00414670">
        <w:t>5.</w:t>
      </w:r>
      <w:r w:rsidR="00815602" w:rsidRPr="00414670">
        <w:t>2</w:t>
      </w:r>
      <w:r w:rsidRPr="00414670">
        <w:t>.1</w:t>
      </w:r>
      <w:r w:rsidRPr="00414670">
        <w:tab/>
        <w:t>Description</w:t>
      </w:r>
      <w:bookmarkEnd w:id="239"/>
      <w:bookmarkEnd w:id="240"/>
      <w:bookmarkEnd w:id="241"/>
      <w:bookmarkEnd w:id="242"/>
      <w:bookmarkEnd w:id="243"/>
      <w:bookmarkEnd w:id="244"/>
      <w:bookmarkEnd w:id="245"/>
      <w:bookmarkEnd w:id="246"/>
      <w:bookmarkEnd w:id="247"/>
      <w:bookmarkEnd w:id="248"/>
      <w:bookmarkEnd w:id="249"/>
      <w:bookmarkEnd w:id="250"/>
      <w:bookmarkEnd w:id="251"/>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r w:rsidR="007E351B">
        <w:rPr>
          <w:rFonts w:eastAsia="MS Mincho"/>
          <w:lang w:eastAsia="ja-JP"/>
        </w:rPr>
        <w:t xml:space="preserve"> Furthermore, to support network slices with mission critical </w:t>
      </w:r>
      <w:r w:rsidR="007E351B">
        <w:rPr>
          <w:rFonts w:eastAsia="MS Mincho"/>
          <w:lang w:eastAsia="ja-JP"/>
        </w:rPr>
        <w:lastRenderedPageBreak/>
        <w:t>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C07B2D" w:rsidRDefault="0095766D" w:rsidP="0095766D">
      <w:pPr>
        <w:rPr>
          <w:rFonts w:eastAsia="MS Mincho"/>
        </w:rPr>
      </w:pPr>
    </w:p>
    <w:p w:rsidR="004B66BF" w:rsidRPr="00C07B2D" w:rsidRDefault="00BA0DBF" w:rsidP="00E63306">
      <w:pPr>
        <w:pStyle w:val="TH"/>
        <w:rPr>
          <w:rFonts w:eastAsia="MS Mincho"/>
        </w:rPr>
      </w:pPr>
      <w:r w:rsidRPr="00A37B1A">
        <w:rPr>
          <w:rFonts w:eastAsia="MS Mincho"/>
          <w:b w:val="0"/>
          <w:noProof/>
          <w:lang w:eastAsia="en-GB"/>
        </w:rPr>
        <w:drawing>
          <wp:inline distT="0" distB="0" distL="0" distR="0" wp14:anchorId="1A4B21A0" wp14:editId="4F55A4D5">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C07B2D" w:rsidRDefault="00143504" w:rsidP="00351340">
      <w:pPr>
        <w:pStyle w:val="TF"/>
      </w:pPr>
      <w:r w:rsidRPr="00C07B2D">
        <w:t xml:space="preserve">Figure </w:t>
      </w:r>
      <w:r w:rsidR="0089391F" w:rsidRPr="00C07B2D">
        <w:t>5.2.</w:t>
      </w:r>
      <w:r w:rsidR="004D727D" w:rsidRPr="00C07B2D">
        <w:t>1</w:t>
      </w:r>
      <w:r w:rsidR="001B5E2C">
        <w:t>.1</w:t>
      </w:r>
      <w:r w:rsidR="00A419AF" w:rsidRPr="00C07B2D">
        <w:t xml:space="preserve">: </w:t>
      </w:r>
      <w:r w:rsidRPr="00C07B2D">
        <w:t>Network slices that cater for different use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Pr="0085185C" w:rsidRDefault="0085185C" w:rsidP="00C07B2D">
      <w:pPr>
        <w:pStyle w:val="B1"/>
      </w:pPr>
      <w:r>
        <w:t>-</w:t>
      </w:r>
      <w:r>
        <w:tab/>
      </w:r>
      <w:r w:rsidR="00766A15" w:rsidRPr="0085185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5185C" w:rsidRDefault="0085185C" w:rsidP="00C07B2D">
      <w:pPr>
        <w:pStyle w:val="B1"/>
      </w:pPr>
      <w:r>
        <w:t>-</w:t>
      </w:r>
      <w:r>
        <w:tab/>
      </w:r>
      <w:r w:rsidR="00766A15" w:rsidRPr="0085185C">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B67E3" w:rsidRDefault="00143504" w:rsidP="00472C5B">
      <w:pPr>
        <w:pStyle w:val="Heading3"/>
      </w:pPr>
      <w:bookmarkStart w:id="252" w:name="_Toc408371055"/>
      <w:bookmarkStart w:id="253" w:name="_Toc434174616"/>
      <w:bookmarkStart w:id="254" w:name="_Toc436299223"/>
      <w:bookmarkStart w:id="255" w:name="_Toc436300268"/>
      <w:bookmarkStart w:id="256" w:name="_Toc442340884"/>
      <w:bookmarkStart w:id="257" w:name="_Toc442345075"/>
      <w:bookmarkStart w:id="258" w:name="_Toc442345455"/>
      <w:bookmarkStart w:id="259" w:name="_Toc442345836"/>
      <w:bookmarkStart w:id="260" w:name="_Toc442797350"/>
      <w:bookmarkStart w:id="261" w:name="_Toc442799853"/>
      <w:bookmarkStart w:id="262" w:name="_Toc442866869"/>
      <w:bookmarkStart w:id="263" w:name="_Toc442867763"/>
      <w:bookmarkStart w:id="264" w:name="_Toc442953696"/>
      <w:bookmarkStart w:id="265" w:name="_Toc443316443"/>
      <w:r w:rsidRPr="008B67E3">
        <w:t>5.</w:t>
      </w:r>
      <w:r w:rsidR="00815602" w:rsidRPr="008B67E3">
        <w:t>2</w:t>
      </w:r>
      <w:r w:rsidRPr="008B67E3">
        <w:t>.2</w:t>
      </w:r>
      <w:r w:rsidRPr="008B67E3">
        <w:tab/>
        <w:t>Potential Service Requirements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lastRenderedPageBreak/>
        <w:t>The 3GPP System shall be able to enable a UE to obtain service from a specific network slice e.g. based on subscription or terminal type.</w:t>
      </w:r>
    </w:p>
    <w:p w:rsidR="00143504" w:rsidRPr="008B67E3" w:rsidRDefault="00143504" w:rsidP="00472C5B">
      <w:pPr>
        <w:pStyle w:val="Heading3"/>
      </w:pPr>
      <w:bookmarkStart w:id="266" w:name="_Toc434174617"/>
      <w:bookmarkStart w:id="267" w:name="_Toc436299224"/>
      <w:bookmarkStart w:id="268" w:name="_Toc436300269"/>
      <w:bookmarkStart w:id="269" w:name="_Toc442340885"/>
      <w:bookmarkStart w:id="270" w:name="_Toc442345076"/>
      <w:bookmarkStart w:id="271" w:name="_Toc442345456"/>
      <w:bookmarkStart w:id="272" w:name="_Toc442345837"/>
      <w:bookmarkStart w:id="273" w:name="_Toc442797351"/>
      <w:bookmarkStart w:id="274" w:name="_Toc442799854"/>
      <w:bookmarkStart w:id="275" w:name="_Toc442866870"/>
      <w:bookmarkStart w:id="276" w:name="_Toc442867764"/>
      <w:bookmarkStart w:id="277" w:name="_Toc442953697"/>
      <w:bookmarkStart w:id="278" w:name="_Toc443316444"/>
      <w:r w:rsidRPr="008B67E3">
        <w:t>5.</w:t>
      </w:r>
      <w:r w:rsidR="00815602" w:rsidRPr="008B67E3">
        <w:t>2</w:t>
      </w:r>
      <w:r w:rsidRPr="008B67E3">
        <w:t>.3</w:t>
      </w:r>
      <w:r w:rsidRPr="008B67E3">
        <w:tab/>
        <w:t>Potential Operational Requirements</w:t>
      </w:r>
      <w:bookmarkEnd w:id="266"/>
      <w:bookmarkEnd w:id="267"/>
      <w:bookmarkEnd w:id="268"/>
      <w:bookmarkEnd w:id="269"/>
      <w:bookmarkEnd w:id="270"/>
      <w:bookmarkEnd w:id="271"/>
      <w:bookmarkEnd w:id="272"/>
      <w:bookmarkEnd w:id="273"/>
      <w:bookmarkEnd w:id="274"/>
      <w:bookmarkEnd w:id="275"/>
      <w:bookmarkEnd w:id="276"/>
      <w:bookmarkEnd w:id="277"/>
      <w:bookmarkEnd w:id="278"/>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279" w:name="_Toc434174618"/>
      <w:bookmarkStart w:id="280" w:name="_Toc436299225"/>
      <w:bookmarkStart w:id="281" w:name="_Toc436300270"/>
      <w:bookmarkStart w:id="282" w:name="_Toc442340886"/>
      <w:bookmarkStart w:id="283" w:name="_Toc442345077"/>
      <w:bookmarkStart w:id="284" w:name="_Toc442345457"/>
      <w:bookmarkStart w:id="285" w:name="_Toc442345838"/>
      <w:bookmarkStart w:id="286" w:name="_Toc442797352"/>
      <w:bookmarkStart w:id="287" w:name="_Toc442799855"/>
      <w:bookmarkStart w:id="288" w:name="_Toc442866871"/>
      <w:bookmarkStart w:id="289" w:name="_Toc442867765"/>
      <w:bookmarkStart w:id="290" w:name="_Toc442953698"/>
      <w:bookmarkStart w:id="291" w:name="_Toc443316445"/>
      <w:bookmarkEnd w:id="138"/>
      <w:r w:rsidRPr="008B67E3">
        <w:rPr>
          <w:rFonts w:eastAsia="MS Mincho"/>
        </w:rPr>
        <w:t>5.3</w:t>
      </w:r>
      <w:r w:rsidRPr="008B67E3">
        <w:rPr>
          <w:rFonts w:eastAsia="MS Mincho"/>
        </w:rPr>
        <w:tab/>
        <w:t>Lifeline communications / natural disaster</w:t>
      </w:r>
      <w:bookmarkEnd w:id="279"/>
      <w:bookmarkEnd w:id="280"/>
      <w:bookmarkEnd w:id="281"/>
      <w:bookmarkEnd w:id="282"/>
      <w:bookmarkEnd w:id="283"/>
      <w:bookmarkEnd w:id="284"/>
      <w:bookmarkEnd w:id="285"/>
      <w:bookmarkEnd w:id="286"/>
      <w:bookmarkEnd w:id="287"/>
      <w:bookmarkEnd w:id="288"/>
      <w:bookmarkEnd w:id="289"/>
      <w:bookmarkEnd w:id="290"/>
      <w:bookmarkEnd w:id="291"/>
    </w:p>
    <w:p w:rsidR="00815602" w:rsidRPr="008B67E3" w:rsidRDefault="00815602" w:rsidP="00472C5B">
      <w:pPr>
        <w:pStyle w:val="Heading3"/>
        <w:rPr>
          <w:rFonts w:eastAsia="MS Mincho"/>
          <w:lang w:eastAsia="ja-JP"/>
        </w:rPr>
      </w:pPr>
      <w:bookmarkStart w:id="292" w:name="_Toc408371050"/>
      <w:bookmarkStart w:id="293" w:name="_Toc434174619"/>
      <w:bookmarkStart w:id="294" w:name="_Toc436299226"/>
      <w:bookmarkStart w:id="295" w:name="_Toc436300271"/>
      <w:bookmarkStart w:id="296" w:name="_Toc442340887"/>
      <w:bookmarkStart w:id="297" w:name="_Toc442345078"/>
      <w:bookmarkStart w:id="298" w:name="_Toc442345458"/>
      <w:bookmarkStart w:id="299" w:name="_Toc442345839"/>
      <w:bookmarkStart w:id="300" w:name="_Toc442797353"/>
      <w:bookmarkStart w:id="301" w:name="_Toc442799856"/>
      <w:bookmarkStart w:id="302" w:name="_Toc442866872"/>
      <w:bookmarkStart w:id="303" w:name="_Toc442867766"/>
      <w:bookmarkStart w:id="304" w:name="_Toc442953699"/>
      <w:bookmarkStart w:id="305" w:name="_Toc443316446"/>
      <w:r w:rsidRPr="008B67E3">
        <w:t>5.3.1</w:t>
      </w:r>
      <w:r w:rsidRPr="008B67E3">
        <w:tab/>
        <w:t>Description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proofErr w:type="gramStart"/>
      <w:r w:rsidR="004D727D" w:rsidRPr="008B67E3">
        <w:rPr>
          <w:rFonts w:eastAsia="MS Mincho"/>
          <w:lang w:eastAsia="ja-JP"/>
        </w:rPr>
        <w:t>(</w:t>
      </w:r>
      <w:r w:rsidRPr="008B67E3">
        <w:rPr>
          <w:rFonts w:eastAsia="MS Mincho"/>
          <w:lang w:eastAsia="ja-JP"/>
        </w:rPr>
        <w:t>NGMN 5G White Paper, section 3.2.1, xi.</w:t>
      </w:r>
      <w:proofErr w:type="gramEnd"/>
      <w:r w:rsidRPr="008B67E3">
        <w:rPr>
          <w:rFonts w:eastAsia="MS Mincho"/>
          <w:lang w:eastAsia="ja-JP"/>
        </w:rPr>
        <w:t xml:space="preserve">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306" w:name="_Toc434174620"/>
      <w:bookmarkStart w:id="307" w:name="_Toc436299227"/>
      <w:bookmarkStart w:id="308" w:name="_Toc436300272"/>
      <w:bookmarkStart w:id="309" w:name="_Toc442340888"/>
      <w:bookmarkStart w:id="310" w:name="_Toc442345079"/>
      <w:bookmarkStart w:id="311" w:name="_Toc442345459"/>
      <w:bookmarkStart w:id="312" w:name="_Toc442345840"/>
      <w:bookmarkStart w:id="313" w:name="_Toc442866873"/>
      <w:bookmarkStart w:id="314" w:name="_Toc442867767"/>
      <w:bookmarkStart w:id="315" w:name="_Toc442953700"/>
      <w:bookmarkStart w:id="316" w:name="_Toc443316447"/>
      <w:r w:rsidRPr="008B67E3">
        <w:t>5.3.2</w:t>
      </w:r>
      <w:r w:rsidRPr="008B67E3">
        <w:tab/>
        <w:t>Potential Service Requirements</w:t>
      </w:r>
      <w:bookmarkEnd w:id="306"/>
      <w:bookmarkEnd w:id="307"/>
      <w:bookmarkEnd w:id="308"/>
      <w:bookmarkEnd w:id="309"/>
      <w:bookmarkEnd w:id="310"/>
      <w:bookmarkEnd w:id="311"/>
      <w:bookmarkEnd w:id="312"/>
      <w:bookmarkEnd w:id="313"/>
      <w:bookmarkEnd w:id="314"/>
      <w:bookmarkEnd w:id="315"/>
      <w:bookmarkEnd w:id="316"/>
    </w:p>
    <w:p w:rsidR="00815602" w:rsidRPr="008B67E3" w:rsidRDefault="00E82292" w:rsidP="00815602">
      <w:pPr>
        <w:rPr>
          <w:rFonts w:eastAsia="MS Mincho"/>
          <w:lang w:eastAsia="ja-JP"/>
        </w:rPr>
      </w:pPr>
      <w:r>
        <w:rPr>
          <w:rFonts w:eastAsia="MS Mincho"/>
          <w:lang w:eastAsia="ja-JP"/>
        </w:rPr>
        <w:t>Void.</w:t>
      </w:r>
    </w:p>
    <w:p w:rsidR="00815602" w:rsidRPr="008B67E3" w:rsidRDefault="00815602" w:rsidP="00472C5B">
      <w:pPr>
        <w:pStyle w:val="Heading3"/>
      </w:pPr>
      <w:bookmarkStart w:id="317" w:name="_Toc434174621"/>
      <w:bookmarkStart w:id="318" w:name="_Toc436299228"/>
      <w:bookmarkStart w:id="319" w:name="_Toc436300273"/>
      <w:bookmarkStart w:id="320" w:name="_Toc442340889"/>
      <w:bookmarkStart w:id="321" w:name="_Toc442345080"/>
      <w:bookmarkStart w:id="322" w:name="_Toc442345460"/>
      <w:bookmarkStart w:id="323" w:name="_Toc442345841"/>
      <w:bookmarkStart w:id="324" w:name="_Toc442797354"/>
      <w:bookmarkStart w:id="325" w:name="_Toc442799857"/>
      <w:bookmarkStart w:id="326" w:name="_Toc442866874"/>
      <w:bookmarkStart w:id="327" w:name="_Toc442867768"/>
      <w:bookmarkStart w:id="328" w:name="_Toc442953701"/>
      <w:bookmarkStart w:id="329" w:name="_Toc443316448"/>
      <w:r w:rsidRPr="008B67E3">
        <w:t>5.3.3</w:t>
      </w:r>
      <w:r w:rsidRPr="008B67E3">
        <w:tab/>
        <w:t>Potential Operational Requirements</w:t>
      </w:r>
      <w:bookmarkEnd w:id="317"/>
      <w:bookmarkEnd w:id="318"/>
      <w:bookmarkEnd w:id="319"/>
      <w:bookmarkEnd w:id="320"/>
      <w:bookmarkEnd w:id="321"/>
      <w:bookmarkEnd w:id="322"/>
      <w:bookmarkEnd w:id="323"/>
      <w:bookmarkEnd w:id="324"/>
      <w:bookmarkEnd w:id="325"/>
      <w:bookmarkEnd w:id="326"/>
      <w:bookmarkEnd w:id="327"/>
      <w:bookmarkEnd w:id="328"/>
      <w:bookmarkEnd w:id="329"/>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C07B2D" w:rsidRDefault="0056284B" w:rsidP="00C41434"/>
    <w:p w:rsidR="0065057E" w:rsidRPr="00030727" w:rsidRDefault="0065057E" w:rsidP="00472C5B">
      <w:pPr>
        <w:pStyle w:val="Heading2"/>
      </w:pPr>
      <w:bookmarkStart w:id="330" w:name="_Toc434174622"/>
      <w:bookmarkStart w:id="331" w:name="_Toc436299229"/>
      <w:bookmarkStart w:id="332" w:name="_Toc436300274"/>
      <w:bookmarkStart w:id="333" w:name="_Toc442340890"/>
      <w:bookmarkStart w:id="334" w:name="_Toc442345081"/>
      <w:bookmarkStart w:id="335" w:name="_Toc442345461"/>
      <w:bookmarkStart w:id="336" w:name="_Toc442345842"/>
      <w:bookmarkStart w:id="337" w:name="_Toc442797355"/>
      <w:bookmarkStart w:id="338" w:name="_Toc442799858"/>
      <w:bookmarkStart w:id="339" w:name="_Toc442866875"/>
      <w:bookmarkStart w:id="340" w:name="_Toc442867769"/>
      <w:bookmarkStart w:id="341" w:name="_Toc442953702"/>
      <w:bookmarkStart w:id="342" w:name="_Toc443316449"/>
      <w:r w:rsidRPr="00414670">
        <w:lastRenderedPageBreak/>
        <w:t>5.4</w:t>
      </w:r>
      <w:r w:rsidRPr="00030727">
        <w:tab/>
        <w:t>Migration of Services from earlier generations</w:t>
      </w:r>
      <w:bookmarkEnd w:id="330"/>
      <w:bookmarkEnd w:id="331"/>
      <w:bookmarkEnd w:id="332"/>
      <w:bookmarkEnd w:id="333"/>
      <w:bookmarkEnd w:id="334"/>
      <w:bookmarkEnd w:id="335"/>
      <w:bookmarkEnd w:id="336"/>
      <w:bookmarkEnd w:id="337"/>
      <w:bookmarkEnd w:id="338"/>
      <w:bookmarkEnd w:id="339"/>
      <w:bookmarkEnd w:id="340"/>
      <w:bookmarkEnd w:id="341"/>
      <w:bookmarkEnd w:id="342"/>
    </w:p>
    <w:p w:rsidR="0065057E" w:rsidRPr="002F4248" w:rsidRDefault="0065057E" w:rsidP="00472C5B">
      <w:pPr>
        <w:pStyle w:val="Heading3"/>
      </w:pPr>
      <w:bookmarkStart w:id="343" w:name="_Toc434174623"/>
      <w:bookmarkStart w:id="344" w:name="_Toc436299230"/>
      <w:bookmarkStart w:id="345" w:name="_Toc436300275"/>
      <w:bookmarkStart w:id="346" w:name="_Toc442340891"/>
      <w:bookmarkStart w:id="347" w:name="_Toc442345082"/>
      <w:bookmarkStart w:id="348" w:name="_Toc442345462"/>
      <w:bookmarkStart w:id="349" w:name="_Toc442345843"/>
      <w:bookmarkStart w:id="350" w:name="_Toc442797356"/>
      <w:bookmarkStart w:id="351" w:name="_Toc442799859"/>
      <w:bookmarkStart w:id="352" w:name="_Toc442866876"/>
      <w:bookmarkStart w:id="353" w:name="_Toc442867770"/>
      <w:bookmarkStart w:id="354" w:name="_Toc442953703"/>
      <w:bookmarkStart w:id="355" w:name="_Toc443316450"/>
      <w:r w:rsidRPr="00843473">
        <w:t>5.</w:t>
      </w:r>
      <w:r w:rsidRPr="002F4248">
        <w:t>4.1</w:t>
      </w:r>
      <w:r w:rsidRPr="002F4248">
        <w:tab/>
        <w:t>Description</w:t>
      </w:r>
      <w:bookmarkEnd w:id="343"/>
      <w:bookmarkEnd w:id="344"/>
      <w:bookmarkEnd w:id="345"/>
      <w:bookmarkEnd w:id="346"/>
      <w:bookmarkEnd w:id="347"/>
      <w:bookmarkEnd w:id="348"/>
      <w:bookmarkEnd w:id="349"/>
      <w:bookmarkEnd w:id="350"/>
      <w:bookmarkEnd w:id="351"/>
      <w:bookmarkEnd w:id="352"/>
      <w:bookmarkEnd w:id="353"/>
      <w:bookmarkEnd w:id="354"/>
      <w:bookmarkEnd w:id="355"/>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356" w:name="_Toc434174624"/>
      <w:bookmarkStart w:id="357" w:name="_Toc436299231"/>
      <w:bookmarkStart w:id="358" w:name="_Toc436300276"/>
      <w:bookmarkStart w:id="359" w:name="_Toc442340892"/>
      <w:bookmarkStart w:id="360" w:name="_Toc442345083"/>
      <w:bookmarkStart w:id="361" w:name="_Toc442345463"/>
      <w:bookmarkStart w:id="362" w:name="_Toc442345844"/>
      <w:bookmarkStart w:id="363" w:name="_Toc442797357"/>
      <w:bookmarkStart w:id="364" w:name="_Toc442799860"/>
      <w:bookmarkStart w:id="365" w:name="_Toc442866877"/>
      <w:bookmarkStart w:id="366" w:name="_Toc442867771"/>
      <w:bookmarkStart w:id="367" w:name="_Toc442953704"/>
      <w:bookmarkStart w:id="368" w:name="_Toc443316451"/>
      <w:r w:rsidRPr="00414670">
        <w:t>5.4</w:t>
      </w:r>
      <w:r w:rsidRPr="00030727">
        <w:t>.2</w:t>
      </w:r>
      <w:r w:rsidRPr="00030727">
        <w:tab/>
        <w:t>Potential Service Requirements</w:t>
      </w:r>
      <w:bookmarkEnd w:id="356"/>
      <w:bookmarkEnd w:id="357"/>
      <w:bookmarkEnd w:id="358"/>
      <w:bookmarkEnd w:id="359"/>
      <w:bookmarkEnd w:id="360"/>
      <w:bookmarkEnd w:id="361"/>
      <w:bookmarkEnd w:id="362"/>
      <w:bookmarkEnd w:id="363"/>
      <w:bookmarkEnd w:id="364"/>
      <w:bookmarkEnd w:id="365"/>
      <w:bookmarkEnd w:id="366"/>
      <w:bookmarkEnd w:id="367"/>
      <w:bookmarkEnd w:id="368"/>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8D42E9">
      <w:pPr>
        <w:pStyle w:val="B1"/>
        <w:rPr>
          <w:rFonts w:eastAsia="MS Mincho"/>
          <w:lang w:eastAsia="ja-JP"/>
        </w:rPr>
      </w:pPr>
      <w:r w:rsidRPr="002F4248">
        <w:rPr>
          <w:rFonts w:eastAsia="MS Mincho"/>
          <w:lang w:eastAsia="ja-JP"/>
        </w:rPr>
        <w:t>IMS based Voice, Video and Messaging.</w:t>
      </w:r>
    </w:p>
    <w:p w:rsidR="0065057E" w:rsidRPr="009E0B4C" w:rsidRDefault="0065057E" w:rsidP="008D42E9">
      <w:pPr>
        <w:pStyle w:val="B1"/>
        <w:rPr>
          <w:rFonts w:eastAsia="MS Mincho"/>
          <w:lang w:eastAsia="ja-JP"/>
        </w:rPr>
      </w:pPr>
      <w:r w:rsidRPr="009E0B4C">
        <w:rPr>
          <w:rFonts w:eastAsia="MS Mincho"/>
          <w:lang w:eastAsia="ja-JP"/>
        </w:rPr>
        <w:t>Location services</w:t>
      </w:r>
    </w:p>
    <w:p w:rsidR="0065057E" w:rsidRDefault="0065057E" w:rsidP="008D42E9">
      <w:pPr>
        <w:pStyle w:val="B1"/>
        <w:rPr>
          <w:rFonts w:eastAsia="MS Mincho"/>
          <w:lang w:eastAsia="ja-JP"/>
        </w:rPr>
      </w:pPr>
      <w:r w:rsidRPr="008E0B30">
        <w:rPr>
          <w:rFonts w:eastAsia="MS Mincho"/>
          <w:lang w:eastAsia="ja-JP"/>
        </w:rPr>
        <w:t>Public Warning System</w:t>
      </w:r>
    </w:p>
    <w:p w:rsidR="003540AA" w:rsidRPr="008E0B30" w:rsidRDefault="003540AA" w:rsidP="008D42E9">
      <w:pPr>
        <w:pStyle w:val="B1"/>
        <w:rPr>
          <w:rFonts w:eastAsia="MS Mincho"/>
          <w:lang w:eastAsia="ja-JP"/>
        </w:rPr>
      </w:pPr>
      <w:r>
        <w:rPr>
          <w:rFonts w:eastAsia="MS Mincho"/>
          <w:lang w:eastAsia="ja-JP"/>
        </w:rPr>
        <w:t>Multimedia Priority Service (MPS)</w:t>
      </w:r>
    </w:p>
    <w:p w:rsidR="0065057E" w:rsidRPr="008B67E3" w:rsidRDefault="0065057E" w:rsidP="008D42E9">
      <w:pPr>
        <w:pStyle w:val="B1"/>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8D42E9">
      <w:pPr>
        <w:pStyle w:val="B1"/>
        <w:rPr>
          <w:rFonts w:eastAsia="MS Mincho"/>
          <w:lang w:eastAsia="ja-JP"/>
        </w:rPr>
      </w:pPr>
      <w:r w:rsidRPr="008B67E3">
        <w:rPr>
          <w:rFonts w:eastAsia="MS Mincho"/>
          <w:lang w:eastAsia="ja-JP"/>
        </w:rPr>
        <w:t>CS voice service continuity and/or fallback to GSM or UMTS (i.e. seamless handover)</w:t>
      </w:r>
    </w:p>
    <w:p w:rsidR="0065057E" w:rsidRPr="00C41434" w:rsidRDefault="0065057E" w:rsidP="008D42E9">
      <w:pPr>
        <w:pStyle w:val="B1"/>
        <w:rPr>
          <w:rFonts w:eastAsia="MS Mincho"/>
          <w:lang w:eastAsia="ja-JP"/>
        </w:rPr>
      </w:pPr>
      <w:r w:rsidRPr="008B67E3">
        <w:rPr>
          <w:rFonts w:eastAsia="MS Mincho"/>
          <w:lang w:eastAsia="ja-JP"/>
        </w:rPr>
        <w:t>…</w:t>
      </w:r>
    </w:p>
    <w:p w:rsidR="0065057E" w:rsidRDefault="0065057E" w:rsidP="00472C5B">
      <w:pPr>
        <w:pStyle w:val="Heading3"/>
      </w:pPr>
      <w:bookmarkStart w:id="369" w:name="_Toc434174625"/>
      <w:bookmarkStart w:id="370" w:name="_Toc436299232"/>
      <w:bookmarkStart w:id="371" w:name="_Toc436300277"/>
      <w:bookmarkStart w:id="372" w:name="_Toc442340893"/>
      <w:bookmarkStart w:id="373" w:name="_Toc442345084"/>
      <w:bookmarkStart w:id="374" w:name="_Toc442345464"/>
      <w:bookmarkStart w:id="375" w:name="_Toc442345845"/>
      <w:bookmarkStart w:id="376" w:name="_Toc442797358"/>
      <w:bookmarkStart w:id="377" w:name="_Toc442799861"/>
      <w:bookmarkStart w:id="378" w:name="_Toc442866878"/>
      <w:bookmarkStart w:id="379" w:name="_Toc442867772"/>
      <w:bookmarkStart w:id="380" w:name="_Toc442953705"/>
      <w:bookmarkStart w:id="381" w:name="_Toc443316452"/>
      <w:r w:rsidRPr="008B67E3">
        <w:t>5.4.3</w:t>
      </w:r>
      <w:r w:rsidRPr="008B67E3">
        <w:tab/>
        <w:t>Potential Operational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8D42E9">
      <w:pPr>
        <w:pStyle w:val="B1"/>
      </w:pPr>
      <w:r>
        <w:t>RAN Sharing</w:t>
      </w:r>
    </w:p>
    <w:p w:rsidR="00D21F1C" w:rsidRPr="00D21F1C" w:rsidRDefault="00D21F1C" w:rsidP="008D42E9"/>
    <w:p w:rsidR="002F686A" w:rsidRPr="00030727" w:rsidRDefault="002F686A" w:rsidP="00472C5B">
      <w:pPr>
        <w:pStyle w:val="Heading2"/>
        <w:rPr>
          <w:rFonts w:eastAsia="SimSun"/>
        </w:rPr>
      </w:pPr>
      <w:bookmarkStart w:id="382" w:name="_Toc434174626"/>
      <w:bookmarkStart w:id="383" w:name="_Toc436299233"/>
      <w:bookmarkStart w:id="384" w:name="_Toc436300278"/>
      <w:bookmarkStart w:id="385" w:name="_Toc442340894"/>
      <w:bookmarkStart w:id="386" w:name="_Toc442345085"/>
      <w:bookmarkStart w:id="387" w:name="_Toc442345465"/>
      <w:bookmarkStart w:id="388" w:name="_Toc442345846"/>
      <w:bookmarkStart w:id="389" w:name="_Toc442797359"/>
      <w:bookmarkStart w:id="390" w:name="_Toc442799862"/>
      <w:bookmarkStart w:id="391" w:name="_Toc442866879"/>
      <w:bookmarkStart w:id="392" w:name="_Toc442867773"/>
      <w:bookmarkStart w:id="393" w:name="_Toc442953706"/>
      <w:bookmarkStart w:id="394" w:name="_Toc443316453"/>
      <w:r w:rsidRPr="008B67E3">
        <w:t>5.5</w:t>
      </w:r>
      <w:r w:rsidRPr="008B67E3">
        <w:tab/>
        <w:t>Mobile broadband for</w:t>
      </w:r>
      <w:r w:rsidRPr="00414670">
        <w:t xml:space="preserve"> indoor scenario</w:t>
      </w:r>
      <w:bookmarkEnd w:id="382"/>
      <w:bookmarkEnd w:id="383"/>
      <w:bookmarkEnd w:id="384"/>
      <w:bookmarkEnd w:id="385"/>
      <w:bookmarkEnd w:id="386"/>
      <w:bookmarkEnd w:id="387"/>
      <w:bookmarkEnd w:id="388"/>
      <w:bookmarkEnd w:id="389"/>
      <w:bookmarkEnd w:id="390"/>
      <w:bookmarkEnd w:id="391"/>
      <w:bookmarkEnd w:id="392"/>
      <w:bookmarkEnd w:id="393"/>
      <w:bookmarkEnd w:id="394"/>
    </w:p>
    <w:p w:rsidR="002F686A" w:rsidRPr="008B67E3" w:rsidRDefault="002F686A" w:rsidP="00472C5B">
      <w:pPr>
        <w:pStyle w:val="Heading3"/>
      </w:pPr>
      <w:bookmarkStart w:id="395" w:name="_Toc434174627"/>
      <w:bookmarkStart w:id="396" w:name="_Toc436299234"/>
      <w:bookmarkStart w:id="397" w:name="_Toc436300279"/>
      <w:bookmarkStart w:id="398" w:name="_Toc442340895"/>
      <w:bookmarkStart w:id="399" w:name="_Toc442345086"/>
      <w:bookmarkStart w:id="400" w:name="_Toc442345466"/>
      <w:bookmarkStart w:id="401" w:name="_Toc442345847"/>
      <w:bookmarkStart w:id="402" w:name="_Toc442797360"/>
      <w:bookmarkStart w:id="403" w:name="_Toc442799863"/>
      <w:bookmarkStart w:id="404" w:name="_Toc442866880"/>
      <w:bookmarkStart w:id="405" w:name="_Toc442867774"/>
      <w:bookmarkStart w:id="406" w:name="_Toc442953707"/>
      <w:bookmarkStart w:id="407" w:name="_Toc443316454"/>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395"/>
      <w:bookmarkEnd w:id="396"/>
      <w:bookmarkEnd w:id="397"/>
      <w:bookmarkEnd w:id="398"/>
      <w:bookmarkEnd w:id="399"/>
      <w:bookmarkEnd w:id="400"/>
      <w:bookmarkEnd w:id="401"/>
      <w:bookmarkEnd w:id="402"/>
      <w:bookmarkEnd w:id="403"/>
      <w:bookmarkEnd w:id="404"/>
      <w:bookmarkEnd w:id="405"/>
      <w:bookmarkEnd w:id="406"/>
      <w:bookmarkEnd w:id="407"/>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w:t>
      </w:r>
      <w:proofErr w:type="gramStart"/>
      <w:r w:rsidRPr="008B67E3">
        <w:rPr>
          <w:rFonts w:eastAsia="SimSun"/>
          <w:lang w:eastAsia="zh-CN"/>
        </w:rPr>
        <w:t>size</w:t>
      </w:r>
      <w:proofErr w:type="gramEnd"/>
      <w:r w:rsidRPr="008B67E3">
        <w:rPr>
          <w:rFonts w:eastAsia="SimSun"/>
          <w:lang w:eastAsia="zh-CN"/>
        </w:rPr>
        <w:t xml:space="preserv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408" w:name="_Toc434174628"/>
      <w:bookmarkStart w:id="409" w:name="_Toc436299235"/>
      <w:bookmarkStart w:id="410" w:name="_Toc436300280"/>
      <w:bookmarkStart w:id="411" w:name="_Toc442340896"/>
      <w:bookmarkStart w:id="412" w:name="_Toc442345087"/>
      <w:bookmarkStart w:id="413" w:name="_Toc442345467"/>
      <w:bookmarkStart w:id="414" w:name="_Toc442345848"/>
      <w:bookmarkStart w:id="415" w:name="_Toc442797361"/>
      <w:bookmarkStart w:id="416" w:name="_Toc442799864"/>
      <w:bookmarkStart w:id="417" w:name="_Toc442866881"/>
      <w:bookmarkStart w:id="418" w:name="_Toc442867775"/>
      <w:bookmarkStart w:id="419" w:name="_Toc442953708"/>
      <w:bookmarkStart w:id="420" w:name="_Toc443316455"/>
      <w:r w:rsidRPr="00DF5EFD">
        <w:t>5.5.2</w:t>
      </w:r>
      <w:r w:rsidRPr="00DF5EFD">
        <w:tab/>
        <w:t>Potential Service Requirements</w:t>
      </w:r>
      <w:bookmarkEnd w:id="408"/>
      <w:bookmarkEnd w:id="409"/>
      <w:bookmarkEnd w:id="410"/>
      <w:bookmarkEnd w:id="411"/>
      <w:bookmarkEnd w:id="412"/>
      <w:bookmarkEnd w:id="413"/>
      <w:bookmarkEnd w:id="414"/>
      <w:bookmarkEnd w:id="415"/>
      <w:bookmarkEnd w:id="416"/>
      <w:bookmarkEnd w:id="417"/>
      <w:bookmarkEnd w:id="418"/>
      <w:bookmarkEnd w:id="419"/>
      <w:bookmarkEnd w:id="420"/>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421" w:name="_Toc434174629"/>
      <w:bookmarkStart w:id="422" w:name="_Toc436299236"/>
      <w:bookmarkStart w:id="423" w:name="_Toc436300281"/>
      <w:bookmarkStart w:id="424" w:name="_Toc442340897"/>
      <w:bookmarkStart w:id="425" w:name="_Toc442345088"/>
      <w:bookmarkStart w:id="426" w:name="_Toc442345468"/>
      <w:bookmarkStart w:id="427" w:name="_Toc442345849"/>
      <w:bookmarkStart w:id="428" w:name="_Toc442866882"/>
      <w:bookmarkStart w:id="429" w:name="_Toc442867776"/>
      <w:bookmarkStart w:id="430" w:name="_Toc442953709"/>
      <w:bookmarkStart w:id="431" w:name="_Toc443316456"/>
      <w:r w:rsidRPr="00843473">
        <w:t>5.5.</w:t>
      </w:r>
      <w:r w:rsidR="002F686A" w:rsidRPr="002F4248">
        <w:t>3</w:t>
      </w:r>
      <w:r w:rsidR="002F686A" w:rsidRPr="002F4248">
        <w:tab/>
        <w:t>Potential Operational Requirements</w:t>
      </w:r>
      <w:bookmarkEnd w:id="421"/>
      <w:bookmarkEnd w:id="422"/>
      <w:bookmarkEnd w:id="423"/>
      <w:bookmarkEnd w:id="424"/>
      <w:bookmarkEnd w:id="425"/>
      <w:bookmarkEnd w:id="426"/>
      <w:bookmarkEnd w:id="427"/>
      <w:bookmarkEnd w:id="428"/>
      <w:bookmarkEnd w:id="429"/>
      <w:bookmarkEnd w:id="430"/>
      <w:bookmarkEnd w:id="431"/>
    </w:p>
    <w:p w:rsidR="00E82292" w:rsidRPr="008B67E3" w:rsidRDefault="00E82292" w:rsidP="00E82292">
      <w:pPr>
        <w:rPr>
          <w:rFonts w:eastAsia="MS Mincho"/>
          <w:lang w:eastAsia="ja-JP"/>
        </w:rPr>
      </w:pPr>
      <w:r>
        <w:rPr>
          <w:rFonts w:eastAsia="MS Mincho"/>
          <w:lang w:eastAsia="ja-JP"/>
        </w:rPr>
        <w:t>Void.</w:t>
      </w:r>
    </w:p>
    <w:p w:rsidR="002F686A" w:rsidRPr="009E0B4C" w:rsidRDefault="002F686A" w:rsidP="002F686A">
      <w:pPr>
        <w:rPr>
          <w:lang w:eastAsia="ko-KR"/>
        </w:rPr>
      </w:pPr>
    </w:p>
    <w:p w:rsidR="002F686A" w:rsidRPr="0095398B" w:rsidRDefault="002F686A" w:rsidP="00472C5B">
      <w:pPr>
        <w:pStyle w:val="Heading2"/>
      </w:pPr>
      <w:bookmarkStart w:id="432" w:name="_Toc434174630"/>
      <w:bookmarkStart w:id="433" w:name="_Toc436299237"/>
      <w:bookmarkStart w:id="434" w:name="_Toc436300282"/>
      <w:bookmarkStart w:id="435" w:name="_Toc442340898"/>
      <w:bookmarkStart w:id="436" w:name="_Toc442345089"/>
      <w:bookmarkStart w:id="437" w:name="_Toc442345469"/>
      <w:bookmarkStart w:id="438" w:name="_Toc442345850"/>
      <w:bookmarkStart w:id="439" w:name="_Toc442797362"/>
      <w:bookmarkStart w:id="440" w:name="_Toc442799865"/>
      <w:bookmarkStart w:id="441" w:name="_Toc442866883"/>
      <w:bookmarkStart w:id="442" w:name="_Toc442867777"/>
      <w:bookmarkStart w:id="443" w:name="_Toc442953710"/>
      <w:bookmarkStart w:id="444" w:name="_Toc443316457"/>
      <w:r w:rsidRPr="008E0B30">
        <w:t>5.6</w:t>
      </w:r>
      <w:r w:rsidRPr="008E0B30">
        <w:tab/>
        <w:t xml:space="preserve">Mobile broadband </w:t>
      </w:r>
      <w:r w:rsidRPr="0095398B">
        <w:t>for</w:t>
      </w:r>
      <w:r w:rsidRPr="00414670">
        <w:t xml:space="preserve"> hotspots scenario</w:t>
      </w:r>
      <w:bookmarkEnd w:id="432"/>
      <w:bookmarkEnd w:id="433"/>
      <w:bookmarkEnd w:id="434"/>
      <w:bookmarkEnd w:id="435"/>
      <w:bookmarkEnd w:id="436"/>
      <w:bookmarkEnd w:id="437"/>
      <w:bookmarkEnd w:id="438"/>
      <w:bookmarkEnd w:id="439"/>
      <w:bookmarkEnd w:id="440"/>
      <w:bookmarkEnd w:id="441"/>
      <w:bookmarkEnd w:id="442"/>
      <w:bookmarkEnd w:id="443"/>
      <w:bookmarkEnd w:id="444"/>
    </w:p>
    <w:p w:rsidR="002F686A" w:rsidRPr="0095398B" w:rsidRDefault="002F686A" w:rsidP="00472C5B">
      <w:pPr>
        <w:pStyle w:val="Heading3"/>
      </w:pPr>
      <w:bookmarkStart w:id="445" w:name="_Toc434174631"/>
      <w:bookmarkStart w:id="446" w:name="_Toc436299238"/>
      <w:bookmarkStart w:id="447" w:name="_Toc436300283"/>
      <w:bookmarkStart w:id="448" w:name="_Toc442340899"/>
      <w:bookmarkStart w:id="449" w:name="_Toc442345090"/>
      <w:bookmarkStart w:id="450" w:name="_Toc442345470"/>
      <w:bookmarkStart w:id="451" w:name="_Toc442345851"/>
      <w:bookmarkStart w:id="452" w:name="_Toc442797363"/>
      <w:bookmarkStart w:id="453" w:name="_Toc442799866"/>
      <w:bookmarkStart w:id="454" w:name="_Toc442866884"/>
      <w:bookmarkStart w:id="455" w:name="_Toc442867778"/>
      <w:bookmarkStart w:id="456" w:name="_Toc442953711"/>
      <w:bookmarkStart w:id="457" w:name="_Toc443316458"/>
      <w:r w:rsidRPr="0095398B">
        <w:t>5.6.1</w:t>
      </w:r>
      <w:r w:rsidRPr="00414670">
        <w:tab/>
        <w:t>Description</w:t>
      </w:r>
      <w:bookmarkEnd w:id="445"/>
      <w:bookmarkEnd w:id="446"/>
      <w:bookmarkEnd w:id="447"/>
      <w:bookmarkEnd w:id="448"/>
      <w:bookmarkEnd w:id="449"/>
      <w:bookmarkEnd w:id="450"/>
      <w:bookmarkEnd w:id="451"/>
      <w:bookmarkEnd w:id="452"/>
      <w:bookmarkEnd w:id="453"/>
      <w:bookmarkEnd w:id="454"/>
      <w:bookmarkEnd w:id="455"/>
      <w:bookmarkEnd w:id="456"/>
      <w:bookmarkEnd w:id="457"/>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w:t>
      </w:r>
      <w:proofErr w:type="spellStart"/>
      <w:r w:rsidRPr="008B67E3">
        <w:rPr>
          <w:rFonts w:eastAsia="SimSun"/>
          <w:lang w:eastAsia="zh-CN"/>
        </w:rPr>
        <w:t>Self wireless</w:t>
      </w:r>
      <w:proofErr w:type="spellEnd"/>
      <w:r w:rsidRPr="008B67E3">
        <w:rPr>
          <w:rFonts w:eastAsia="SimSun"/>
          <w:lang w:eastAsia="zh-CN"/>
        </w:rPr>
        <w:t xml:space="preserve">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w:t>
      </w:r>
      <w:proofErr w:type="gramStart"/>
      <w:r w:rsidRPr="0095398B">
        <w:rPr>
          <w:rFonts w:eastAsia="SimSun"/>
          <w:lang w:eastAsia="zh-CN"/>
        </w:rPr>
        <w:t>outdoor</w:t>
      </w:r>
      <w:proofErr w:type="gramEnd"/>
      <w:r w:rsidRPr="0095398B">
        <w:rPr>
          <w:rFonts w:eastAsia="SimSun"/>
          <w:lang w:eastAsia="zh-CN"/>
        </w:rPr>
        <w:t xml:space="preserve">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458" w:name="_Toc434174632"/>
      <w:bookmarkStart w:id="459" w:name="_Toc436299239"/>
      <w:bookmarkStart w:id="460" w:name="_Toc436300284"/>
      <w:bookmarkStart w:id="461" w:name="_Toc442340900"/>
      <w:bookmarkStart w:id="462" w:name="_Toc442345091"/>
      <w:bookmarkStart w:id="463" w:name="_Toc442345471"/>
      <w:bookmarkStart w:id="464" w:name="_Toc442345852"/>
      <w:bookmarkStart w:id="465" w:name="_Toc442797364"/>
      <w:bookmarkStart w:id="466" w:name="_Toc442799867"/>
      <w:bookmarkStart w:id="467" w:name="_Toc442866885"/>
      <w:bookmarkStart w:id="468" w:name="_Toc442867779"/>
      <w:bookmarkStart w:id="469" w:name="_Toc442953712"/>
      <w:bookmarkStart w:id="470" w:name="_Toc443316459"/>
      <w:r w:rsidRPr="0095398B">
        <w:t>5.6.2</w:t>
      </w:r>
      <w:r w:rsidRPr="0095398B">
        <w:tab/>
        <w:t>Potential Service Requirements</w:t>
      </w:r>
      <w:bookmarkEnd w:id="458"/>
      <w:bookmarkEnd w:id="459"/>
      <w:bookmarkEnd w:id="460"/>
      <w:bookmarkEnd w:id="461"/>
      <w:bookmarkEnd w:id="462"/>
      <w:bookmarkEnd w:id="463"/>
      <w:bookmarkEnd w:id="464"/>
      <w:bookmarkEnd w:id="465"/>
      <w:bookmarkEnd w:id="466"/>
      <w:bookmarkEnd w:id="467"/>
      <w:bookmarkEnd w:id="468"/>
      <w:bookmarkEnd w:id="469"/>
      <w:bookmarkEnd w:id="470"/>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471" w:name="_Toc434174633"/>
      <w:bookmarkStart w:id="472" w:name="_Toc436299240"/>
      <w:bookmarkStart w:id="473" w:name="_Toc436300285"/>
      <w:bookmarkStart w:id="474" w:name="_Toc442340901"/>
      <w:bookmarkStart w:id="475" w:name="_Toc442345092"/>
      <w:bookmarkStart w:id="476" w:name="_Toc442345472"/>
      <w:bookmarkStart w:id="477" w:name="_Toc442345853"/>
      <w:bookmarkStart w:id="478" w:name="_Toc442797365"/>
      <w:bookmarkStart w:id="479" w:name="_Toc442799868"/>
      <w:bookmarkStart w:id="480" w:name="_Toc442866886"/>
      <w:bookmarkStart w:id="481" w:name="_Toc442867780"/>
      <w:bookmarkStart w:id="482" w:name="_Toc442953713"/>
      <w:bookmarkStart w:id="483" w:name="_Toc443316460"/>
      <w:r w:rsidRPr="00030727">
        <w:t>5.6.3</w:t>
      </w:r>
      <w:r w:rsidRPr="00843473">
        <w:tab/>
        <w:t>Potential Operational Requirements</w:t>
      </w:r>
      <w:bookmarkEnd w:id="471"/>
      <w:bookmarkEnd w:id="472"/>
      <w:bookmarkEnd w:id="473"/>
      <w:bookmarkEnd w:id="474"/>
      <w:bookmarkEnd w:id="475"/>
      <w:bookmarkEnd w:id="476"/>
      <w:bookmarkEnd w:id="477"/>
      <w:bookmarkEnd w:id="478"/>
      <w:bookmarkEnd w:id="479"/>
      <w:bookmarkEnd w:id="480"/>
      <w:bookmarkEnd w:id="481"/>
      <w:bookmarkEnd w:id="482"/>
      <w:bookmarkEnd w:id="483"/>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484" w:name="_Toc434174634"/>
      <w:bookmarkStart w:id="485" w:name="_Toc436299241"/>
      <w:bookmarkStart w:id="486" w:name="_Toc436300286"/>
      <w:bookmarkStart w:id="487" w:name="_Toc442340902"/>
      <w:bookmarkStart w:id="488" w:name="_Toc442345093"/>
      <w:bookmarkStart w:id="489" w:name="_Toc442345473"/>
      <w:bookmarkStart w:id="490" w:name="_Toc442345854"/>
      <w:bookmarkStart w:id="491" w:name="_Toc442797366"/>
      <w:bookmarkStart w:id="492" w:name="_Toc442799869"/>
      <w:bookmarkStart w:id="493" w:name="_Toc442866887"/>
      <w:bookmarkStart w:id="494" w:name="_Toc442867781"/>
      <w:bookmarkStart w:id="495" w:name="_Toc442953714"/>
      <w:bookmarkStart w:id="496" w:name="_Toc443316461"/>
      <w:r w:rsidRPr="008E0B30">
        <w:t>5.7</w:t>
      </w:r>
      <w:r w:rsidRPr="008E0B30">
        <w:tab/>
        <w:t>On-demand Networking</w:t>
      </w:r>
      <w:bookmarkEnd w:id="484"/>
      <w:bookmarkEnd w:id="485"/>
      <w:bookmarkEnd w:id="486"/>
      <w:bookmarkEnd w:id="487"/>
      <w:bookmarkEnd w:id="488"/>
      <w:bookmarkEnd w:id="489"/>
      <w:bookmarkEnd w:id="490"/>
      <w:bookmarkEnd w:id="491"/>
      <w:bookmarkEnd w:id="492"/>
      <w:bookmarkEnd w:id="493"/>
      <w:bookmarkEnd w:id="494"/>
      <w:bookmarkEnd w:id="495"/>
      <w:bookmarkEnd w:id="496"/>
    </w:p>
    <w:p w:rsidR="00016528" w:rsidRPr="008B67E3" w:rsidRDefault="00016528" w:rsidP="00E83F66">
      <w:pPr>
        <w:pStyle w:val="Heading3"/>
      </w:pPr>
      <w:bookmarkStart w:id="497" w:name="_Toc434174635"/>
      <w:bookmarkStart w:id="498" w:name="_Toc436299242"/>
      <w:bookmarkStart w:id="499" w:name="_Toc436300287"/>
      <w:bookmarkStart w:id="500" w:name="_Toc442340903"/>
      <w:bookmarkStart w:id="501" w:name="_Toc442345094"/>
      <w:bookmarkStart w:id="502" w:name="_Toc442345474"/>
      <w:bookmarkStart w:id="503" w:name="_Toc442345855"/>
      <w:bookmarkStart w:id="504" w:name="_Toc442797367"/>
      <w:bookmarkStart w:id="505" w:name="_Toc442799870"/>
      <w:bookmarkStart w:id="506" w:name="_Toc442866888"/>
      <w:bookmarkStart w:id="507" w:name="_Toc442867782"/>
      <w:bookmarkStart w:id="508" w:name="_Toc442953715"/>
      <w:bookmarkStart w:id="509" w:name="_Toc443316462"/>
      <w:r w:rsidRPr="008B67E3">
        <w:t>5.7.1</w:t>
      </w:r>
      <w:r w:rsidRPr="008B67E3">
        <w:tab/>
        <w:t>Description</w:t>
      </w:r>
      <w:bookmarkEnd w:id="497"/>
      <w:bookmarkEnd w:id="498"/>
      <w:bookmarkEnd w:id="499"/>
      <w:bookmarkEnd w:id="500"/>
      <w:bookmarkEnd w:id="501"/>
      <w:bookmarkEnd w:id="502"/>
      <w:bookmarkEnd w:id="503"/>
      <w:bookmarkEnd w:id="504"/>
      <w:bookmarkEnd w:id="505"/>
      <w:bookmarkEnd w:id="506"/>
      <w:bookmarkEnd w:id="507"/>
      <w:bookmarkEnd w:id="508"/>
      <w:bookmarkEnd w:id="509"/>
    </w:p>
    <w:p w:rsidR="00016528" w:rsidRPr="0095398B" w:rsidRDefault="00016528" w:rsidP="00016528">
      <w:pPr>
        <w:rPr>
          <w:rFonts w:eastAsia="SimSun"/>
          <w:lang w:eastAsia="zh-CN"/>
        </w:rPr>
      </w:pPr>
      <w:r w:rsidRPr="008B67E3">
        <w:rPr>
          <w:rFonts w:eastAsia="SimSun"/>
          <w:lang w:eastAsia="zh-CN"/>
        </w:rPr>
        <w:t xml:space="preserve">Generally, network </w:t>
      </w:r>
      <w:bookmarkStart w:id="510" w:name="OLE_LINK7"/>
      <w:bookmarkStart w:id="511" w:name="OLE_LINK8"/>
      <w:r w:rsidRPr="008B67E3">
        <w:rPr>
          <w:rFonts w:eastAsia="SimSun"/>
          <w:lang w:eastAsia="zh-CN"/>
        </w:rPr>
        <w:t>areas with UE high density</w:t>
      </w:r>
      <w:bookmarkEnd w:id="510"/>
      <w:bookmarkEnd w:id="511"/>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 xml:space="preserve">NGMN 5G white </w:t>
      </w:r>
      <w:proofErr w:type="gramStart"/>
      <w:r w:rsidRPr="0095398B">
        <w:rPr>
          <w:rFonts w:eastAsia="SimSun"/>
          <w:lang w:eastAsia="zh-CN"/>
        </w:rPr>
        <w:t>paper</w:t>
      </w:r>
      <w:proofErr w:type="gramEnd"/>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8D42E9" w:rsidRDefault="0014174D" w:rsidP="008D42E9">
      <w:pPr>
        <w:pStyle w:val="B1"/>
        <w:rPr>
          <w:rFonts w:eastAsia="SimSun"/>
        </w:rPr>
      </w:pPr>
      <w:r>
        <w:rPr>
          <w:rFonts w:eastAsia="SimSun"/>
        </w:rPr>
        <w:t xml:space="preserve">     </w:t>
      </w:r>
      <w:r w:rsidR="00016528" w:rsidRPr="008D42E9">
        <w:rPr>
          <w:rFonts w:eastAsia="SimSu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8D42E9">
        <w:rPr>
          <w:rFonts w:eastAsia="SimSun"/>
        </w:rPr>
        <w:t>s</w:t>
      </w:r>
      <w:r w:rsidR="00016528" w:rsidRPr="008D42E9">
        <w:rPr>
          <w:rFonts w:eastAsia="SimSun"/>
        </w:rPr>
        <w:t xml:space="preserve"> can provide the network on demand in the stadium area. When the match is over, all the audiences will return home. There is no need to provide high network capability. So </w:t>
      </w:r>
      <w:r w:rsidR="004D727D" w:rsidRPr="008D42E9">
        <w:rPr>
          <w:rFonts w:eastAsia="SimSun"/>
        </w:rPr>
        <w:t xml:space="preserve">the </w:t>
      </w:r>
      <w:r w:rsidR="00016528" w:rsidRPr="008D42E9">
        <w:rPr>
          <w:rFonts w:eastAsia="SimSun"/>
        </w:rPr>
        <w:t>operator should change to very low network capability with the demand variation.</w:t>
      </w:r>
    </w:p>
    <w:p w:rsidR="00016528" w:rsidRPr="008D42E9" w:rsidRDefault="0014174D" w:rsidP="008D42E9">
      <w:pPr>
        <w:pStyle w:val="B1"/>
        <w:rPr>
          <w:rFonts w:eastAsia="SimSun"/>
        </w:rPr>
      </w:pPr>
      <w:r>
        <w:rPr>
          <w:rFonts w:eastAsia="SimSun"/>
        </w:rPr>
        <w:t xml:space="preserve">     </w:t>
      </w:r>
      <w:r w:rsidR="00016528" w:rsidRPr="008D42E9">
        <w:rPr>
          <w:rFonts w:eastAsia="SimSu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sidRPr="008D42E9">
        <w:rPr>
          <w:rFonts w:eastAsia="SimSun"/>
        </w:rPr>
        <w:t xml:space="preserve">a </w:t>
      </w:r>
      <w:r w:rsidR="00016528" w:rsidRPr="008D42E9">
        <w:rPr>
          <w:rFonts w:eastAsia="SimSun"/>
        </w:rPr>
        <w:t xml:space="preserve">high density </w:t>
      </w:r>
      <w:r w:rsidR="008B6E7D" w:rsidRPr="008D42E9">
        <w:rPr>
          <w:rFonts w:eastAsia="SimSun"/>
        </w:rPr>
        <w:t xml:space="preserve">of </w:t>
      </w:r>
      <w:r w:rsidR="00A367F9" w:rsidRPr="008D42E9">
        <w:rPr>
          <w:rFonts w:eastAsia="SimSun"/>
        </w:rPr>
        <w:t>U</w:t>
      </w:r>
      <w:r w:rsidR="005C7AEE" w:rsidRPr="008D42E9">
        <w:rPr>
          <w:rFonts w:eastAsia="SimSun"/>
        </w:rPr>
        <w:t>E</w:t>
      </w:r>
      <w:r w:rsidR="008B6E7D" w:rsidRPr="008D42E9">
        <w:rPr>
          <w:rFonts w:eastAsia="SimSun"/>
        </w:rPr>
        <w:t>s</w:t>
      </w:r>
      <w:r w:rsidR="00A367F9" w:rsidRPr="008D42E9">
        <w:rPr>
          <w:rFonts w:eastAsia="SimSun"/>
        </w:rPr>
        <w:t xml:space="preserve"> </w:t>
      </w:r>
      <w:r w:rsidR="006D4FF8" w:rsidRPr="008D42E9">
        <w:rPr>
          <w:rFonts w:eastAsia="SimSun"/>
        </w:rPr>
        <w:t>moving fast</w:t>
      </w:r>
      <w:r w:rsidR="00016528" w:rsidRPr="008D42E9">
        <w:rPr>
          <w:rFonts w:eastAsia="SimSun"/>
        </w:rPr>
        <w:t>.</w:t>
      </w:r>
    </w:p>
    <w:p w:rsidR="00016528" w:rsidRPr="0095398B" w:rsidRDefault="00016528" w:rsidP="00E83F66">
      <w:pPr>
        <w:pStyle w:val="Heading3"/>
      </w:pPr>
      <w:bookmarkStart w:id="512" w:name="_Toc434174636"/>
      <w:bookmarkStart w:id="513" w:name="_Toc436299243"/>
      <w:bookmarkStart w:id="514" w:name="_Toc436300288"/>
      <w:bookmarkStart w:id="515" w:name="_Toc442340904"/>
      <w:bookmarkStart w:id="516" w:name="_Toc442345095"/>
      <w:bookmarkStart w:id="517" w:name="_Toc442345475"/>
      <w:bookmarkStart w:id="518" w:name="_Toc442345856"/>
      <w:bookmarkStart w:id="519" w:name="_Toc442797368"/>
      <w:bookmarkStart w:id="520" w:name="_Toc442799871"/>
      <w:bookmarkStart w:id="521" w:name="_Toc442866889"/>
      <w:bookmarkStart w:id="522" w:name="_Toc442867783"/>
      <w:bookmarkStart w:id="523" w:name="_Toc442953716"/>
      <w:bookmarkStart w:id="524" w:name="_Toc443316463"/>
      <w:r w:rsidRPr="0095398B">
        <w:lastRenderedPageBreak/>
        <w:t>5.7.2</w:t>
      </w:r>
      <w:r w:rsidRPr="0095398B">
        <w:tab/>
        <w:t>Potential Service Requirements</w:t>
      </w:r>
      <w:bookmarkEnd w:id="512"/>
      <w:bookmarkEnd w:id="513"/>
      <w:bookmarkEnd w:id="514"/>
      <w:bookmarkEnd w:id="515"/>
      <w:bookmarkEnd w:id="516"/>
      <w:bookmarkEnd w:id="517"/>
      <w:bookmarkEnd w:id="518"/>
      <w:bookmarkEnd w:id="519"/>
      <w:bookmarkEnd w:id="520"/>
      <w:bookmarkEnd w:id="521"/>
      <w:bookmarkEnd w:id="522"/>
      <w:bookmarkEnd w:id="523"/>
      <w:bookmarkEnd w:id="524"/>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525" w:name="OLE_LINK6"/>
      <w:r w:rsidRPr="0095398B">
        <w:rPr>
          <w:rFonts w:eastAsia="SimSun"/>
          <w:lang w:eastAsia="zh-CN"/>
        </w:rPr>
        <w:t xml:space="preserve">guaranteed </w:t>
      </w:r>
      <w:bookmarkEnd w:id="525"/>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w:t>
      </w:r>
      <w:r w:rsidRPr="008D42E9">
        <w:rPr>
          <w:rFonts w:eastAsia="SimSun"/>
          <w:vertAlign w:val="superscript"/>
          <w:lang w:eastAsia="zh-CN"/>
        </w:rPr>
        <w:t>2</w:t>
      </w:r>
      <w:r w:rsidRPr="0095398B">
        <w:rPr>
          <w:rFonts w:eastAsia="SimSun"/>
          <w:lang w:eastAsia="zh-CN"/>
        </w:rPr>
        <w:t xml:space="preserve">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w:t>
      </w:r>
      <w:r w:rsidRPr="008D42E9">
        <w:rPr>
          <w:rFonts w:eastAsia="SimSun"/>
          <w:vertAlign w:val="superscript"/>
          <w:lang w:eastAsia="zh-CN"/>
        </w:rPr>
        <w:t>2</w:t>
      </w:r>
      <w:r w:rsidRPr="0095398B">
        <w:rPr>
          <w:rFonts w:eastAsia="SimSun"/>
          <w:lang w:eastAsia="zh-CN"/>
        </w:rPr>
        <w:t xml:space="preserve"> connection density.</w:t>
      </w:r>
    </w:p>
    <w:p w:rsidR="00016528" w:rsidRPr="0095398B" w:rsidRDefault="00016528" w:rsidP="00E83F66">
      <w:pPr>
        <w:pStyle w:val="Heading3"/>
      </w:pPr>
      <w:bookmarkStart w:id="526" w:name="_Toc434174637"/>
      <w:bookmarkStart w:id="527" w:name="_Toc436299244"/>
      <w:bookmarkStart w:id="528" w:name="_Toc436300289"/>
      <w:bookmarkStart w:id="529" w:name="_Toc442340905"/>
      <w:bookmarkStart w:id="530" w:name="_Toc442345096"/>
      <w:bookmarkStart w:id="531" w:name="_Toc442345476"/>
      <w:bookmarkStart w:id="532" w:name="_Toc442345857"/>
      <w:bookmarkStart w:id="533" w:name="_Toc442797369"/>
      <w:bookmarkStart w:id="534" w:name="_Toc442799872"/>
      <w:bookmarkStart w:id="535" w:name="_Toc442866890"/>
      <w:bookmarkStart w:id="536" w:name="_Toc442867784"/>
      <w:bookmarkStart w:id="537" w:name="_Toc442953717"/>
      <w:bookmarkStart w:id="538" w:name="_Toc443316464"/>
      <w:r w:rsidRPr="0095398B">
        <w:t>5.7.3</w:t>
      </w:r>
      <w:r w:rsidRPr="0095398B">
        <w:tab/>
        <w:t>Potential Operational Requirements</w:t>
      </w:r>
      <w:bookmarkEnd w:id="526"/>
      <w:bookmarkEnd w:id="527"/>
      <w:bookmarkEnd w:id="528"/>
      <w:bookmarkEnd w:id="529"/>
      <w:bookmarkEnd w:id="530"/>
      <w:bookmarkEnd w:id="531"/>
      <w:bookmarkEnd w:id="532"/>
      <w:bookmarkEnd w:id="533"/>
      <w:bookmarkEnd w:id="534"/>
      <w:bookmarkEnd w:id="535"/>
      <w:bookmarkEnd w:id="536"/>
      <w:bookmarkEnd w:id="537"/>
      <w:bookmarkEnd w:id="538"/>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539" w:name="_Toc434174638"/>
      <w:bookmarkStart w:id="540" w:name="_Toc436299245"/>
      <w:bookmarkStart w:id="541" w:name="_Toc436300290"/>
      <w:bookmarkStart w:id="542" w:name="_Toc442340906"/>
      <w:bookmarkStart w:id="543" w:name="_Toc442345097"/>
      <w:bookmarkStart w:id="544" w:name="_Toc442345477"/>
      <w:bookmarkStart w:id="545" w:name="_Toc442345858"/>
      <w:bookmarkStart w:id="546" w:name="_Toc442797370"/>
      <w:bookmarkStart w:id="547" w:name="_Toc442799873"/>
      <w:bookmarkStart w:id="548" w:name="_Toc442866891"/>
      <w:bookmarkStart w:id="549" w:name="_Toc442867785"/>
      <w:bookmarkStart w:id="550" w:name="_Toc442953718"/>
      <w:bookmarkStart w:id="551" w:name="_Toc443316465"/>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539"/>
      <w:bookmarkEnd w:id="540"/>
      <w:bookmarkEnd w:id="541"/>
      <w:bookmarkEnd w:id="542"/>
      <w:bookmarkEnd w:id="543"/>
      <w:bookmarkEnd w:id="544"/>
      <w:bookmarkEnd w:id="545"/>
      <w:bookmarkEnd w:id="546"/>
      <w:bookmarkEnd w:id="547"/>
      <w:bookmarkEnd w:id="548"/>
      <w:bookmarkEnd w:id="549"/>
      <w:bookmarkEnd w:id="550"/>
      <w:bookmarkEnd w:id="551"/>
    </w:p>
    <w:p w:rsidR="00E83F66" w:rsidRPr="0095398B" w:rsidRDefault="00E83F66" w:rsidP="00E83F66">
      <w:pPr>
        <w:pStyle w:val="Heading3"/>
      </w:pPr>
      <w:bookmarkStart w:id="552" w:name="_Toc434174639"/>
      <w:bookmarkStart w:id="553" w:name="_Toc436299246"/>
      <w:bookmarkStart w:id="554" w:name="_Toc436300291"/>
      <w:bookmarkStart w:id="555" w:name="_Toc442340907"/>
      <w:bookmarkStart w:id="556" w:name="_Toc442345098"/>
      <w:bookmarkStart w:id="557" w:name="_Toc442345478"/>
      <w:bookmarkStart w:id="558" w:name="_Toc442345859"/>
      <w:bookmarkStart w:id="559" w:name="_Toc442797371"/>
      <w:bookmarkStart w:id="560" w:name="_Toc442799874"/>
      <w:bookmarkStart w:id="561" w:name="_Toc442866892"/>
      <w:bookmarkStart w:id="562" w:name="_Toc442867786"/>
      <w:bookmarkStart w:id="563" w:name="_Toc442953719"/>
      <w:bookmarkStart w:id="564" w:name="_Toc443316466"/>
      <w:r w:rsidRPr="0095398B">
        <w:rPr>
          <w:rFonts w:eastAsia="SimSun"/>
          <w:lang w:eastAsia="zh-CN"/>
        </w:rPr>
        <w:t>5</w:t>
      </w:r>
      <w:r w:rsidRPr="0095398B">
        <w:t>.8.1</w:t>
      </w:r>
      <w:r w:rsidRPr="0095398B">
        <w:tab/>
        <w:t>Description</w:t>
      </w:r>
      <w:bookmarkEnd w:id="552"/>
      <w:bookmarkEnd w:id="553"/>
      <w:bookmarkEnd w:id="554"/>
      <w:bookmarkEnd w:id="555"/>
      <w:bookmarkEnd w:id="556"/>
      <w:bookmarkEnd w:id="557"/>
      <w:bookmarkEnd w:id="558"/>
      <w:bookmarkEnd w:id="559"/>
      <w:bookmarkEnd w:id="560"/>
      <w:bookmarkEnd w:id="561"/>
      <w:bookmarkEnd w:id="562"/>
      <w:bookmarkEnd w:id="563"/>
      <w:bookmarkEnd w:id="564"/>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8D42E9" w:rsidRDefault="00E83F66" w:rsidP="00E63306">
      <w:pPr>
        <w:rPr>
          <w:b/>
          <w:bCs/>
        </w:rPr>
      </w:pPr>
      <w:bookmarkStart w:id="565" w:name="_Toc434174640"/>
      <w:bookmarkStart w:id="566" w:name="_Toc436299247"/>
      <w:bookmarkStart w:id="567" w:name="_Toc436300292"/>
      <w:bookmarkStart w:id="568" w:name="_Toc442340908"/>
      <w:bookmarkStart w:id="569" w:name="_Toc442345099"/>
      <w:bookmarkStart w:id="570" w:name="_Toc442345479"/>
      <w:bookmarkStart w:id="571" w:name="_Toc442345860"/>
      <w:bookmarkStart w:id="572" w:name="_Toc442797372"/>
      <w:bookmarkStart w:id="573" w:name="_Toc442799875"/>
      <w:bookmarkStart w:id="574" w:name="_Toc442866893"/>
      <w:bookmarkStart w:id="575" w:name="_Toc442867787"/>
      <w:bookmarkStart w:id="576" w:name="_Toc442953720"/>
      <w:r w:rsidRPr="008D42E9">
        <w:rPr>
          <w:b/>
          <w:bCs/>
        </w:rPr>
        <w:t>Pre-conditions</w:t>
      </w:r>
      <w:bookmarkEnd w:id="565"/>
      <w:bookmarkEnd w:id="566"/>
      <w:bookmarkEnd w:id="567"/>
      <w:bookmarkEnd w:id="568"/>
      <w:bookmarkEnd w:id="569"/>
      <w:bookmarkEnd w:id="570"/>
      <w:bookmarkEnd w:id="571"/>
      <w:bookmarkEnd w:id="572"/>
      <w:bookmarkEnd w:id="573"/>
      <w:bookmarkEnd w:id="574"/>
      <w:bookmarkEnd w:id="575"/>
      <w:bookmarkEnd w:id="576"/>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8D42E9" w:rsidRDefault="00E83F66" w:rsidP="00E63306">
      <w:pPr>
        <w:rPr>
          <w:b/>
          <w:bCs/>
        </w:rPr>
      </w:pPr>
      <w:bookmarkStart w:id="577" w:name="_Toc434174641"/>
      <w:bookmarkStart w:id="578" w:name="_Toc436299248"/>
      <w:bookmarkStart w:id="579" w:name="_Toc436300293"/>
      <w:bookmarkStart w:id="580" w:name="_Toc442340909"/>
      <w:bookmarkStart w:id="581" w:name="_Toc442345100"/>
      <w:bookmarkStart w:id="582" w:name="_Toc442345480"/>
      <w:bookmarkStart w:id="583" w:name="_Toc442345861"/>
      <w:bookmarkStart w:id="584" w:name="_Toc442797373"/>
      <w:bookmarkStart w:id="585" w:name="_Toc442799876"/>
      <w:bookmarkStart w:id="586" w:name="_Toc442866894"/>
      <w:bookmarkStart w:id="587" w:name="_Toc442867788"/>
      <w:bookmarkStart w:id="588" w:name="_Toc442953721"/>
      <w:r w:rsidRPr="008D42E9">
        <w:rPr>
          <w:b/>
          <w:bCs/>
        </w:rPr>
        <w:t>Service Flows</w:t>
      </w:r>
      <w:bookmarkEnd w:id="577"/>
      <w:bookmarkEnd w:id="578"/>
      <w:bookmarkEnd w:id="579"/>
      <w:bookmarkEnd w:id="580"/>
      <w:bookmarkEnd w:id="581"/>
      <w:bookmarkEnd w:id="582"/>
      <w:bookmarkEnd w:id="583"/>
      <w:bookmarkEnd w:id="584"/>
      <w:bookmarkEnd w:id="585"/>
      <w:bookmarkEnd w:id="586"/>
      <w:bookmarkEnd w:id="587"/>
      <w:bookmarkEnd w:id="588"/>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r w:rsidR="001B5E2C">
        <w:rPr>
          <w:rFonts w:eastAsia="SimSun"/>
          <w:lang w:eastAsia="zh-CN"/>
        </w:rPr>
        <w:t>1</w:t>
      </w:r>
      <w:r w:rsidRPr="0095398B">
        <w:rPr>
          <w:rFonts w:eastAsia="SimSun"/>
          <w:lang w:eastAsia="zh-CN"/>
        </w:rPr>
        <w:t xml:space="preserve">)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r w:rsidR="001B5E2C">
        <w:rPr>
          <w:rFonts w:eastAsia="SimSun"/>
          <w:lang w:eastAsia="zh-CN"/>
        </w:rPr>
        <w:t>1</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r w:rsidR="001B5E2C">
        <w:rPr>
          <w:rFonts w:eastAsia="SimSun"/>
          <w:lang w:eastAsia="zh-CN"/>
        </w:rPr>
        <w:t>1</w:t>
      </w:r>
      <w:r w:rsidRPr="0095398B">
        <w:rPr>
          <w:rFonts w:eastAsia="SimSun"/>
          <w:lang w:eastAsia="zh-CN"/>
        </w:rPr>
        <w:t xml:space="preserve">) </w:t>
      </w:r>
    </w:p>
    <w:p w:rsidR="00E83F66" w:rsidRPr="00414670" w:rsidRDefault="00CB0452" w:rsidP="008C3B86">
      <w:pPr>
        <w:rPr>
          <w:rFonts w:eastAsia="SimSun"/>
          <w:lang w:eastAsia="zh-CN"/>
        </w:rPr>
      </w:pPr>
      <w:r>
        <w:rPr>
          <w:rFonts w:eastAsia="SimSun"/>
          <w:noProof/>
          <w:lang w:eastAsia="en-GB"/>
        </w:rPr>
        <mc:AlternateContent>
          <mc:Choice Requires="wps">
            <w:drawing>
              <wp:anchor distT="0" distB="0" distL="114300" distR="114300" simplePos="0" relativeHeight="251656192" behindDoc="0" locked="0" layoutInCell="1" allowOverlap="1" wp14:anchorId="23A15194" wp14:editId="7EC35834">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4B66BF" w:rsidP="00C41434">
      <w:pPr>
        <w:pStyle w:val="TH"/>
        <w:rPr>
          <w:rFonts w:eastAsia="SimSun"/>
          <w:lang w:eastAsia="zh-CN"/>
        </w:rPr>
      </w:pPr>
      <w:r w:rsidRPr="004B66BF">
        <w:rPr>
          <w:rFonts w:eastAsia="SimSun"/>
          <w:noProof/>
          <w:lang w:eastAsia="en-GB"/>
        </w:rPr>
        <w:lastRenderedPageBreak/>
        <w:drawing>
          <wp:inline distT="0" distB="0" distL="0" distR="0" wp14:anchorId="271BC0FF" wp14:editId="6EC7C516">
            <wp:extent cx="5130800" cy="25146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10521"/>
                    <a:stretch/>
                  </pic:blipFill>
                  <pic:spPr bwMode="auto">
                    <a:xfrm>
                      <a:off x="0" y="0"/>
                      <a:ext cx="5130800" cy="2514600"/>
                    </a:xfrm>
                    <a:prstGeom prst="rect">
                      <a:avLst/>
                    </a:prstGeom>
                    <a:noFill/>
                    <a:ln>
                      <a:noFill/>
                    </a:ln>
                    <a:extLst>
                      <a:ext uri="{53640926-AAD7-44D8-BBD7-CCE9431645EC}">
                        <a14:shadowObscured xmlns:a14="http://schemas.microsoft.com/office/drawing/2010/main"/>
                      </a:ext>
                    </a:extLst>
                  </pic:spPr>
                </pic:pic>
              </a:graphicData>
            </a:graphic>
          </wp:inline>
        </w:drawing>
      </w:r>
      <w:r w:rsidR="00CB0452">
        <w:rPr>
          <w:rFonts w:eastAsia="SimSun"/>
          <w:noProof/>
          <w:lang w:eastAsia="en-GB"/>
        </w:rPr>
        <mc:AlternateContent>
          <mc:Choice Requires="wps">
            <w:drawing>
              <wp:anchor distT="0" distB="0" distL="114300" distR="114300" simplePos="0" relativeHeight="251657216" behindDoc="0" locked="0" layoutInCell="1" allowOverlap="1" wp14:anchorId="00E0BDA7" wp14:editId="48D86F48">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p>
    <w:p w:rsidR="00E83F66" w:rsidRPr="00C07B2D" w:rsidRDefault="00E83F66" w:rsidP="00C07B2D">
      <w:pPr>
        <w:pStyle w:val="TF"/>
        <w:overflowPunct w:val="0"/>
        <w:autoSpaceDE w:val="0"/>
        <w:autoSpaceDN w:val="0"/>
        <w:adjustRightInd w:val="0"/>
        <w:textAlignment w:val="baseline"/>
      </w:pPr>
      <w:r w:rsidRPr="00C07B2D">
        <w:t xml:space="preserve">Figure </w:t>
      </w:r>
      <w:r w:rsidR="0089391F" w:rsidRPr="00C07B2D">
        <w:t>5.8.1.</w:t>
      </w:r>
      <w:r w:rsidR="001B5E2C">
        <w:t>1</w:t>
      </w:r>
      <w:r w:rsidR="00A419AF" w:rsidRPr="00C07B2D">
        <w:t xml:space="preserve">: </w:t>
      </w:r>
      <w:r w:rsidRPr="00C07B2D">
        <w:t>Application traffic routing after UE mobility</w:t>
      </w:r>
    </w:p>
    <w:p w:rsidR="00E83F66" w:rsidRPr="008D42E9" w:rsidRDefault="00E83F66" w:rsidP="00E63306">
      <w:pPr>
        <w:rPr>
          <w:b/>
          <w:bCs/>
        </w:rPr>
      </w:pPr>
      <w:bookmarkStart w:id="589" w:name="_Toc434174642"/>
      <w:bookmarkStart w:id="590" w:name="_Toc436299249"/>
      <w:bookmarkStart w:id="591" w:name="_Toc436300294"/>
      <w:bookmarkStart w:id="592" w:name="_Toc442340910"/>
      <w:bookmarkStart w:id="593" w:name="_Toc442345101"/>
      <w:bookmarkStart w:id="594" w:name="_Toc442345481"/>
      <w:bookmarkStart w:id="595" w:name="_Toc442345862"/>
      <w:bookmarkStart w:id="596" w:name="_Toc442797374"/>
      <w:bookmarkStart w:id="597" w:name="_Toc442799877"/>
      <w:bookmarkStart w:id="598" w:name="_Toc442866895"/>
      <w:bookmarkStart w:id="599" w:name="_Toc442867789"/>
      <w:bookmarkStart w:id="600" w:name="_Toc442953722"/>
      <w:r w:rsidRPr="008D42E9">
        <w:rPr>
          <w:b/>
          <w:bCs/>
        </w:rPr>
        <w:t>Post-conditions</w:t>
      </w:r>
      <w:bookmarkEnd w:id="589"/>
      <w:bookmarkEnd w:id="590"/>
      <w:bookmarkEnd w:id="591"/>
      <w:bookmarkEnd w:id="592"/>
      <w:bookmarkEnd w:id="593"/>
      <w:bookmarkEnd w:id="594"/>
      <w:bookmarkEnd w:id="595"/>
      <w:bookmarkEnd w:id="596"/>
      <w:bookmarkEnd w:id="597"/>
      <w:bookmarkEnd w:id="598"/>
      <w:bookmarkEnd w:id="599"/>
      <w:bookmarkEnd w:id="600"/>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Default="00E83F66" w:rsidP="00E83F66">
      <w:pPr>
        <w:pStyle w:val="Heading3"/>
      </w:pPr>
      <w:bookmarkStart w:id="601" w:name="_Toc434174643"/>
      <w:bookmarkStart w:id="602" w:name="_Toc436299250"/>
      <w:bookmarkStart w:id="603" w:name="_Toc436300295"/>
      <w:bookmarkStart w:id="604" w:name="_Toc442340911"/>
      <w:bookmarkStart w:id="605" w:name="_Toc442345102"/>
      <w:bookmarkStart w:id="606" w:name="_Toc442345482"/>
      <w:bookmarkStart w:id="607" w:name="_Toc442345863"/>
      <w:bookmarkStart w:id="608" w:name="_Toc442866896"/>
      <w:bookmarkStart w:id="609" w:name="_Toc442867790"/>
      <w:bookmarkStart w:id="610" w:name="_Toc442953723"/>
      <w:bookmarkStart w:id="611" w:name="_Toc443316467"/>
      <w:r w:rsidRPr="00414670">
        <w:rPr>
          <w:rFonts w:eastAsia="SimSun"/>
          <w:lang w:eastAsia="zh-CN"/>
        </w:rPr>
        <w:t>5</w:t>
      </w:r>
      <w:r w:rsidRPr="00414670">
        <w:t>.</w:t>
      </w:r>
      <w:r w:rsidRPr="00030727">
        <w:t>8</w:t>
      </w:r>
      <w:r w:rsidRPr="00843473">
        <w:t>.2</w:t>
      </w:r>
      <w:r w:rsidRPr="00843473">
        <w:tab/>
        <w:t>Potential Service Requirements</w:t>
      </w:r>
      <w:bookmarkEnd w:id="601"/>
      <w:bookmarkEnd w:id="602"/>
      <w:bookmarkEnd w:id="603"/>
      <w:bookmarkEnd w:id="604"/>
      <w:bookmarkEnd w:id="605"/>
      <w:bookmarkEnd w:id="606"/>
      <w:bookmarkEnd w:id="607"/>
      <w:bookmarkEnd w:id="608"/>
      <w:bookmarkEnd w:id="609"/>
      <w:bookmarkEnd w:id="610"/>
      <w:bookmarkEnd w:id="611"/>
    </w:p>
    <w:p w:rsidR="00130B4F" w:rsidRPr="00134B1B" w:rsidRDefault="004B66BF" w:rsidP="008D42E9">
      <w:r>
        <w:t>Void.</w:t>
      </w:r>
    </w:p>
    <w:p w:rsidR="00E83F66" w:rsidRPr="009E0B4C" w:rsidRDefault="00E83F66" w:rsidP="00E83F66">
      <w:pPr>
        <w:pStyle w:val="Heading3"/>
      </w:pPr>
      <w:bookmarkStart w:id="612" w:name="_Toc434174644"/>
      <w:bookmarkStart w:id="613" w:name="_Toc436299251"/>
      <w:bookmarkStart w:id="614" w:name="_Toc436300296"/>
      <w:bookmarkStart w:id="615" w:name="_Toc442340912"/>
      <w:bookmarkStart w:id="616" w:name="_Toc442345103"/>
      <w:bookmarkStart w:id="617" w:name="_Toc442345483"/>
      <w:bookmarkStart w:id="618" w:name="_Toc442345864"/>
      <w:bookmarkStart w:id="619" w:name="_Toc442797375"/>
      <w:bookmarkStart w:id="620" w:name="_Toc442799878"/>
      <w:bookmarkStart w:id="621" w:name="_Toc442866897"/>
      <w:bookmarkStart w:id="622" w:name="_Toc442867791"/>
      <w:bookmarkStart w:id="623" w:name="_Toc442953724"/>
      <w:bookmarkStart w:id="624" w:name="_Toc443316468"/>
      <w:r w:rsidRPr="002F4248">
        <w:rPr>
          <w:rFonts w:eastAsia="SimSun"/>
          <w:lang w:eastAsia="zh-CN"/>
        </w:rPr>
        <w:t>5</w:t>
      </w:r>
      <w:r w:rsidRPr="009E0B4C">
        <w:t>.8.3</w:t>
      </w:r>
      <w:r w:rsidRPr="009E0B4C">
        <w:tab/>
        <w:t>Potential Operational Requirements</w:t>
      </w:r>
      <w:bookmarkEnd w:id="612"/>
      <w:bookmarkEnd w:id="613"/>
      <w:bookmarkEnd w:id="614"/>
      <w:bookmarkEnd w:id="615"/>
      <w:bookmarkEnd w:id="616"/>
      <w:bookmarkEnd w:id="617"/>
      <w:bookmarkEnd w:id="618"/>
      <w:bookmarkEnd w:id="619"/>
      <w:bookmarkEnd w:id="620"/>
      <w:bookmarkEnd w:id="621"/>
      <w:bookmarkEnd w:id="622"/>
      <w:bookmarkEnd w:id="623"/>
      <w:bookmarkEnd w:id="624"/>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625" w:name="_Toc434174645"/>
      <w:bookmarkStart w:id="626" w:name="_Toc436299252"/>
      <w:bookmarkStart w:id="627" w:name="_Toc436300297"/>
      <w:bookmarkStart w:id="628" w:name="_Toc442340913"/>
      <w:bookmarkStart w:id="629" w:name="_Toc442345104"/>
      <w:bookmarkStart w:id="630" w:name="_Toc442345484"/>
      <w:bookmarkStart w:id="631" w:name="_Toc442345865"/>
      <w:bookmarkStart w:id="632" w:name="_Toc442797376"/>
      <w:bookmarkStart w:id="633" w:name="_Toc442799879"/>
      <w:bookmarkStart w:id="634" w:name="_Toc442866898"/>
      <w:bookmarkStart w:id="635" w:name="_Toc442867792"/>
      <w:bookmarkStart w:id="636" w:name="_Toc442953725"/>
      <w:bookmarkStart w:id="637" w:name="_Toc443316469"/>
      <w:r w:rsidRPr="00414670">
        <w:rPr>
          <w:rFonts w:eastAsia="MS Mincho"/>
        </w:rPr>
        <w:t>5.9</w:t>
      </w:r>
      <w:r w:rsidRPr="00030727">
        <w:rPr>
          <w:rFonts w:eastAsia="MS Mincho"/>
        </w:rPr>
        <w:tab/>
        <w:t>Flexibility and scalability</w:t>
      </w:r>
      <w:bookmarkEnd w:id="625"/>
      <w:bookmarkEnd w:id="626"/>
      <w:bookmarkEnd w:id="627"/>
      <w:bookmarkEnd w:id="628"/>
      <w:bookmarkEnd w:id="629"/>
      <w:bookmarkEnd w:id="630"/>
      <w:bookmarkEnd w:id="631"/>
      <w:bookmarkEnd w:id="632"/>
      <w:bookmarkEnd w:id="633"/>
      <w:bookmarkEnd w:id="634"/>
      <w:bookmarkEnd w:id="635"/>
      <w:bookmarkEnd w:id="636"/>
      <w:bookmarkEnd w:id="637"/>
    </w:p>
    <w:p w:rsidR="008A6E5B" w:rsidRPr="009E0B4C" w:rsidRDefault="008A6E5B" w:rsidP="008A6E5B">
      <w:pPr>
        <w:pStyle w:val="Heading3"/>
        <w:rPr>
          <w:rFonts w:eastAsia="MS Mincho"/>
          <w:lang w:eastAsia="ja-JP"/>
        </w:rPr>
      </w:pPr>
      <w:bookmarkStart w:id="638" w:name="_Toc434174646"/>
      <w:bookmarkStart w:id="639" w:name="_Toc436299253"/>
      <w:bookmarkStart w:id="640" w:name="_Toc436300298"/>
      <w:bookmarkStart w:id="641" w:name="_Toc442340914"/>
      <w:bookmarkStart w:id="642" w:name="_Toc442345105"/>
      <w:bookmarkStart w:id="643" w:name="_Toc442345485"/>
      <w:bookmarkStart w:id="644" w:name="_Toc442345866"/>
      <w:bookmarkStart w:id="645" w:name="_Toc442797377"/>
      <w:bookmarkStart w:id="646" w:name="_Toc442799880"/>
      <w:bookmarkStart w:id="647" w:name="_Toc442866899"/>
      <w:bookmarkStart w:id="648" w:name="_Toc442867793"/>
      <w:bookmarkStart w:id="649" w:name="_Toc442953726"/>
      <w:bookmarkStart w:id="650" w:name="_Toc443316470"/>
      <w:r w:rsidRPr="002F4248">
        <w:t>5.9.1</w:t>
      </w:r>
      <w:r w:rsidRPr="002F4248">
        <w:tab/>
        <w:t>Description</w:t>
      </w:r>
      <w:bookmarkEnd w:id="638"/>
      <w:bookmarkEnd w:id="639"/>
      <w:bookmarkEnd w:id="640"/>
      <w:bookmarkEnd w:id="641"/>
      <w:bookmarkEnd w:id="642"/>
      <w:bookmarkEnd w:id="643"/>
      <w:bookmarkEnd w:id="644"/>
      <w:bookmarkEnd w:id="645"/>
      <w:bookmarkEnd w:id="646"/>
      <w:bookmarkEnd w:id="647"/>
      <w:bookmarkEnd w:id="648"/>
      <w:bookmarkEnd w:id="649"/>
      <w:bookmarkEnd w:id="650"/>
    </w:p>
    <w:p w:rsidR="008A6E5B" w:rsidRPr="00DF5EFD" w:rsidRDefault="008A6E5B" w:rsidP="00C41434">
      <w:pPr>
        <w:rPr>
          <w:rFonts w:eastAsia="MS Mincho"/>
          <w:lang w:eastAsia="ja-JP"/>
        </w:rPr>
      </w:pPr>
      <w:proofErr w:type="gramStart"/>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w:t>
      </w:r>
      <w:proofErr w:type="gramEnd"/>
      <w:r w:rsidRPr="008B67E3">
        <w:rPr>
          <w:rFonts w:eastAsia="MS Mincho"/>
          <w:lang w:eastAsia="ja-JP"/>
        </w:rPr>
        <w:t xml:space="preserve">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651" w:name="_Toc434174647"/>
      <w:bookmarkStart w:id="652" w:name="_Toc436299254"/>
      <w:bookmarkStart w:id="653" w:name="_Toc436300299"/>
      <w:bookmarkStart w:id="654" w:name="_Toc442340915"/>
      <w:bookmarkStart w:id="655" w:name="_Toc442345106"/>
      <w:bookmarkStart w:id="656" w:name="_Toc442345486"/>
      <w:bookmarkStart w:id="657" w:name="_Toc442345867"/>
      <w:bookmarkStart w:id="658" w:name="_Toc442866900"/>
      <w:bookmarkStart w:id="659" w:name="_Toc442867794"/>
      <w:bookmarkStart w:id="660" w:name="_Toc442953727"/>
      <w:bookmarkStart w:id="661" w:name="_Toc443316471"/>
      <w:r w:rsidRPr="00DF5EFD">
        <w:t>5.</w:t>
      </w:r>
      <w:r w:rsidR="007D790E" w:rsidRPr="00DF5EFD">
        <w:t>9</w:t>
      </w:r>
      <w:r w:rsidRPr="00DF5EFD">
        <w:t>.2</w:t>
      </w:r>
      <w:r w:rsidRPr="00DF5EFD">
        <w:tab/>
        <w:t>Potential Service Requirements</w:t>
      </w:r>
      <w:bookmarkEnd w:id="651"/>
      <w:bookmarkEnd w:id="652"/>
      <w:bookmarkEnd w:id="653"/>
      <w:bookmarkEnd w:id="654"/>
      <w:bookmarkEnd w:id="655"/>
      <w:bookmarkEnd w:id="656"/>
      <w:bookmarkEnd w:id="657"/>
      <w:bookmarkEnd w:id="658"/>
      <w:bookmarkEnd w:id="659"/>
      <w:bookmarkEnd w:id="660"/>
      <w:bookmarkEnd w:id="661"/>
    </w:p>
    <w:p w:rsidR="008A6E5B" w:rsidRPr="00DF5EFD" w:rsidRDefault="004B66BF" w:rsidP="008A6E5B">
      <w:pPr>
        <w:rPr>
          <w:rFonts w:eastAsia="MS Mincho"/>
          <w:lang w:eastAsia="ja-JP"/>
        </w:rPr>
      </w:pPr>
      <w:r>
        <w:rPr>
          <w:rFonts w:eastAsia="MS Mincho"/>
          <w:lang w:eastAsia="ja-JP"/>
        </w:rPr>
        <w:t>Void.</w:t>
      </w:r>
    </w:p>
    <w:p w:rsidR="008A6E5B" w:rsidRPr="00DF5EFD" w:rsidRDefault="008A6E5B" w:rsidP="008A6E5B">
      <w:pPr>
        <w:pStyle w:val="Heading3"/>
      </w:pPr>
      <w:bookmarkStart w:id="662" w:name="_Toc434174648"/>
      <w:bookmarkStart w:id="663" w:name="_Toc436299255"/>
      <w:bookmarkStart w:id="664" w:name="_Toc436300300"/>
      <w:bookmarkStart w:id="665" w:name="_Toc442340916"/>
      <w:bookmarkStart w:id="666" w:name="_Toc442345107"/>
      <w:bookmarkStart w:id="667" w:name="_Toc442345487"/>
      <w:bookmarkStart w:id="668" w:name="_Toc442345868"/>
      <w:bookmarkStart w:id="669" w:name="_Toc442797378"/>
      <w:bookmarkStart w:id="670" w:name="_Toc442799881"/>
      <w:bookmarkStart w:id="671" w:name="_Toc442866901"/>
      <w:bookmarkStart w:id="672" w:name="_Toc442867795"/>
      <w:bookmarkStart w:id="673" w:name="_Toc442953728"/>
      <w:bookmarkStart w:id="674" w:name="_Toc443316472"/>
      <w:r w:rsidRPr="00DF5EFD">
        <w:t>5.</w:t>
      </w:r>
      <w:r w:rsidR="007D790E" w:rsidRPr="00DF5EFD">
        <w:t>9</w:t>
      </w:r>
      <w:r w:rsidRPr="00DF5EFD">
        <w:t>.3</w:t>
      </w:r>
      <w:r w:rsidRPr="00DF5EFD">
        <w:tab/>
        <w:t>Potential Operational Requirements</w:t>
      </w:r>
      <w:bookmarkEnd w:id="662"/>
      <w:bookmarkEnd w:id="663"/>
      <w:bookmarkEnd w:id="664"/>
      <w:bookmarkEnd w:id="665"/>
      <w:bookmarkEnd w:id="666"/>
      <w:bookmarkEnd w:id="667"/>
      <w:bookmarkEnd w:id="668"/>
      <w:bookmarkEnd w:id="669"/>
      <w:bookmarkEnd w:id="670"/>
      <w:bookmarkEnd w:id="671"/>
      <w:bookmarkEnd w:id="672"/>
      <w:bookmarkEnd w:id="673"/>
      <w:bookmarkEnd w:id="674"/>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lastRenderedPageBreak/>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C41434" w:rsidRPr="0095398B" w:rsidRDefault="00C41434" w:rsidP="00C41434">
      <w:pPr>
        <w:pStyle w:val="NO"/>
        <w:rPr>
          <w:rFonts w:eastAsia="MS Mincho"/>
        </w:rPr>
      </w:pPr>
    </w:p>
    <w:p w:rsidR="007D790E" w:rsidRPr="008E0B30" w:rsidRDefault="007D790E" w:rsidP="007D790E">
      <w:pPr>
        <w:pStyle w:val="Heading2"/>
      </w:pPr>
      <w:bookmarkStart w:id="675" w:name="_Toc434174649"/>
      <w:bookmarkStart w:id="676" w:name="_Toc436299256"/>
      <w:bookmarkStart w:id="677" w:name="_Toc436300301"/>
      <w:bookmarkStart w:id="678" w:name="_Toc442340917"/>
      <w:bookmarkStart w:id="679" w:name="_Toc442345108"/>
      <w:bookmarkStart w:id="680" w:name="_Toc442345488"/>
      <w:bookmarkStart w:id="681" w:name="_Toc442345869"/>
      <w:bookmarkStart w:id="682" w:name="_Toc442797379"/>
      <w:bookmarkStart w:id="683" w:name="_Toc442799882"/>
      <w:bookmarkStart w:id="684" w:name="_Toc442866902"/>
      <w:bookmarkStart w:id="685" w:name="_Toc442867796"/>
      <w:bookmarkStart w:id="686" w:name="_Toc442953729"/>
      <w:bookmarkStart w:id="687" w:name="_Toc443316473"/>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675"/>
      <w:bookmarkEnd w:id="676"/>
      <w:bookmarkEnd w:id="677"/>
      <w:bookmarkEnd w:id="678"/>
      <w:bookmarkEnd w:id="679"/>
      <w:bookmarkEnd w:id="680"/>
      <w:bookmarkEnd w:id="681"/>
      <w:bookmarkEnd w:id="682"/>
      <w:bookmarkEnd w:id="683"/>
      <w:bookmarkEnd w:id="684"/>
      <w:bookmarkEnd w:id="685"/>
      <w:bookmarkEnd w:id="686"/>
      <w:bookmarkEnd w:id="687"/>
    </w:p>
    <w:p w:rsidR="007D790E" w:rsidRPr="008B67E3" w:rsidRDefault="007D790E" w:rsidP="007D790E">
      <w:pPr>
        <w:pStyle w:val="Heading3"/>
      </w:pPr>
      <w:bookmarkStart w:id="688" w:name="_Toc434174650"/>
      <w:bookmarkStart w:id="689" w:name="_Toc436299257"/>
      <w:bookmarkStart w:id="690" w:name="_Toc436300302"/>
      <w:bookmarkStart w:id="691" w:name="_Toc442340918"/>
      <w:bookmarkStart w:id="692" w:name="_Toc442345109"/>
      <w:bookmarkStart w:id="693" w:name="_Toc442345489"/>
      <w:bookmarkStart w:id="694" w:name="_Toc442345870"/>
      <w:bookmarkStart w:id="695" w:name="_Toc442797380"/>
      <w:bookmarkStart w:id="696" w:name="_Toc442799883"/>
      <w:bookmarkStart w:id="697" w:name="_Toc442866903"/>
      <w:bookmarkStart w:id="698" w:name="_Toc442867797"/>
      <w:bookmarkStart w:id="699" w:name="_Toc442953730"/>
      <w:bookmarkStart w:id="700" w:name="_Toc443316474"/>
      <w:r w:rsidRPr="008B67E3">
        <w:t>5.10.1</w:t>
      </w:r>
      <w:r w:rsidRPr="008B67E3">
        <w:tab/>
        <w:t>Description</w:t>
      </w:r>
      <w:bookmarkEnd w:id="688"/>
      <w:bookmarkEnd w:id="689"/>
      <w:bookmarkEnd w:id="690"/>
      <w:bookmarkEnd w:id="691"/>
      <w:bookmarkEnd w:id="692"/>
      <w:bookmarkEnd w:id="693"/>
      <w:bookmarkEnd w:id="694"/>
      <w:bookmarkEnd w:id="695"/>
      <w:bookmarkEnd w:id="696"/>
      <w:bookmarkEnd w:id="697"/>
      <w:bookmarkEnd w:id="698"/>
      <w:bookmarkEnd w:id="699"/>
      <w:bookmarkEnd w:id="700"/>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C07B2D" w:rsidRDefault="007D790E" w:rsidP="00A3281C">
      <w:pPr>
        <w:pStyle w:val="B1"/>
      </w:pPr>
      <w:r w:rsidRPr="00414670">
        <w:t xml:space="preserve">1. </w:t>
      </w:r>
      <w:r w:rsidRPr="00A3281C">
        <w:tab/>
        <w:t>Jack works in an urban city, and today he travel</w:t>
      </w:r>
      <w:r w:rsidRPr="00C07B2D">
        <w:rPr>
          <w:rFonts w:eastAsia="SimSun"/>
        </w:rPr>
        <w:t>s</w:t>
      </w:r>
      <w:r w:rsidRPr="00C07B2D">
        <w:t xml:space="preserve"> on a business trip. He takes a taxi to the high-speed railway station, and spends 4 hours on the high-speed train. Meanwhile, some </w:t>
      </w:r>
      <w:r w:rsidRPr="00C07B2D">
        <w:rPr>
          <w:rFonts w:eastAsia="SimSun"/>
        </w:rPr>
        <w:t>urgent</w:t>
      </w:r>
      <w:r w:rsidRPr="00C07B2D">
        <w:t xml:space="preserve"> work needs to be settled. He continues to work on the taxi and the train </w:t>
      </w:r>
      <w:r w:rsidRPr="00C07B2D">
        <w:rPr>
          <w:rFonts w:eastAsia="SimSun"/>
        </w:rPr>
        <w:t xml:space="preserve">using his smart phone or laptop </w:t>
      </w:r>
      <w:r w:rsidRPr="00C07B2D">
        <w:t xml:space="preserve">as if he was working in </w:t>
      </w:r>
      <w:r w:rsidRPr="00C07B2D">
        <w:rPr>
          <w:rFonts w:eastAsia="SimSun"/>
        </w:rPr>
        <w:t>his</w:t>
      </w:r>
      <w:r w:rsidRPr="00C07B2D">
        <w:t xml:space="preserve"> office. Necessary </w:t>
      </w:r>
      <w:r w:rsidRPr="00C07B2D">
        <w:rPr>
          <w:rFonts w:eastAsia="SimSun"/>
        </w:rPr>
        <w:t>relevant</w:t>
      </w:r>
      <w:r w:rsidRPr="00C07B2D">
        <w:t xml:space="preserve"> data (such as document, video,</w:t>
      </w:r>
      <w:r w:rsidRPr="00C07B2D">
        <w:rPr>
          <w:rFonts w:eastAsia="SimSun"/>
        </w:rPr>
        <w:t xml:space="preserve"> </w:t>
      </w:r>
      <w:r w:rsidRPr="00C07B2D">
        <w:t xml:space="preserve">etc.) is obtained from the company’s cloud storage server. He can communicate with his colleagues and share the work results </w:t>
      </w:r>
      <w:r w:rsidRPr="00C07B2D">
        <w:rPr>
          <w:rFonts w:eastAsia="SimSun"/>
        </w:rPr>
        <w:t xml:space="preserve">with them </w:t>
      </w:r>
      <w:r w:rsidRPr="00C07B2D">
        <w:t>conveniently and timely.</w:t>
      </w:r>
    </w:p>
    <w:p w:rsidR="007D790E" w:rsidRPr="00C07B2D" w:rsidRDefault="007D790E" w:rsidP="008C3B86">
      <w:pPr>
        <w:pStyle w:val="B1"/>
        <w:rPr>
          <w:rFonts w:eastAsia="SimSun"/>
        </w:rPr>
      </w:pPr>
      <w:r w:rsidRPr="00C07B2D">
        <w:t>2.</w:t>
      </w:r>
      <w:r w:rsidRPr="00351340">
        <w:tab/>
      </w:r>
      <w:r w:rsidRPr="00C07B2D">
        <w:rPr>
          <w:rFonts w:eastAsia="SimSun"/>
        </w:rPr>
        <w:t>Getting off the train, h</w:t>
      </w:r>
      <w:r w:rsidRPr="00C07B2D">
        <w:t xml:space="preserve">e arrives at the </w:t>
      </w:r>
      <w:r w:rsidRPr="00C07B2D">
        <w:rPr>
          <w:rFonts w:eastAsia="SimSun"/>
        </w:rPr>
        <w:t>destination which is in rural areas and meets his customers</w:t>
      </w:r>
      <w:r w:rsidRPr="00C07B2D">
        <w:t xml:space="preserve">. He </w:t>
      </w:r>
      <w:r w:rsidRPr="00C07B2D">
        <w:rPr>
          <w:rFonts w:eastAsia="SimSun"/>
        </w:rPr>
        <w:t>introduces a</w:t>
      </w:r>
      <w:r w:rsidRPr="00C07B2D">
        <w:t xml:space="preserve"> new product of his company</w:t>
      </w:r>
      <w:r w:rsidRPr="00C07B2D">
        <w:rPr>
          <w:rFonts w:eastAsia="SimSun"/>
        </w:rPr>
        <w:t xml:space="preserve"> to customers</w:t>
      </w:r>
      <w:r w:rsidRPr="00C07B2D">
        <w:t xml:space="preserve">, and </w:t>
      </w:r>
      <w:r w:rsidRPr="00C07B2D">
        <w:rPr>
          <w:rFonts w:eastAsia="SimSun"/>
        </w:rPr>
        <w:t xml:space="preserve">at the same time, a </w:t>
      </w:r>
      <w:r w:rsidRPr="00C07B2D">
        <w:t>video conference by operat</w:t>
      </w:r>
      <w:r w:rsidRPr="00C07B2D">
        <w:rPr>
          <w:rFonts w:eastAsia="SimSun"/>
        </w:rPr>
        <w:t>o</w:t>
      </w:r>
      <w:r w:rsidRPr="00C07B2D">
        <w:t>rs</w:t>
      </w:r>
      <w:r w:rsidRPr="00C07B2D">
        <w:rPr>
          <w:rFonts w:eastAsia="SimSun"/>
        </w:rPr>
        <w:t>’</w:t>
      </w:r>
      <w:r w:rsidRPr="00C07B2D">
        <w:t xml:space="preserve"> network is held so that </w:t>
      </w:r>
      <w:r w:rsidRPr="00C07B2D">
        <w:rPr>
          <w:rFonts w:eastAsia="SimSun"/>
        </w:rPr>
        <w:t xml:space="preserve">his colleagues who are still in their office </w:t>
      </w:r>
      <w:r w:rsidRPr="00C07B2D">
        <w:t xml:space="preserve">can </w:t>
      </w:r>
      <w:r w:rsidRPr="00C07B2D">
        <w:rPr>
          <w:rFonts w:eastAsia="SimSun"/>
        </w:rPr>
        <w:t xml:space="preserve">also </w:t>
      </w:r>
      <w:r w:rsidRPr="00C07B2D">
        <w:t>get involved.</w:t>
      </w:r>
    </w:p>
    <w:p w:rsidR="007D790E" w:rsidRPr="00C07B2D" w:rsidRDefault="007D790E" w:rsidP="008C3B86">
      <w:pPr>
        <w:pStyle w:val="B1"/>
      </w:pPr>
      <w:r w:rsidRPr="00C07B2D">
        <w:t>3.</w:t>
      </w:r>
      <w:r w:rsidRPr="00351340">
        <w:tab/>
        <w:t xml:space="preserve">After the conference, Jack feels tired and goes to the company’s guest room which locates beside the factory.  </w:t>
      </w:r>
      <w:r w:rsidRPr="00C07B2D">
        <w:rPr>
          <w:rFonts w:eastAsia="SimSun"/>
        </w:rPr>
        <w:t>I</w:t>
      </w:r>
      <w:r w:rsidRPr="00C07B2D">
        <w:t>t’s the evening game time, by connecting to the operators</w:t>
      </w:r>
      <w:r w:rsidRPr="00C07B2D">
        <w:rPr>
          <w:rFonts w:eastAsia="SimSun"/>
        </w:rPr>
        <w:t>’</w:t>
      </w:r>
      <w:r w:rsidRPr="00C07B2D">
        <w:t xml:space="preserve"> network</w:t>
      </w:r>
      <w:r w:rsidRPr="00C07B2D">
        <w:rPr>
          <w:rFonts w:eastAsia="SimSun"/>
        </w:rPr>
        <w:t>;</w:t>
      </w:r>
      <w:r w:rsidRPr="00C07B2D">
        <w:t xml:space="preserve"> he plays online games with his friends.</w:t>
      </w:r>
    </w:p>
    <w:p w:rsidR="007D790E" w:rsidRPr="008C3B86" w:rsidRDefault="007D790E" w:rsidP="008C3B86">
      <w:pPr>
        <w:pStyle w:val="B1"/>
        <w:rPr>
          <w:rFonts w:eastAsia="Calibri"/>
        </w:rPr>
      </w:pPr>
      <w:r w:rsidRPr="00C07B2D">
        <w:t>4.</w:t>
      </w:r>
      <w:r w:rsidRPr="00351340">
        <w:tab/>
        <w:t>On the return high-s</w:t>
      </w:r>
      <w:r w:rsidRPr="007716B0">
        <w:t>peed train, he watches the football match online that he missed last midnight</w:t>
      </w:r>
      <w:r w:rsidRPr="00C07B2D">
        <w:t xml:space="preserve"> </w:t>
      </w:r>
      <w:r w:rsidRPr="00A3281C">
        <w:t>using his smart</w:t>
      </w:r>
      <w:r w:rsidRPr="00C07B2D">
        <w:rPr>
          <w:rFonts w:eastAsia="SimSun"/>
        </w:rPr>
        <w:t xml:space="preserve"> </w:t>
      </w:r>
      <w:r w:rsidRPr="00A3281C">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C07B2D">
      <w:pPr>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B41444" w:rsidRDefault="00D00957" w:rsidP="00B41444">
      <w:pPr>
        <w:pStyle w:val="B1"/>
      </w:pPr>
      <w:r>
        <w:rPr>
          <w:rFonts w:eastAsia="PMingLiU"/>
        </w:rPr>
        <w:t>-</w:t>
      </w:r>
      <w:r>
        <w:rPr>
          <w:rFonts w:eastAsia="PMingLiU"/>
        </w:rPr>
        <w:tab/>
      </w:r>
      <w:r w:rsidR="003452A1" w:rsidRPr="00B41444">
        <w:rPr>
          <w:rFonts w:eastAsia="PMingLiU"/>
        </w:rPr>
        <w:t>A high speed moving train usually contains hundreds of passengers (e.g., 500 passengers in a train). Therefore, it may consider that at least hundreds of active U</w:t>
      </w:r>
      <w:r w:rsidR="005C7AEE" w:rsidRPr="00B41444">
        <w:rPr>
          <w:rFonts w:eastAsia="PMingLiU"/>
        </w:rPr>
        <w:t>E</w:t>
      </w:r>
      <w:r w:rsidR="003452A1" w:rsidRPr="00B41444">
        <w:rPr>
          <w:rFonts w:eastAsia="PMingLiU"/>
        </w:rPr>
        <w:t>s may access the internet for different services/applications in a high speed train. Thus, the system shall provide sufficient bandwidth for these active U</w:t>
      </w:r>
      <w:r w:rsidR="005C7AEE" w:rsidRPr="00B41444">
        <w:rPr>
          <w:rFonts w:eastAsia="PMingLiU"/>
        </w:rPr>
        <w:t>E</w:t>
      </w:r>
      <w:r w:rsidR="003452A1" w:rsidRPr="00B41444">
        <w:rPr>
          <w:rFonts w:eastAsia="PMingLiU"/>
        </w:rPr>
        <w:t>s simultaneously at least.</w:t>
      </w:r>
    </w:p>
    <w:p w:rsidR="003452A1" w:rsidRPr="00B41444" w:rsidRDefault="00D00957" w:rsidP="00B41444">
      <w:pPr>
        <w:pStyle w:val="B1"/>
      </w:pPr>
      <w:r>
        <w:t>-</w:t>
      </w:r>
      <w:r>
        <w:tab/>
      </w:r>
      <w:r w:rsidR="003452A1" w:rsidRPr="00B41444">
        <w:t>Some users may use on-line gaming or other real-time applications/services for spending travelling time in the high speed moving train. Therefore, these kinds of applications/services still require stringent delay requirement (e.g., 10 ms E2E delay) such that users can have satisfaction with these applications/services.</w:t>
      </w:r>
    </w:p>
    <w:p w:rsidR="007D790E" w:rsidRPr="00030727" w:rsidRDefault="007D790E" w:rsidP="007D790E">
      <w:pPr>
        <w:pStyle w:val="Heading3"/>
      </w:pPr>
      <w:bookmarkStart w:id="701" w:name="_Toc434174651"/>
      <w:bookmarkStart w:id="702" w:name="_Toc436299258"/>
      <w:bookmarkStart w:id="703" w:name="_Toc436300303"/>
      <w:bookmarkStart w:id="704" w:name="_Toc442340919"/>
      <w:bookmarkStart w:id="705" w:name="_Toc442345110"/>
      <w:bookmarkStart w:id="706" w:name="_Toc442345490"/>
      <w:bookmarkStart w:id="707" w:name="_Toc442345871"/>
      <w:bookmarkStart w:id="708" w:name="_Toc442797381"/>
      <w:bookmarkStart w:id="709" w:name="_Toc442799884"/>
      <w:bookmarkStart w:id="710" w:name="_Toc442866904"/>
      <w:bookmarkStart w:id="711" w:name="_Toc442867798"/>
      <w:bookmarkStart w:id="712" w:name="_Toc442953731"/>
      <w:bookmarkStart w:id="713" w:name="_Toc443316475"/>
      <w:r w:rsidRPr="00414670">
        <w:t>5.10.2</w:t>
      </w:r>
      <w:r w:rsidRPr="00030727">
        <w:tab/>
        <w:t>Potential Service Requirements</w:t>
      </w:r>
      <w:bookmarkEnd w:id="701"/>
      <w:bookmarkEnd w:id="702"/>
      <w:bookmarkEnd w:id="703"/>
      <w:bookmarkEnd w:id="704"/>
      <w:bookmarkEnd w:id="705"/>
      <w:bookmarkEnd w:id="706"/>
      <w:bookmarkEnd w:id="707"/>
      <w:bookmarkEnd w:id="708"/>
      <w:bookmarkEnd w:id="709"/>
      <w:bookmarkEnd w:id="710"/>
      <w:bookmarkEnd w:id="711"/>
      <w:bookmarkEnd w:id="712"/>
      <w:bookmarkEnd w:id="713"/>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lastRenderedPageBreak/>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714" w:name="_Toc434174652"/>
      <w:bookmarkStart w:id="715" w:name="_Toc436299259"/>
      <w:bookmarkStart w:id="716" w:name="_Toc436300304"/>
      <w:bookmarkStart w:id="717" w:name="_Toc442340920"/>
      <w:bookmarkStart w:id="718" w:name="_Toc442345111"/>
      <w:bookmarkStart w:id="719" w:name="_Toc442345491"/>
      <w:bookmarkStart w:id="720" w:name="_Toc442345872"/>
      <w:bookmarkStart w:id="721" w:name="_Toc442866905"/>
      <w:bookmarkStart w:id="722" w:name="_Toc442867799"/>
      <w:bookmarkStart w:id="723" w:name="_Toc442953732"/>
      <w:bookmarkStart w:id="724" w:name="_Toc443316476"/>
      <w:r w:rsidRPr="00A53AA3">
        <w:t>5</w:t>
      </w:r>
      <w:r w:rsidR="007D790E" w:rsidRPr="00D21F1C">
        <w:t>.1</w:t>
      </w:r>
      <w:r w:rsidRPr="00D21F1C">
        <w:t>0</w:t>
      </w:r>
      <w:r w:rsidR="007D790E" w:rsidRPr="0009799E">
        <w:t>.3</w:t>
      </w:r>
      <w:r w:rsidR="007D790E" w:rsidRPr="0009799E">
        <w:tab/>
        <w:t>Potential Operational Requirements</w:t>
      </w:r>
      <w:bookmarkEnd w:id="714"/>
      <w:bookmarkEnd w:id="715"/>
      <w:bookmarkEnd w:id="716"/>
      <w:bookmarkEnd w:id="717"/>
      <w:bookmarkEnd w:id="718"/>
      <w:bookmarkEnd w:id="719"/>
      <w:bookmarkEnd w:id="720"/>
      <w:bookmarkEnd w:id="721"/>
      <w:bookmarkEnd w:id="722"/>
      <w:bookmarkEnd w:id="723"/>
      <w:bookmarkEnd w:id="724"/>
    </w:p>
    <w:p w:rsidR="00645EB6" w:rsidRDefault="00645EB6" w:rsidP="002F43E4">
      <w:pPr>
        <w:rPr>
          <w:rFonts w:eastAsia="SimSun"/>
          <w:lang w:eastAsia="zh-CN"/>
        </w:rPr>
      </w:pPr>
      <w:r>
        <w:rPr>
          <w:rFonts w:eastAsia="SimSun"/>
          <w:lang w:eastAsia="zh-CN"/>
        </w:rPr>
        <w:t>Void.</w:t>
      </w:r>
    </w:p>
    <w:p w:rsidR="007D790E" w:rsidRPr="00414670" w:rsidRDefault="004D727D" w:rsidP="002F43E4">
      <w:pPr>
        <w:rPr>
          <w:rFonts w:eastAsia="SimSun"/>
          <w:lang w:eastAsia="zh-CN"/>
        </w:rPr>
      </w:pPr>
      <w:r w:rsidRPr="0095398B">
        <w:rPr>
          <w:rFonts w:eastAsia="SimSun"/>
          <w:lang w:eastAsia="zh-CN"/>
        </w:rPr>
        <w:t xml:space="preserve"> </w:t>
      </w:r>
      <w:r w:rsidR="003C243C" w:rsidRPr="00414670">
        <w:rPr>
          <w:rFonts w:eastAsia="SimSun"/>
          <w:lang w:eastAsia="zh-CN"/>
        </w:rPr>
        <w:t xml:space="preserve"> </w:t>
      </w:r>
    </w:p>
    <w:p w:rsidR="00C76980" w:rsidRPr="002F4248" w:rsidRDefault="00C76980" w:rsidP="00BB01D0">
      <w:pPr>
        <w:pStyle w:val="Heading2"/>
      </w:pPr>
      <w:bookmarkStart w:id="725" w:name="_Toc434174653"/>
      <w:bookmarkStart w:id="726" w:name="_Toc436299260"/>
      <w:bookmarkStart w:id="727" w:name="_Toc436300305"/>
      <w:bookmarkStart w:id="728" w:name="_Toc442340921"/>
      <w:bookmarkStart w:id="729" w:name="_Toc442345112"/>
      <w:bookmarkStart w:id="730" w:name="_Toc442345492"/>
      <w:bookmarkStart w:id="731" w:name="_Toc442345873"/>
      <w:bookmarkStart w:id="732" w:name="_Toc442797382"/>
      <w:bookmarkStart w:id="733" w:name="_Toc442799885"/>
      <w:bookmarkStart w:id="734" w:name="_Toc442866906"/>
      <w:bookmarkStart w:id="735" w:name="_Toc442867800"/>
      <w:bookmarkStart w:id="736" w:name="_Toc442953733"/>
      <w:bookmarkStart w:id="737" w:name="_Toc443316477"/>
      <w:r w:rsidRPr="00030727">
        <w:t>5.1</w:t>
      </w:r>
      <w:r w:rsidRPr="00843473">
        <w:t>1</w:t>
      </w:r>
      <w:r w:rsidRPr="002F4248">
        <w:tab/>
        <w:t>Virtual presence</w:t>
      </w:r>
      <w:bookmarkEnd w:id="725"/>
      <w:bookmarkEnd w:id="726"/>
      <w:bookmarkEnd w:id="727"/>
      <w:bookmarkEnd w:id="728"/>
      <w:bookmarkEnd w:id="729"/>
      <w:bookmarkEnd w:id="730"/>
      <w:bookmarkEnd w:id="731"/>
      <w:bookmarkEnd w:id="732"/>
      <w:bookmarkEnd w:id="733"/>
      <w:bookmarkEnd w:id="734"/>
      <w:bookmarkEnd w:id="735"/>
      <w:bookmarkEnd w:id="736"/>
      <w:bookmarkEnd w:id="737"/>
    </w:p>
    <w:p w:rsidR="00C76980" w:rsidRPr="009E0B4C" w:rsidRDefault="00C76980" w:rsidP="00BB01D0">
      <w:pPr>
        <w:pStyle w:val="Heading3"/>
      </w:pPr>
      <w:bookmarkStart w:id="738" w:name="_Toc434174654"/>
      <w:bookmarkStart w:id="739" w:name="_Toc436299261"/>
      <w:bookmarkStart w:id="740" w:name="_Toc436300306"/>
      <w:bookmarkStart w:id="741" w:name="_Toc442340922"/>
      <w:bookmarkStart w:id="742" w:name="_Toc442345113"/>
      <w:bookmarkStart w:id="743" w:name="_Toc442345493"/>
      <w:bookmarkStart w:id="744" w:name="_Toc442345874"/>
      <w:bookmarkStart w:id="745" w:name="_Toc442797383"/>
      <w:bookmarkStart w:id="746" w:name="_Toc442799886"/>
      <w:bookmarkStart w:id="747" w:name="_Toc442866907"/>
      <w:bookmarkStart w:id="748" w:name="_Toc442867801"/>
      <w:bookmarkStart w:id="749" w:name="_Toc442953734"/>
      <w:bookmarkStart w:id="750" w:name="_Toc443316478"/>
      <w:r w:rsidRPr="009E0B4C">
        <w:t>5.11.1</w:t>
      </w:r>
      <w:r w:rsidRPr="009E0B4C">
        <w:tab/>
        <w:t>Description</w:t>
      </w:r>
      <w:bookmarkEnd w:id="738"/>
      <w:bookmarkEnd w:id="739"/>
      <w:bookmarkEnd w:id="740"/>
      <w:bookmarkEnd w:id="741"/>
      <w:bookmarkEnd w:id="742"/>
      <w:bookmarkEnd w:id="743"/>
      <w:bookmarkEnd w:id="744"/>
      <w:bookmarkEnd w:id="745"/>
      <w:bookmarkEnd w:id="746"/>
      <w:bookmarkEnd w:id="747"/>
      <w:bookmarkEnd w:id="748"/>
      <w:bookmarkEnd w:id="749"/>
      <w:bookmarkEnd w:id="750"/>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943B14" w:rsidRDefault="002D296F">
      <w:pPr>
        <w:pStyle w:val="B1"/>
      </w:pPr>
      <w:r>
        <w:t xml:space="preserve">     </w:t>
      </w:r>
      <w:r w:rsidR="00C76980" w:rsidRPr="00943B14">
        <w:t>Phil is alone in his office and wear special glasses. His office is equipped with cameras for transmitting his video to the network.</w:t>
      </w:r>
    </w:p>
    <w:p w:rsidR="00C76980" w:rsidRPr="00943B14" w:rsidRDefault="002D296F">
      <w:pPr>
        <w:pStyle w:val="B1"/>
      </w:pPr>
      <w:r>
        <w:t xml:space="preserve">     </w:t>
      </w:r>
      <w:r w:rsidR="00C76980" w:rsidRPr="00943B14">
        <w:t>Phil actives a communication with the virtual presence conference bridge in order to initiate a 360° video communication with all his colleagues.</w:t>
      </w:r>
    </w:p>
    <w:p w:rsidR="00C76980" w:rsidRPr="0095398B" w:rsidRDefault="00CA624B" w:rsidP="00C41434">
      <w:r w:rsidRPr="004A16E8">
        <w:t xml:space="preserve">There is a </w:t>
      </w:r>
      <w:r w:rsidR="00A419AF" w:rsidRPr="004A16E8">
        <w:t>trade-off</w:t>
      </w:r>
      <w:r w:rsidRPr="004A16E8">
        <w:t xml:space="preserve"> between v</w:t>
      </w:r>
      <w:r>
        <w:t>ery low latency and modest band</w:t>
      </w:r>
      <w:r w:rsidRPr="004A16E8">
        <w:t>width requirement vs. modest latency and high bandwidth requirement pending on where the composing of the virtual meeting stream is located.</w:t>
      </w:r>
    </w:p>
    <w:p w:rsidR="00C76980" w:rsidRPr="00030727" w:rsidRDefault="00C76980" w:rsidP="00BB01D0">
      <w:pPr>
        <w:pStyle w:val="Heading3"/>
      </w:pPr>
      <w:bookmarkStart w:id="751" w:name="_Toc434174655"/>
      <w:bookmarkStart w:id="752" w:name="_Toc436299262"/>
      <w:bookmarkStart w:id="753" w:name="_Toc436300307"/>
      <w:bookmarkStart w:id="754" w:name="_Toc442340923"/>
      <w:bookmarkStart w:id="755" w:name="_Toc442345114"/>
      <w:bookmarkStart w:id="756" w:name="_Toc442345494"/>
      <w:bookmarkStart w:id="757" w:name="_Toc442345875"/>
      <w:bookmarkStart w:id="758" w:name="_Toc442797384"/>
      <w:bookmarkStart w:id="759" w:name="_Toc442799887"/>
      <w:bookmarkStart w:id="760" w:name="_Toc442866908"/>
      <w:bookmarkStart w:id="761" w:name="_Toc442867802"/>
      <w:bookmarkStart w:id="762" w:name="_Toc442953735"/>
      <w:bookmarkStart w:id="763" w:name="_Toc443316479"/>
      <w:r w:rsidRPr="00414670">
        <w:t>5.1</w:t>
      </w:r>
      <w:r w:rsidRPr="00030727">
        <w:t>1.2</w:t>
      </w:r>
      <w:r w:rsidRPr="00030727">
        <w:tab/>
        <w:t>Potential Service Requirements</w:t>
      </w:r>
      <w:bookmarkEnd w:id="751"/>
      <w:bookmarkEnd w:id="752"/>
      <w:bookmarkEnd w:id="753"/>
      <w:bookmarkEnd w:id="754"/>
      <w:bookmarkEnd w:id="755"/>
      <w:bookmarkEnd w:id="756"/>
      <w:bookmarkEnd w:id="757"/>
      <w:bookmarkEnd w:id="758"/>
      <w:bookmarkEnd w:id="759"/>
      <w:bookmarkEnd w:id="760"/>
      <w:bookmarkEnd w:id="761"/>
      <w:bookmarkEnd w:id="762"/>
      <w:bookmarkEnd w:id="763"/>
    </w:p>
    <w:p w:rsidR="00C76980" w:rsidRDefault="00C76980" w:rsidP="00C41434">
      <w:r w:rsidRPr="00843473">
        <w:t>The system shall provide high bandwidth (bidirectional) and low latency. In Office environments, this implies also a full indoor coverage.</w:t>
      </w:r>
    </w:p>
    <w:p w:rsidR="00CA624B" w:rsidRPr="004A16E8" w:rsidRDefault="00CA624B" w:rsidP="00CA624B">
      <w:r w:rsidRPr="004A16E8">
        <w:t>The roundtrip delay shall be in the magnitude of 2-4 ms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p>
    <w:p w:rsidR="00C76980" w:rsidRPr="008B5110" w:rsidRDefault="00EA4674" w:rsidP="008D42E9">
      <w:pPr>
        <w:pStyle w:val="NO"/>
      </w:pPr>
      <w:r w:rsidRPr="008B5110">
        <w:t>N</w:t>
      </w:r>
      <w:r>
        <w:rPr>
          <w:rFonts w:eastAsia="SimSun"/>
          <w:lang w:eastAsia="zh-CN"/>
        </w:rPr>
        <w:t>OTE</w:t>
      </w:r>
      <w:r w:rsidR="00CA624B" w:rsidRPr="008B5110">
        <w:t xml:space="preserve">: </w:t>
      </w:r>
      <w:r>
        <w:rPr>
          <w:rFonts w:eastAsia="SimSun"/>
          <w:lang w:eastAsia="zh-CN"/>
        </w:rPr>
        <w:tab/>
      </w:r>
      <w:r w:rsidR="00CA624B" w:rsidRPr="008B5110">
        <w:t xml:space="preserve">The above requirement is in a virtual presence scenario where composing the “virtual meeting room” is located in the network. </w:t>
      </w:r>
    </w:p>
    <w:p w:rsidR="00C76980" w:rsidRDefault="00C76980" w:rsidP="00BB01D0">
      <w:pPr>
        <w:pStyle w:val="Heading3"/>
      </w:pPr>
      <w:bookmarkStart w:id="764" w:name="_Toc434174656"/>
      <w:bookmarkStart w:id="765" w:name="_Toc436299263"/>
      <w:bookmarkStart w:id="766" w:name="_Toc436300308"/>
      <w:bookmarkStart w:id="767" w:name="_Toc442340924"/>
      <w:bookmarkStart w:id="768" w:name="_Toc442345115"/>
      <w:bookmarkStart w:id="769" w:name="_Toc442345495"/>
      <w:bookmarkStart w:id="770" w:name="_Toc442345876"/>
      <w:bookmarkStart w:id="771" w:name="_Toc442866909"/>
      <w:bookmarkStart w:id="772" w:name="_Toc442867803"/>
      <w:bookmarkStart w:id="773" w:name="_Toc442953736"/>
      <w:bookmarkStart w:id="774" w:name="_Toc443316480"/>
      <w:r w:rsidRPr="008E0B30">
        <w:t>5.11.3</w:t>
      </w:r>
      <w:r w:rsidRPr="008E0B30">
        <w:tab/>
        <w:t>Potential Operational Requirements</w:t>
      </w:r>
      <w:bookmarkEnd w:id="764"/>
      <w:bookmarkEnd w:id="765"/>
      <w:bookmarkEnd w:id="766"/>
      <w:bookmarkEnd w:id="767"/>
      <w:bookmarkEnd w:id="768"/>
      <w:bookmarkEnd w:id="769"/>
      <w:bookmarkEnd w:id="770"/>
      <w:bookmarkEnd w:id="771"/>
      <w:bookmarkEnd w:id="772"/>
      <w:bookmarkEnd w:id="773"/>
      <w:bookmarkEnd w:id="774"/>
    </w:p>
    <w:p w:rsidR="00B02562" w:rsidRDefault="00943B14" w:rsidP="00B02562">
      <w:pPr>
        <w:rPr>
          <w:lang w:eastAsia="x-none"/>
        </w:rPr>
      </w:pPr>
      <w:r>
        <w:rPr>
          <w:lang w:eastAsia="x-none"/>
        </w:rPr>
        <w:t>Void.</w:t>
      </w:r>
    </w:p>
    <w:p w:rsidR="00943B14" w:rsidRPr="00B02562" w:rsidRDefault="00943B14" w:rsidP="00B02562">
      <w:pPr>
        <w:rPr>
          <w:lang w:eastAsia="x-none"/>
        </w:rPr>
      </w:pPr>
    </w:p>
    <w:p w:rsidR="00CD6F2E" w:rsidRPr="008B67E3" w:rsidRDefault="00CD6F2E" w:rsidP="00CD6F2E">
      <w:pPr>
        <w:pStyle w:val="Heading2"/>
      </w:pPr>
      <w:bookmarkStart w:id="775" w:name="_Toc434174657"/>
      <w:bookmarkStart w:id="776" w:name="_Toc436299264"/>
      <w:bookmarkStart w:id="777" w:name="_Toc436300309"/>
      <w:bookmarkStart w:id="778" w:name="_Toc442340925"/>
      <w:bookmarkStart w:id="779" w:name="_Toc442345116"/>
      <w:bookmarkStart w:id="780" w:name="_Toc442345496"/>
      <w:bookmarkStart w:id="781" w:name="_Toc442345877"/>
      <w:bookmarkStart w:id="782" w:name="_Toc442797385"/>
      <w:bookmarkStart w:id="783" w:name="_Toc442799888"/>
      <w:bookmarkStart w:id="784" w:name="_Toc442866910"/>
      <w:bookmarkStart w:id="785" w:name="_Toc442867804"/>
      <w:bookmarkStart w:id="786" w:name="_Toc442953737"/>
      <w:bookmarkStart w:id="787" w:name="_Toc443316481"/>
      <w:r w:rsidRPr="008B67E3">
        <w:t>5.12</w:t>
      </w:r>
      <w:r w:rsidRPr="008B67E3">
        <w:tab/>
        <w:t>Connectivity for drones</w:t>
      </w:r>
      <w:bookmarkEnd w:id="775"/>
      <w:bookmarkEnd w:id="776"/>
      <w:bookmarkEnd w:id="777"/>
      <w:bookmarkEnd w:id="778"/>
      <w:bookmarkEnd w:id="779"/>
      <w:bookmarkEnd w:id="780"/>
      <w:bookmarkEnd w:id="781"/>
      <w:bookmarkEnd w:id="782"/>
      <w:bookmarkEnd w:id="783"/>
      <w:bookmarkEnd w:id="784"/>
      <w:bookmarkEnd w:id="785"/>
      <w:bookmarkEnd w:id="786"/>
      <w:bookmarkEnd w:id="787"/>
    </w:p>
    <w:p w:rsidR="00CD6F2E" w:rsidRPr="00DF5EFD" w:rsidRDefault="00CD6F2E" w:rsidP="00CD6F2E">
      <w:pPr>
        <w:pStyle w:val="Heading3"/>
      </w:pPr>
      <w:bookmarkStart w:id="788" w:name="_Toc434174658"/>
      <w:bookmarkStart w:id="789" w:name="_Toc436299265"/>
      <w:bookmarkStart w:id="790" w:name="_Toc436300310"/>
      <w:bookmarkStart w:id="791" w:name="_Toc442340926"/>
      <w:bookmarkStart w:id="792" w:name="_Toc442345117"/>
      <w:bookmarkStart w:id="793" w:name="_Toc442345497"/>
      <w:bookmarkStart w:id="794" w:name="_Toc442345878"/>
      <w:bookmarkStart w:id="795" w:name="_Toc442797386"/>
      <w:bookmarkStart w:id="796" w:name="_Toc442799889"/>
      <w:bookmarkStart w:id="797" w:name="_Toc442866911"/>
      <w:bookmarkStart w:id="798" w:name="_Toc442867805"/>
      <w:bookmarkStart w:id="799" w:name="_Toc442953738"/>
      <w:bookmarkStart w:id="800" w:name="_Toc443316482"/>
      <w:r w:rsidRPr="00DF5EFD">
        <w:t>5.12.1</w:t>
      </w:r>
      <w:r w:rsidRPr="00DF5EFD">
        <w:tab/>
        <w:t>Description</w:t>
      </w:r>
      <w:bookmarkEnd w:id="788"/>
      <w:bookmarkEnd w:id="789"/>
      <w:bookmarkEnd w:id="790"/>
      <w:bookmarkEnd w:id="791"/>
      <w:bookmarkEnd w:id="792"/>
      <w:bookmarkEnd w:id="793"/>
      <w:bookmarkEnd w:id="794"/>
      <w:bookmarkEnd w:id="795"/>
      <w:bookmarkEnd w:id="796"/>
      <w:bookmarkEnd w:id="797"/>
      <w:bookmarkEnd w:id="798"/>
      <w:bookmarkEnd w:id="799"/>
      <w:bookmarkEnd w:id="800"/>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00A419AF" w:rsidRPr="008E0B30">
        <w:t>analy</w:t>
      </w:r>
      <w:r w:rsidR="00A419AF">
        <w:t>s</w:t>
      </w:r>
      <w:r w:rsidR="00A419AF" w:rsidRPr="008E0B30">
        <w:t>e</w:t>
      </w:r>
      <w:r w:rsidR="008E0B30">
        <w:t>,</w:t>
      </w:r>
      <w:r w:rsidRPr="008E0B30">
        <w:t xml:space="preserve"> in real time</w:t>
      </w:r>
      <w:r w:rsidR="008E0B30">
        <w:t>,</w:t>
      </w:r>
      <w:r w:rsidRPr="008E0B30">
        <w:t xml:space="preserve"> the video and infrared imaging of </w:t>
      </w:r>
      <w:r w:rsidRPr="008E0B30">
        <w:lastRenderedPageBreak/>
        <w:t xml:space="preserve">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 xml:space="preserve">Extreme Real-Time Communications are addressed in the NGMN 5G white </w:t>
      </w:r>
      <w:proofErr w:type="gramStart"/>
      <w:r w:rsidRPr="001D5A98">
        <w:t>paper</w:t>
      </w:r>
      <w:proofErr w:type="gramEnd"/>
      <w:r w:rsidR="00D25D08" w:rsidRPr="001D5A98">
        <w:t xml:space="preserve"> [2]</w:t>
      </w:r>
      <w:r w:rsidRPr="001D5A98">
        <w:t xml:space="preserve">. </w:t>
      </w:r>
    </w:p>
    <w:p w:rsidR="008E0B30" w:rsidRPr="008E0B30" w:rsidRDefault="008E0B30" w:rsidP="00B02562">
      <w:r w:rsidRPr="008E0B30">
        <w:t xml:space="preserve">Figure </w:t>
      </w:r>
      <w:r w:rsidR="00BF0134">
        <w:t>5.12.</w:t>
      </w:r>
      <w:r w:rsidRPr="00BF0134">
        <w:t>1</w:t>
      </w:r>
      <w:r w:rsidR="001B5E2C">
        <w:t>.1</w:t>
      </w:r>
      <w:r w:rsidRPr="008E0B30">
        <w:t xml:space="preserve"> depicts how communication will </w:t>
      </w:r>
      <w:proofErr w:type="gramStart"/>
      <w:r w:rsidRPr="008E0B30">
        <w:t>occur,</w:t>
      </w:r>
      <w:proofErr w:type="gramEnd"/>
      <w:r w:rsidRPr="008E0B30">
        <w:t xml:space="preserve"> in this use case communication occurs through the mobile network (WAN). Communication does not </w:t>
      </w:r>
      <w:proofErr w:type="gramStart"/>
      <w:r w:rsidRPr="008E0B30">
        <w:t>occur</w:t>
      </w:r>
      <w:proofErr w:type="gramEnd"/>
      <w:r w:rsidRPr="008E0B30">
        <w:t xml:space="preserve"> node to node or through a wireless controller (LAN)</w:t>
      </w:r>
    </w:p>
    <w:p w:rsidR="008E0B30" w:rsidRDefault="008E0B30" w:rsidP="00702DE6">
      <w:pPr>
        <w:pStyle w:val="TH"/>
      </w:pPr>
      <w:r>
        <w:rPr>
          <w:noProof/>
          <w:lang w:eastAsia="en-GB"/>
        </w:rPr>
        <w:drawing>
          <wp:inline distT="0" distB="0" distL="0" distR="0" wp14:anchorId="3231FF2A" wp14:editId="4316C3AD">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B41444">
      <w:pPr>
        <w:pStyle w:val="TF"/>
        <w:overflowPunct w:val="0"/>
        <w:autoSpaceDE w:val="0"/>
        <w:autoSpaceDN w:val="0"/>
        <w:adjustRightInd w:val="0"/>
        <w:textAlignment w:val="baseline"/>
      </w:pPr>
      <w:r w:rsidRPr="00BF0134">
        <w:t xml:space="preserve">Figure </w:t>
      </w:r>
      <w:r w:rsidR="00BF0134" w:rsidRPr="00BF0134">
        <w:t>5.12.</w:t>
      </w:r>
      <w:r w:rsidR="00943B14">
        <w:t>1</w:t>
      </w:r>
      <w:r w:rsidR="001B5E2C">
        <w:t>.1</w:t>
      </w:r>
      <w:r w:rsidRPr="00BF0134">
        <w:t xml:space="preserve">: Communication </w:t>
      </w:r>
      <w:r w:rsidR="00FA7F13">
        <w:t>p</w:t>
      </w:r>
      <w:r w:rsidR="00FA7F13" w:rsidRPr="00BF0134">
        <w:t>ath</w:t>
      </w:r>
    </w:p>
    <w:p w:rsidR="00CD6F2E" w:rsidRPr="001D5A98" w:rsidRDefault="00CD6F2E" w:rsidP="00CD6F2E">
      <w:pPr>
        <w:pStyle w:val="Heading3"/>
      </w:pPr>
      <w:bookmarkStart w:id="801" w:name="_Toc434174659"/>
      <w:bookmarkStart w:id="802" w:name="_Toc436299266"/>
      <w:bookmarkStart w:id="803" w:name="_Toc436300311"/>
      <w:bookmarkStart w:id="804" w:name="_Toc442340927"/>
      <w:bookmarkStart w:id="805" w:name="_Toc442345118"/>
      <w:bookmarkStart w:id="806" w:name="_Toc442345498"/>
      <w:bookmarkStart w:id="807" w:name="_Toc442345879"/>
      <w:bookmarkStart w:id="808" w:name="_Toc442797387"/>
      <w:bookmarkStart w:id="809" w:name="_Toc442799890"/>
      <w:bookmarkStart w:id="810" w:name="_Toc442866912"/>
      <w:bookmarkStart w:id="811" w:name="_Toc442867806"/>
      <w:bookmarkStart w:id="812" w:name="_Toc442953739"/>
      <w:bookmarkStart w:id="813" w:name="_Toc443316483"/>
      <w:r w:rsidRPr="001D5A98">
        <w:t>5.12.2</w:t>
      </w:r>
      <w:r w:rsidRPr="001D5A98">
        <w:tab/>
        <w:t>Potential Service Requirements</w:t>
      </w:r>
      <w:bookmarkEnd w:id="801"/>
      <w:bookmarkEnd w:id="802"/>
      <w:bookmarkEnd w:id="803"/>
      <w:bookmarkEnd w:id="804"/>
      <w:bookmarkEnd w:id="805"/>
      <w:bookmarkEnd w:id="806"/>
      <w:bookmarkEnd w:id="807"/>
      <w:bookmarkEnd w:id="808"/>
      <w:bookmarkEnd w:id="809"/>
      <w:bookmarkEnd w:id="810"/>
      <w:bookmarkEnd w:id="811"/>
      <w:bookmarkEnd w:id="812"/>
      <w:bookmarkEnd w:id="813"/>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w:t>
      </w:r>
      <w:proofErr w:type="spellStart"/>
      <w:r w:rsidRPr="00B12A4A">
        <w:t>Preemption</w:t>
      </w:r>
      <w:proofErr w:type="spellEnd"/>
      <w:r w:rsidRPr="00B12A4A">
        <w:t xml:space="preserve"> (PPP) mechanisms shall be used to ensure sufficient reliability metrics are reached. </w:t>
      </w:r>
    </w:p>
    <w:p w:rsidR="008B67E3" w:rsidRPr="00537E60" w:rsidRDefault="008B67E3" w:rsidP="00BF0134">
      <w:pPr>
        <w:pStyle w:val="B1"/>
      </w:pPr>
      <w:r w:rsidRPr="00F02250">
        <w:lastRenderedPageBreak/>
        <w:t>-</w:t>
      </w:r>
      <w:r w:rsidRPr="00F02250">
        <w:tab/>
        <w:t>Po</w:t>
      </w:r>
      <w:r w:rsidRPr="00537E60">
        <w:t>sition accuracy within [10 cm] to avoid damage to property or life in densely populated areas.</w:t>
      </w:r>
    </w:p>
    <w:p w:rsidR="008E0B30" w:rsidRPr="00C7256A" w:rsidRDefault="00BF0134" w:rsidP="008D42E9">
      <w:pPr>
        <w:pStyle w:val="B1"/>
      </w:pPr>
      <w:r w:rsidRPr="00B5745A">
        <w:rPr>
          <w:rFonts w:eastAsia="SimSun"/>
        </w:rPr>
        <w:t>-</w:t>
      </w:r>
      <w:r w:rsidRPr="00B5745A">
        <w:rPr>
          <w:rFonts w:eastAsia="SimSun"/>
        </w:rPr>
        <w:tab/>
      </w:r>
      <w:r w:rsidRPr="00C7256A">
        <w:rPr>
          <w:rFonts w:eastAsia="SimSun"/>
        </w:rPr>
        <w:t>P</w:t>
      </w:r>
      <w:r w:rsidR="008E0B30" w:rsidRPr="00C7256A">
        <w:rPr>
          <w:rFonts w:eastAsia="SimSun"/>
        </w:rPr>
        <w:t xml:space="preserve">rovide continuous wireless coverage, high speed uplink bandwidth at least </w:t>
      </w:r>
      <w:r w:rsidR="008E0B30" w:rsidRPr="00C7256A">
        <w:rPr>
          <w:rFonts w:eastAsia="SimSun" w:hint="eastAsia"/>
        </w:rPr>
        <w:t>[20Mbps]</w:t>
      </w:r>
      <w:r w:rsidR="008E0B30" w:rsidRPr="00C7256A">
        <w:rPr>
          <w:rFonts w:eastAsia="SimSun"/>
        </w:rPr>
        <w:t xml:space="preserve">, for a flying UE at low altitude of </w:t>
      </w:r>
      <w:r w:rsidR="008E0B30" w:rsidRPr="00C7256A">
        <w:rPr>
          <w:rFonts w:eastAsia="SimSun" w:hint="eastAsia"/>
        </w:rPr>
        <w:t>[10-1000]</w:t>
      </w:r>
      <w:r w:rsidR="008E0B30" w:rsidRPr="00C7256A">
        <w:rPr>
          <w:rFonts w:eastAsia="SimSun"/>
        </w:rPr>
        <w:t xml:space="preserve"> meters with the high speed as maximum as </w:t>
      </w:r>
      <w:r w:rsidR="008E0B30" w:rsidRPr="00C7256A">
        <w:rPr>
          <w:rFonts w:eastAsia="SimSun" w:hint="eastAsia"/>
        </w:rPr>
        <w:t>[300km/h]</w:t>
      </w:r>
      <w:r w:rsidR="008E0B30" w:rsidRPr="00C7256A">
        <w:rPr>
          <w:rFonts w:eastAsia="SimSun"/>
        </w:rPr>
        <w:t>.</w:t>
      </w:r>
      <w:r w:rsidR="008E0B30" w:rsidRPr="00C7256A">
        <w:rPr>
          <w:rFonts w:eastAsia="SimSun" w:hint="eastAsia"/>
        </w:rPr>
        <w:t xml:space="preserve"> </w:t>
      </w:r>
    </w:p>
    <w:p w:rsidR="00CD6F2E" w:rsidRPr="001D5A98" w:rsidRDefault="00CD6F2E" w:rsidP="00CD6F2E">
      <w:pPr>
        <w:pStyle w:val="Heading3"/>
      </w:pPr>
      <w:bookmarkStart w:id="814" w:name="_Toc434174660"/>
      <w:bookmarkStart w:id="815" w:name="_Toc436299267"/>
      <w:bookmarkStart w:id="816" w:name="_Toc436300312"/>
      <w:bookmarkStart w:id="817" w:name="_Toc442340928"/>
      <w:bookmarkStart w:id="818" w:name="_Toc442345119"/>
      <w:bookmarkStart w:id="819" w:name="_Toc442345499"/>
      <w:bookmarkStart w:id="820" w:name="_Toc442345880"/>
      <w:bookmarkStart w:id="821" w:name="_Toc442866913"/>
      <w:bookmarkStart w:id="822" w:name="_Toc442867807"/>
      <w:bookmarkStart w:id="823" w:name="_Toc442953740"/>
      <w:bookmarkStart w:id="824" w:name="_Toc443316484"/>
      <w:r w:rsidRPr="001D5A98">
        <w:t>5.12.3</w:t>
      </w:r>
      <w:r w:rsidRPr="001D5A98">
        <w:tab/>
        <w:t>Potential Operational Requirements</w:t>
      </w:r>
      <w:bookmarkEnd w:id="814"/>
      <w:bookmarkEnd w:id="815"/>
      <w:bookmarkEnd w:id="816"/>
      <w:bookmarkEnd w:id="817"/>
      <w:bookmarkEnd w:id="818"/>
      <w:bookmarkEnd w:id="819"/>
      <w:bookmarkEnd w:id="820"/>
      <w:bookmarkEnd w:id="821"/>
      <w:bookmarkEnd w:id="822"/>
      <w:bookmarkEnd w:id="823"/>
      <w:bookmarkEnd w:id="824"/>
    </w:p>
    <w:p w:rsidR="00E82292" w:rsidRPr="008B67E3" w:rsidRDefault="00E82292" w:rsidP="00E82292">
      <w:pPr>
        <w:rPr>
          <w:rFonts w:eastAsia="MS Mincho"/>
          <w:lang w:eastAsia="ja-JP"/>
        </w:rPr>
      </w:pPr>
      <w:r>
        <w:rPr>
          <w:rFonts w:eastAsia="MS Mincho"/>
          <w:lang w:eastAsia="ja-JP"/>
        </w:rPr>
        <w:t>Void.</w:t>
      </w:r>
    </w:p>
    <w:p w:rsidR="00CD6F2E" w:rsidRPr="001D5A98" w:rsidRDefault="00CD6F2E" w:rsidP="00CD6F2E">
      <w:pPr>
        <w:rPr>
          <w:lang w:eastAsia="ko-KR"/>
        </w:rPr>
      </w:pPr>
    </w:p>
    <w:p w:rsidR="00D11D91" w:rsidRPr="001D5A98" w:rsidRDefault="00D11D91" w:rsidP="00D11D91">
      <w:pPr>
        <w:pStyle w:val="Heading2"/>
      </w:pPr>
      <w:bookmarkStart w:id="825" w:name="_Toc434174661"/>
      <w:bookmarkStart w:id="826" w:name="_Toc436299268"/>
      <w:bookmarkStart w:id="827" w:name="_Toc436300313"/>
      <w:bookmarkStart w:id="828" w:name="_Toc442340929"/>
      <w:bookmarkStart w:id="829" w:name="_Toc442345120"/>
      <w:bookmarkStart w:id="830" w:name="_Toc442345500"/>
      <w:bookmarkStart w:id="831" w:name="_Toc442345881"/>
      <w:bookmarkStart w:id="832" w:name="_Toc442797388"/>
      <w:bookmarkStart w:id="833" w:name="_Toc442799891"/>
      <w:bookmarkStart w:id="834" w:name="_Toc442866914"/>
      <w:bookmarkStart w:id="835" w:name="_Toc442867808"/>
      <w:bookmarkStart w:id="836" w:name="_Toc442953741"/>
      <w:bookmarkStart w:id="837" w:name="_Toc443316485"/>
      <w:r w:rsidRPr="001D5A98">
        <w:t>5.13</w:t>
      </w:r>
      <w:r w:rsidRPr="001D5A98">
        <w:tab/>
        <w:t>Industrial Control</w:t>
      </w:r>
      <w:bookmarkEnd w:id="825"/>
      <w:bookmarkEnd w:id="826"/>
      <w:bookmarkEnd w:id="827"/>
      <w:bookmarkEnd w:id="828"/>
      <w:bookmarkEnd w:id="829"/>
      <w:bookmarkEnd w:id="830"/>
      <w:bookmarkEnd w:id="831"/>
      <w:bookmarkEnd w:id="832"/>
      <w:bookmarkEnd w:id="833"/>
      <w:bookmarkEnd w:id="834"/>
      <w:bookmarkEnd w:id="835"/>
      <w:bookmarkEnd w:id="836"/>
      <w:bookmarkEnd w:id="837"/>
    </w:p>
    <w:p w:rsidR="00D11D91" w:rsidRPr="001D5A98" w:rsidRDefault="00D11D91" w:rsidP="00D11D91">
      <w:pPr>
        <w:pStyle w:val="Heading3"/>
      </w:pPr>
      <w:bookmarkStart w:id="838" w:name="_Toc434174662"/>
      <w:bookmarkStart w:id="839" w:name="_Toc436299269"/>
      <w:bookmarkStart w:id="840" w:name="_Toc436300314"/>
      <w:bookmarkStart w:id="841" w:name="_Toc442340930"/>
      <w:bookmarkStart w:id="842" w:name="_Toc442345121"/>
      <w:bookmarkStart w:id="843" w:name="_Toc442345501"/>
      <w:bookmarkStart w:id="844" w:name="_Toc442345882"/>
      <w:bookmarkStart w:id="845" w:name="_Toc442797389"/>
      <w:bookmarkStart w:id="846" w:name="_Toc442799892"/>
      <w:bookmarkStart w:id="847" w:name="_Toc442866915"/>
      <w:bookmarkStart w:id="848" w:name="_Toc442867809"/>
      <w:bookmarkStart w:id="849" w:name="_Toc442953742"/>
      <w:bookmarkStart w:id="850" w:name="_Toc443316486"/>
      <w:r w:rsidRPr="001D5A98">
        <w:t>5.13.1</w:t>
      </w:r>
      <w:r w:rsidRPr="001D5A98">
        <w:tab/>
        <w:t>Description</w:t>
      </w:r>
      <w:bookmarkEnd w:id="838"/>
      <w:bookmarkEnd w:id="839"/>
      <w:bookmarkEnd w:id="840"/>
      <w:bookmarkEnd w:id="841"/>
      <w:bookmarkEnd w:id="842"/>
      <w:bookmarkEnd w:id="843"/>
      <w:bookmarkEnd w:id="844"/>
      <w:bookmarkEnd w:id="845"/>
      <w:bookmarkEnd w:id="846"/>
      <w:bookmarkEnd w:id="847"/>
      <w:bookmarkEnd w:id="848"/>
      <w:bookmarkEnd w:id="849"/>
      <w:bookmarkEnd w:id="850"/>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(~1ms)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w:t>
      </w:r>
      <w:r w:rsidR="00B5745A">
        <w:tab/>
      </w:r>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r w:rsidR="00B5745A">
        <w:tab/>
      </w:r>
      <w:r w:rsidR="00D11D91" w:rsidRPr="0095398B">
        <w:t>3.2.1 Use Cases/Ultra-reliable Communications/Extreme Real-Time Communications/x. Tactile Internet</w:t>
      </w:r>
    </w:p>
    <w:p w:rsidR="00D11D91" w:rsidRPr="0095398B" w:rsidRDefault="008A214F" w:rsidP="00B02562">
      <w:pPr>
        <w:pStyle w:val="B2"/>
      </w:pPr>
      <w:proofErr w:type="gramStart"/>
      <w:r w:rsidRPr="0095398B">
        <w:t xml:space="preserve">- </w:t>
      </w:r>
      <w:r w:rsidR="00B5745A">
        <w:tab/>
      </w:r>
      <w:r w:rsidR="00D11D91" w:rsidRPr="0095398B">
        <w:t>3.2.1 Use Cases/Ultra-reliable Communications/xiii.</w:t>
      </w:r>
      <w:proofErr w:type="gramEnd"/>
      <w:r w:rsidR="00D11D91" w:rsidRPr="0095398B">
        <w:t xml:space="preserve"> Collaborative Robots: A Control Network for Robots</w:t>
      </w:r>
    </w:p>
    <w:p w:rsidR="00D11D91" w:rsidRPr="0095398B" w:rsidRDefault="008A214F" w:rsidP="00B02562">
      <w:pPr>
        <w:pStyle w:val="B1"/>
      </w:pPr>
      <w:r w:rsidRPr="0095398B">
        <w:t>-</w:t>
      </w:r>
      <w:r w:rsidR="00B5745A">
        <w:tab/>
      </w:r>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r w:rsidR="00B5745A">
        <w:tab/>
      </w:r>
      <w:r w:rsidR="00D11D91" w:rsidRPr="0095398B">
        <w:t>2.1.1 SMART GRID AND CRITICAL INFRASTRUCTURE MONITORING</w:t>
      </w:r>
    </w:p>
    <w:p w:rsidR="00D11D91" w:rsidRPr="0095398B" w:rsidRDefault="008A214F" w:rsidP="00B02562">
      <w:pPr>
        <w:pStyle w:val="B2"/>
      </w:pPr>
      <w:proofErr w:type="gramStart"/>
      <w:r w:rsidRPr="0095398B">
        <w:t xml:space="preserve">- </w:t>
      </w:r>
      <w:r w:rsidR="00B5745A">
        <w:tab/>
      </w:r>
      <w:r w:rsidR="00D11D91" w:rsidRPr="0095398B">
        <w:t>2.4 PUBLIC SAFETY</w:t>
      </w:r>
      <w:proofErr w:type="gramEnd"/>
    </w:p>
    <w:p w:rsidR="00D11D91" w:rsidRPr="002F4248" w:rsidRDefault="00D11D91" w:rsidP="008A214F">
      <w:pPr>
        <w:pStyle w:val="Heading3"/>
      </w:pPr>
      <w:bookmarkStart w:id="851" w:name="_Toc434174663"/>
      <w:bookmarkStart w:id="852" w:name="_Toc436299270"/>
      <w:bookmarkStart w:id="853" w:name="_Toc436300315"/>
      <w:bookmarkStart w:id="854" w:name="_Toc442340931"/>
      <w:bookmarkStart w:id="855" w:name="_Toc442345122"/>
      <w:bookmarkStart w:id="856" w:name="_Toc442345502"/>
      <w:bookmarkStart w:id="857" w:name="_Toc442345883"/>
      <w:bookmarkStart w:id="858" w:name="_Toc442797390"/>
      <w:bookmarkStart w:id="859" w:name="_Toc442799893"/>
      <w:bookmarkStart w:id="860" w:name="_Toc442866916"/>
      <w:bookmarkStart w:id="861" w:name="_Toc442867810"/>
      <w:bookmarkStart w:id="862" w:name="_Toc442953743"/>
      <w:bookmarkStart w:id="863" w:name="_Toc443316487"/>
      <w:r w:rsidRPr="00414670">
        <w:t>5.13.2</w:t>
      </w:r>
      <w:r w:rsidRPr="00030727">
        <w:tab/>
        <w:t xml:space="preserve">Potential </w:t>
      </w:r>
      <w:r w:rsidRPr="00843473">
        <w:t xml:space="preserve">Service </w:t>
      </w:r>
      <w:r w:rsidRPr="002F4248">
        <w:t>Requirements</w:t>
      </w:r>
      <w:bookmarkEnd w:id="851"/>
      <w:bookmarkEnd w:id="852"/>
      <w:bookmarkEnd w:id="853"/>
      <w:bookmarkEnd w:id="854"/>
      <w:bookmarkEnd w:id="855"/>
      <w:bookmarkEnd w:id="856"/>
      <w:bookmarkEnd w:id="857"/>
      <w:bookmarkEnd w:id="858"/>
      <w:bookmarkEnd w:id="859"/>
      <w:bookmarkEnd w:id="860"/>
      <w:bookmarkEnd w:id="861"/>
      <w:bookmarkEnd w:id="862"/>
      <w:bookmarkEnd w:id="863"/>
    </w:p>
    <w:p w:rsidR="00D11D91" w:rsidRPr="008E0B30" w:rsidRDefault="00D11D91" w:rsidP="00B02562">
      <w:r w:rsidRPr="008E0B30">
        <w:t>The 3GPP system shall support very low latency (</w:t>
      </w:r>
      <w:proofErr w:type="gramStart"/>
      <w:r w:rsidRPr="008E0B30">
        <w:t>~1 ms</w:t>
      </w:r>
      <w:proofErr w:type="gramEnd"/>
      <w:r w:rsidRPr="008E0B30">
        <w:t>)</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t>The 3GPP system shall support high uplink data rate (tens of Mbps per device in a dense environment)</w:t>
      </w:r>
    </w:p>
    <w:p w:rsidR="00D11D91" w:rsidRDefault="00D11D91" w:rsidP="008A214F">
      <w:pPr>
        <w:pStyle w:val="Heading3"/>
      </w:pPr>
      <w:bookmarkStart w:id="864" w:name="_Toc434174664"/>
      <w:bookmarkStart w:id="865" w:name="_Toc436299271"/>
      <w:bookmarkStart w:id="866" w:name="_Toc436300316"/>
      <w:bookmarkStart w:id="867" w:name="_Toc442340932"/>
      <w:bookmarkStart w:id="868" w:name="_Toc442345123"/>
      <w:bookmarkStart w:id="869" w:name="_Toc442345503"/>
      <w:bookmarkStart w:id="870" w:name="_Toc442345884"/>
      <w:bookmarkStart w:id="871" w:name="_Toc442866917"/>
      <w:bookmarkStart w:id="872" w:name="_Toc442867811"/>
      <w:bookmarkStart w:id="873" w:name="_Toc442953744"/>
      <w:bookmarkStart w:id="874" w:name="_Toc443316488"/>
      <w:r w:rsidRPr="00DF5EFD">
        <w:t>5.13.3</w:t>
      </w:r>
      <w:r w:rsidRPr="00DF5EFD">
        <w:tab/>
        <w:t>Potential Operational Requirements</w:t>
      </w:r>
      <w:bookmarkEnd w:id="864"/>
      <w:bookmarkEnd w:id="865"/>
      <w:bookmarkEnd w:id="866"/>
      <w:bookmarkEnd w:id="867"/>
      <w:bookmarkEnd w:id="868"/>
      <w:bookmarkEnd w:id="869"/>
      <w:bookmarkEnd w:id="870"/>
      <w:bookmarkEnd w:id="871"/>
      <w:bookmarkEnd w:id="872"/>
      <w:bookmarkEnd w:id="873"/>
      <w:bookmarkEnd w:id="874"/>
    </w:p>
    <w:p w:rsidR="00E82292" w:rsidRPr="008B67E3" w:rsidRDefault="00E82292" w:rsidP="00E82292">
      <w:pPr>
        <w:rPr>
          <w:rFonts w:eastAsia="MS Mincho"/>
          <w:lang w:eastAsia="ja-JP"/>
        </w:rPr>
      </w:pPr>
      <w:r>
        <w:rPr>
          <w:rFonts w:eastAsia="MS Mincho"/>
          <w:lang w:eastAsia="ja-JP"/>
        </w:rPr>
        <w:t>Void.</w:t>
      </w:r>
    </w:p>
    <w:p w:rsidR="00B02562" w:rsidRPr="00B02562" w:rsidRDefault="00B02562" w:rsidP="00B02562">
      <w:pPr>
        <w:rPr>
          <w:lang w:eastAsia="x-none"/>
        </w:rPr>
      </w:pPr>
    </w:p>
    <w:p w:rsidR="0078026A" w:rsidRPr="00DF5EFD" w:rsidRDefault="0078026A" w:rsidP="0078026A">
      <w:pPr>
        <w:pStyle w:val="Heading2"/>
      </w:pPr>
      <w:bookmarkStart w:id="875" w:name="_Toc434174665"/>
      <w:bookmarkStart w:id="876" w:name="_Toc436299272"/>
      <w:bookmarkStart w:id="877" w:name="_Toc436300317"/>
      <w:bookmarkStart w:id="878" w:name="_Toc442340933"/>
      <w:bookmarkStart w:id="879" w:name="_Toc442345124"/>
      <w:bookmarkStart w:id="880" w:name="_Toc442345504"/>
      <w:bookmarkStart w:id="881" w:name="_Toc442345885"/>
      <w:bookmarkStart w:id="882" w:name="_Toc442797391"/>
      <w:bookmarkStart w:id="883" w:name="_Toc442799894"/>
      <w:bookmarkStart w:id="884" w:name="_Toc442866918"/>
      <w:bookmarkStart w:id="885" w:name="_Toc442867812"/>
      <w:bookmarkStart w:id="886" w:name="_Toc442953745"/>
      <w:bookmarkStart w:id="887" w:name="_Toc443316489"/>
      <w:r w:rsidRPr="00DF5EFD">
        <w:lastRenderedPageBreak/>
        <w:t>5.14</w:t>
      </w:r>
      <w:r w:rsidRPr="00DF5EFD">
        <w:tab/>
        <w:t>Tactile Internet</w:t>
      </w:r>
      <w:bookmarkEnd w:id="875"/>
      <w:bookmarkEnd w:id="876"/>
      <w:bookmarkEnd w:id="877"/>
      <w:bookmarkEnd w:id="878"/>
      <w:bookmarkEnd w:id="879"/>
      <w:bookmarkEnd w:id="880"/>
      <w:bookmarkEnd w:id="881"/>
      <w:bookmarkEnd w:id="882"/>
      <w:bookmarkEnd w:id="883"/>
      <w:bookmarkEnd w:id="884"/>
      <w:bookmarkEnd w:id="885"/>
      <w:bookmarkEnd w:id="886"/>
      <w:bookmarkEnd w:id="887"/>
    </w:p>
    <w:p w:rsidR="0078026A" w:rsidRPr="00DF5EFD" w:rsidRDefault="0078026A" w:rsidP="0078026A">
      <w:pPr>
        <w:pStyle w:val="Heading3"/>
      </w:pPr>
      <w:bookmarkStart w:id="888" w:name="_Toc434174666"/>
      <w:bookmarkStart w:id="889" w:name="_Toc436299273"/>
      <w:bookmarkStart w:id="890" w:name="_Toc436300318"/>
      <w:bookmarkStart w:id="891" w:name="_Toc442340934"/>
      <w:bookmarkStart w:id="892" w:name="_Toc442345125"/>
      <w:bookmarkStart w:id="893" w:name="_Toc442345505"/>
      <w:bookmarkStart w:id="894" w:name="_Toc442345886"/>
      <w:bookmarkStart w:id="895" w:name="_Toc442797392"/>
      <w:bookmarkStart w:id="896" w:name="_Toc442799895"/>
      <w:bookmarkStart w:id="897" w:name="_Toc442866919"/>
      <w:bookmarkStart w:id="898" w:name="_Toc442867813"/>
      <w:bookmarkStart w:id="899" w:name="_Toc442953746"/>
      <w:bookmarkStart w:id="900" w:name="_Toc443316490"/>
      <w:r w:rsidRPr="00DF5EFD">
        <w:t>5.14.1</w:t>
      </w:r>
      <w:r w:rsidRPr="00DF5EFD">
        <w:tab/>
        <w:t>Description</w:t>
      </w:r>
      <w:bookmarkEnd w:id="888"/>
      <w:bookmarkEnd w:id="889"/>
      <w:bookmarkEnd w:id="890"/>
      <w:bookmarkEnd w:id="891"/>
      <w:bookmarkEnd w:id="892"/>
      <w:bookmarkEnd w:id="893"/>
      <w:bookmarkEnd w:id="894"/>
      <w:bookmarkEnd w:id="895"/>
      <w:bookmarkEnd w:id="896"/>
      <w:bookmarkEnd w:id="897"/>
      <w:bookmarkEnd w:id="898"/>
      <w:bookmarkEnd w:id="899"/>
      <w:bookmarkEnd w:id="900"/>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C7256A">
      <w:r w:rsidRPr="0095398B">
        <w:t>Related material can be found in</w:t>
      </w:r>
      <w:r w:rsidR="00D65B64">
        <w:t>;</w:t>
      </w:r>
    </w:p>
    <w:p w:rsidR="0078026A" w:rsidRPr="0095398B" w:rsidRDefault="005E3B33" w:rsidP="0078026A">
      <w:pPr>
        <w:pStyle w:val="B1"/>
      </w:pPr>
      <w:r>
        <w:t xml:space="preserve">- </w:t>
      </w:r>
      <w:r w:rsidR="00B5745A">
        <w:tab/>
      </w:r>
      <w:r w:rsidR="0078026A" w:rsidRPr="0095398B">
        <w:t>NGMN 5G White Paper</w:t>
      </w:r>
      <w:r w:rsidR="0002159A" w:rsidRPr="0095398B">
        <w:t xml:space="preserve"> [</w:t>
      </w:r>
      <w:r w:rsidR="0078177B" w:rsidRPr="0095398B">
        <w:t>2</w:t>
      </w:r>
      <w:r w:rsidR="0002159A" w:rsidRPr="0095398B">
        <w:t>]</w:t>
      </w:r>
    </w:p>
    <w:p w:rsidR="0078026A" w:rsidRPr="0095398B" w:rsidRDefault="005E3B33" w:rsidP="0078026A">
      <w:pPr>
        <w:pStyle w:val="B2"/>
      </w:pPr>
      <w:r>
        <w:t>-</w:t>
      </w:r>
      <w:r w:rsidR="00B5745A">
        <w:tab/>
      </w:r>
      <w:r w:rsidR="0078026A" w:rsidRPr="0095398B">
        <w:t>3.2.1 Use Cases/Ultra-reliable Communications/Extreme Real-Time Communications/x. Tactile Internet</w:t>
      </w:r>
    </w:p>
    <w:p w:rsidR="0078026A" w:rsidRPr="0095398B" w:rsidRDefault="005E3B33" w:rsidP="0078026A">
      <w:pPr>
        <w:pStyle w:val="B1"/>
      </w:pPr>
      <w:r>
        <w:t xml:space="preserve">- </w:t>
      </w:r>
      <w:r w:rsidR="00B5745A">
        <w:tab/>
      </w:r>
      <w:r w:rsidR="0078026A" w:rsidRPr="0095398B">
        <w:t>4G Americas 5G White Paper</w:t>
      </w:r>
      <w:r w:rsidR="0002159A" w:rsidRPr="0095398B">
        <w:t xml:space="preserve"> [6]</w:t>
      </w:r>
    </w:p>
    <w:p w:rsidR="0078026A" w:rsidRPr="0095398B" w:rsidRDefault="005E3B33" w:rsidP="00B02562">
      <w:pPr>
        <w:pStyle w:val="B2"/>
      </w:pPr>
      <w:r>
        <w:t xml:space="preserve">- </w:t>
      </w:r>
      <w:r w:rsidR="00B5745A">
        <w:tab/>
      </w:r>
      <w:r w:rsidR="0078026A" w:rsidRPr="0095398B">
        <w:t>2.2 EXTREME VIDEO, VIRTUAL REALITY AND GAMING APPLICATIONS</w:t>
      </w:r>
    </w:p>
    <w:p w:rsidR="0078026A" w:rsidRPr="002F4248" w:rsidRDefault="0078026A" w:rsidP="0078026A">
      <w:pPr>
        <w:pStyle w:val="Heading3"/>
      </w:pPr>
      <w:bookmarkStart w:id="901" w:name="_Toc434174667"/>
      <w:bookmarkStart w:id="902" w:name="_Toc436299274"/>
      <w:bookmarkStart w:id="903" w:name="_Toc436300319"/>
      <w:bookmarkStart w:id="904" w:name="_Toc442340935"/>
      <w:bookmarkStart w:id="905" w:name="_Toc442345126"/>
      <w:bookmarkStart w:id="906" w:name="_Toc442345506"/>
      <w:bookmarkStart w:id="907" w:name="_Toc442345887"/>
      <w:bookmarkStart w:id="908" w:name="_Toc442797393"/>
      <w:bookmarkStart w:id="909" w:name="_Toc442799896"/>
      <w:bookmarkStart w:id="910" w:name="_Toc442866920"/>
      <w:bookmarkStart w:id="911" w:name="_Toc442867814"/>
      <w:bookmarkStart w:id="912" w:name="_Toc442953747"/>
      <w:bookmarkStart w:id="913" w:name="_Toc443316491"/>
      <w:r w:rsidRPr="00414670">
        <w:t>5.14.</w:t>
      </w:r>
      <w:r w:rsidRPr="00030727">
        <w:t>2</w:t>
      </w:r>
      <w:r w:rsidRPr="00843473">
        <w:tab/>
        <w:t xml:space="preserve">Potential </w:t>
      </w:r>
      <w:r w:rsidRPr="002F4248">
        <w:t>Service Requirements</w:t>
      </w:r>
      <w:bookmarkEnd w:id="901"/>
      <w:bookmarkEnd w:id="902"/>
      <w:bookmarkEnd w:id="903"/>
      <w:bookmarkEnd w:id="904"/>
      <w:bookmarkEnd w:id="905"/>
      <w:bookmarkEnd w:id="906"/>
      <w:bookmarkEnd w:id="907"/>
      <w:bookmarkEnd w:id="908"/>
      <w:bookmarkEnd w:id="909"/>
      <w:bookmarkEnd w:id="910"/>
      <w:bookmarkEnd w:id="911"/>
      <w:bookmarkEnd w:id="912"/>
      <w:bookmarkEnd w:id="913"/>
    </w:p>
    <w:p w:rsidR="0078026A" w:rsidRPr="008E0B30" w:rsidRDefault="0078026A" w:rsidP="00B02562">
      <w:r w:rsidRPr="008E0B30">
        <w:t>The 3GPP System shall support very low latency (</w:t>
      </w:r>
      <w:proofErr w:type="gramStart"/>
      <w:r w:rsidRPr="008E0B30">
        <w:t>~1 ms</w:t>
      </w:r>
      <w:proofErr w:type="gramEnd"/>
      <w:r w:rsidRPr="008E0B30">
        <w:t>)</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914" w:name="_Toc434174668"/>
      <w:bookmarkStart w:id="915" w:name="_Toc436299275"/>
      <w:bookmarkStart w:id="916" w:name="_Toc436300320"/>
      <w:bookmarkStart w:id="917" w:name="_Toc442340936"/>
      <w:bookmarkStart w:id="918" w:name="_Toc442345127"/>
      <w:bookmarkStart w:id="919" w:name="_Toc442345507"/>
      <w:bookmarkStart w:id="920" w:name="_Toc442345888"/>
      <w:bookmarkStart w:id="921" w:name="_Toc442866921"/>
      <w:bookmarkStart w:id="922" w:name="_Toc442867815"/>
      <w:bookmarkStart w:id="923" w:name="_Toc442953748"/>
      <w:bookmarkStart w:id="924" w:name="_Toc443316492"/>
      <w:r w:rsidRPr="00DF5EFD">
        <w:t>5.14.3</w:t>
      </w:r>
      <w:r w:rsidRPr="00DF5EFD">
        <w:tab/>
        <w:t>Potential Operational Requirements</w:t>
      </w:r>
      <w:bookmarkEnd w:id="914"/>
      <w:bookmarkEnd w:id="915"/>
      <w:bookmarkEnd w:id="916"/>
      <w:bookmarkEnd w:id="917"/>
      <w:bookmarkEnd w:id="918"/>
      <w:bookmarkEnd w:id="919"/>
      <w:bookmarkEnd w:id="920"/>
      <w:bookmarkEnd w:id="921"/>
      <w:bookmarkEnd w:id="922"/>
      <w:bookmarkEnd w:id="923"/>
      <w:bookmarkEnd w:id="924"/>
    </w:p>
    <w:p w:rsidR="00E82292" w:rsidRPr="008B67E3" w:rsidRDefault="00E82292" w:rsidP="00E82292">
      <w:pPr>
        <w:rPr>
          <w:rFonts w:eastAsia="MS Mincho"/>
          <w:lang w:eastAsia="ja-JP"/>
        </w:rPr>
      </w:pPr>
      <w:r>
        <w:rPr>
          <w:rFonts w:eastAsia="MS Mincho"/>
          <w:lang w:eastAsia="ja-JP"/>
        </w:rPr>
        <w:t>Void.</w:t>
      </w:r>
    </w:p>
    <w:p w:rsidR="00B02562" w:rsidRPr="00B02562" w:rsidRDefault="00B02562" w:rsidP="00B02562">
      <w:pPr>
        <w:rPr>
          <w:lang w:eastAsia="x-none"/>
        </w:rPr>
      </w:pPr>
    </w:p>
    <w:p w:rsidR="00D6660A" w:rsidRPr="00DF5EFD" w:rsidRDefault="00D6660A" w:rsidP="00D6660A">
      <w:pPr>
        <w:pStyle w:val="Heading2"/>
        <w:rPr>
          <w:rFonts w:eastAsia="SimSun"/>
          <w:lang w:eastAsia="zh-CN"/>
        </w:rPr>
      </w:pPr>
      <w:bookmarkStart w:id="925" w:name="_Toc434174669"/>
      <w:bookmarkStart w:id="926" w:name="_Toc436299276"/>
      <w:bookmarkStart w:id="927" w:name="_Toc436300321"/>
      <w:bookmarkStart w:id="928" w:name="_Toc442340937"/>
      <w:bookmarkStart w:id="929" w:name="_Toc442345128"/>
      <w:bookmarkStart w:id="930" w:name="_Toc442345508"/>
      <w:bookmarkStart w:id="931" w:name="_Toc442345889"/>
      <w:bookmarkStart w:id="932" w:name="_Toc442797394"/>
      <w:bookmarkStart w:id="933" w:name="_Toc442799897"/>
      <w:bookmarkStart w:id="934" w:name="_Toc442866922"/>
      <w:bookmarkStart w:id="935" w:name="_Toc442867816"/>
      <w:bookmarkStart w:id="936" w:name="_Toc442953749"/>
      <w:bookmarkStart w:id="937" w:name="_Toc443316493"/>
      <w:r w:rsidRPr="00DF5EFD">
        <w:t>5.15</w:t>
      </w:r>
      <w:r w:rsidRPr="00DF5EFD">
        <w:tab/>
      </w:r>
      <w:r w:rsidRPr="00DF5EFD">
        <w:rPr>
          <w:rFonts w:eastAsia="SimSun"/>
          <w:lang w:eastAsia="zh-CN"/>
        </w:rPr>
        <w:t>Localized real-time control</w:t>
      </w:r>
      <w:bookmarkEnd w:id="925"/>
      <w:bookmarkEnd w:id="926"/>
      <w:bookmarkEnd w:id="927"/>
      <w:bookmarkEnd w:id="928"/>
      <w:bookmarkEnd w:id="929"/>
      <w:bookmarkEnd w:id="930"/>
      <w:bookmarkEnd w:id="931"/>
      <w:bookmarkEnd w:id="932"/>
      <w:bookmarkEnd w:id="933"/>
      <w:bookmarkEnd w:id="934"/>
      <w:bookmarkEnd w:id="935"/>
      <w:bookmarkEnd w:id="936"/>
      <w:bookmarkEnd w:id="937"/>
    </w:p>
    <w:p w:rsidR="00D6660A" w:rsidRPr="00DF5EFD" w:rsidRDefault="00D6660A" w:rsidP="00D6660A">
      <w:pPr>
        <w:pStyle w:val="Heading3"/>
      </w:pPr>
      <w:bookmarkStart w:id="938" w:name="_Toc355779204"/>
      <w:bookmarkStart w:id="939" w:name="_Toc354586742"/>
      <w:bookmarkStart w:id="940" w:name="_Toc354590101"/>
      <w:bookmarkStart w:id="941" w:name="_Toc434174670"/>
      <w:bookmarkStart w:id="942" w:name="_Toc436299277"/>
      <w:bookmarkStart w:id="943" w:name="_Toc436300322"/>
      <w:bookmarkStart w:id="944" w:name="_Toc442340938"/>
      <w:bookmarkStart w:id="945" w:name="_Toc442345129"/>
      <w:bookmarkStart w:id="946" w:name="_Toc442345509"/>
      <w:bookmarkStart w:id="947" w:name="_Toc442345890"/>
      <w:bookmarkStart w:id="948" w:name="_Toc442797395"/>
      <w:bookmarkStart w:id="949" w:name="_Toc442799898"/>
      <w:bookmarkStart w:id="950" w:name="_Toc442866923"/>
      <w:bookmarkStart w:id="951" w:name="_Toc442867817"/>
      <w:bookmarkStart w:id="952" w:name="_Toc442953750"/>
      <w:bookmarkStart w:id="953" w:name="_Toc443316494"/>
      <w:bookmarkEnd w:id="938"/>
      <w:bookmarkEnd w:id="939"/>
      <w:bookmarkEnd w:id="940"/>
      <w:r w:rsidRPr="00DF5EFD">
        <w:t>5.15.1</w:t>
      </w:r>
      <w:r w:rsidRPr="00DF5EFD">
        <w:tab/>
        <w:t>Description</w:t>
      </w:r>
      <w:bookmarkEnd w:id="941"/>
      <w:bookmarkEnd w:id="942"/>
      <w:bookmarkEnd w:id="943"/>
      <w:bookmarkEnd w:id="944"/>
      <w:bookmarkEnd w:id="945"/>
      <w:bookmarkEnd w:id="946"/>
      <w:bookmarkEnd w:id="947"/>
      <w:bookmarkEnd w:id="948"/>
      <w:bookmarkEnd w:id="949"/>
      <w:bookmarkEnd w:id="950"/>
      <w:bookmarkEnd w:id="951"/>
      <w:bookmarkEnd w:id="952"/>
      <w:bookmarkEnd w:id="953"/>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lastRenderedPageBreak/>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954" w:name="_Toc434174671"/>
      <w:bookmarkStart w:id="955" w:name="_Toc436299278"/>
      <w:bookmarkStart w:id="956" w:name="_Toc436300323"/>
      <w:bookmarkStart w:id="957" w:name="_Toc442340939"/>
      <w:bookmarkStart w:id="958" w:name="_Toc442345130"/>
      <w:bookmarkStart w:id="959" w:name="_Toc442345510"/>
      <w:bookmarkStart w:id="960" w:name="_Toc442345891"/>
      <w:bookmarkStart w:id="961" w:name="_Toc442797396"/>
      <w:bookmarkStart w:id="962" w:name="_Toc442799899"/>
      <w:bookmarkStart w:id="963" w:name="_Toc442866924"/>
      <w:bookmarkStart w:id="964" w:name="_Toc442867818"/>
      <w:bookmarkStart w:id="965" w:name="_Toc442953751"/>
      <w:bookmarkStart w:id="966" w:name="_Toc443316495"/>
      <w:r w:rsidRPr="0030532D">
        <w:t>5.15.2</w:t>
      </w:r>
      <w:r w:rsidRPr="0030532D">
        <w:tab/>
        <w:t>Potential Service Requirements</w:t>
      </w:r>
      <w:bookmarkEnd w:id="954"/>
      <w:bookmarkEnd w:id="955"/>
      <w:bookmarkEnd w:id="956"/>
      <w:bookmarkEnd w:id="957"/>
      <w:bookmarkEnd w:id="958"/>
      <w:bookmarkEnd w:id="959"/>
      <w:bookmarkEnd w:id="960"/>
      <w:bookmarkEnd w:id="961"/>
      <w:bookmarkEnd w:id="962"/>
      <w:bookmarkEnd w:id="963"/>
      <w:bookmarkEnd w:id="964"/>
      <w:bookmarkEnd w:id="965"/>
      <w:bookmarkEnd w:id="966"/>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pStyle w:val="Heading3"/>
      </w:pPr>
      <w:bookmarkStart w:id="967" w:name="_Toc434174672"/>
      <w:bookmarkStart w:id="968" w:name="_Toc436299279"/>
      <w:bookmarkStart w:id="969" w:name="_Toc436300324"/>
      <w:bookmarkStart w:id="970" w:name="_Toc442340940"/>
      <w:bookmarkStart w:id="971" w:name="_Toc442345131"/>
      <w:bookmarkStart w:id="972" w:name="_Toc442345511"/>
      <w:bookmarkStart w:id="973" w:name="_Toc442345892"/>
      <w:bookmarkStart w:id="974" w:name="_Toc442797397"/>
      <w:bookmarkStart w:id="975" w:name="_Toc442799900"/>
      <w:bookmarkStart w:id="976" w:name="_Toc442866925"/>
      <w:bookmarkStart w:id="977" w:name="_Toc442867819"/>
      <w:bookmarkStart w:id="978" w:name="_Toc442953752"/>
      <w:bookmarkStart w:id="979" w:name="_Toc443316496"/>
      <w:r w:rsidRPr="00414670">
        <w:t>5.15.3</w:t>
      </w:r>
      <w:r w:rsidRPr="00414670">
        <w:tab/>
        <w:t>Potential Operational Requirements</w:t>
      </w:r>
      <w:bookmarkEnd w:id="967"/>
      <w:bookmarkEnd w:id="968"/>
      <w:bookmarkEnd w:id="969"/>
      <w:bookmarkEnd w:id="970"/>
      <w:bookmarkEnd w:id="971"/>
      <w:bookmarkEnd w:id="972"/>
      <w:bookmarkEnd w:id="973"/>
      <w:bookmarkEnd w:id="974"/>
      <w:bookmarkEnd w:id="975"/>
      <w:bookmarkEnd w:id="976"/>
      <w:bookmarkEnd w:id="977"/>
      <w:bookmarkEnd w:id="978"/>
      <w:bookmarkEnd w:id="979"/>
    </w:p>
    <w:p w:rsidR="00D6660A" w:rsidRDefault="00D6660A" w:rsidP="00B02562">
      <w:pPr>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255182" w:rsidRPr="00414670" w:rsidRDefault="00255182" w:rsidP="00B02562">
      <w:pPr>
        <w:rPr>
          <w:rFonts w:eastAsia="SimSun"/>
          <w:lang w:eastAsia="zh-CN"/>
        </w:rPr>
      </w:pPr>
    </w:p>
    <w:p w:rsidR="00A658E4" w:rsidRPr="002F4248" w:rsidRDefault="00A658E4" w:rsidP="00A658E4">
      <w:pPr>
        <w:pStyle w:val="Heading2"/>
      </w:pPr>
      <w:bookmarkStart w:id="980" w:name="_Toc434174673"/>
      <w:bookmarkStart w:id="981" w:name="_Toc436299280"/>
      <w:bookmarkStart w:id="982" w:name="_Toc436300325"/>
      <w:bookmarkStart w:id="983" w:name="_Toc442340941"/>
      <w:bookmarkStart w:id="984" w:name="_Toc442345132"/>
      <w:bookmarkStart w:id="985" w:name="_Toc442345512"/>
      <w:bookmarkStart w:id="986" w:name="_Toc442345893"/>
      <w:bookmarkStart w:id="987" w:name="_Toc442797398"/>
      <w:bookmarkStart w:id="988" w:name="_Toc442799901"/>
      <w:bookmarkStart w:id="989" w:name="_Toc442866926"/>
      <w:bookmarkStart w:id="990" w:name="_Toc442867820"/>
      <w:bookmarkStart w:id="991" w:name="_Toc442953753"/>
      <w:bookmarkStart w:id="992" w:name="_Toc443316497"/>
      <w:r w:rsidRPr="00030727">
        <w:t>5.</w:t>
      </w:r>
      <w:r w:rsidRPr="00843473">
        <w:t>16</w:t>
      </w:r>
      <w:r w:rsidRPr="002F4248">
        <w:tab/>
        <w:t>Coexistence with legacy systems</w:t>
      </w:r>
      <w:bookmarkEnd w:id="980"/>
      <w:bookmarkEnd w:id="981"/>
      <w:bookmarkEnd w:id="982"/>
      <w:bookmarkEnd w:id="983"/>
      <w:bookmarkEnd w:id="984"/>
      <w:bookmarkEnd w:id="985"/>
      <w:bookmarkEnd w:id="986"/>
      <w:bookmarkEnd w:id="987"/>
      <w:bookmarkEnd w:id="988"/>
      <w:bookmarkEnd w:id="989"/>
      <w:bookmarkEnd w:id="990"/>
      <w:bookmarkEnd w:id="991"/>
      <w:bookmarkEnd w:id="992"/>
    </w:p>
    <w:p w:rsidR="00A658E4" w:rsidRPr="009E0B4C" w:rsidRDefault="00A658E4" w:rsidP="00A658E4">
      <w:pPr>
        <w:pStyle w:val="Heading3"/>
      </w:pPr>
      <w:bookmarkStart w:id="993" w:name="_Toc434174674"/>
      <w:bookmarkStart w:id="994" w:name="_Toc436299281"/>
      <w:bookmarkStart w:id="995" w:name="_Toc436300326"/>
      <w:bookmarkStart w:id="996" w:name="_Toc442340942"/>
      <w:bookmarkStart w:id="997" w:name="_Toc442345133"/>
      <w:bookmarkStart w:id="998" w:name="_Toc442345513"/>
      <w:bookmarkStart w:id="999" w:name="_Toc442345894"/>
      <w:bookmarkStart w:id="1000" w:name="_Toc442797399"/>
      <w:bookmarkStart w:id="1001" w:name="_Toc442799902"/>
      <w:bookmarkStart w:id="1002" w:name="_Toc442866927"/>
      <w:bookmarkStart w:id="1003" w:name="_Toc442867821"/>
      <w:bookmarkStart w:id="1004" w:name="_Toc442953754"/>
      <w:bookmarkStart w:id="1005" w:name="_Toc443316498"/>
      <w:r w:rsidRPr="009E0B4C">
        <w:t>5.16.1</w:t>
      </w:r>
      <w:r w:rsidRPr="009E0B4C">
        <w:tab/>
        <w:t>Description</w:t>
      </w:r>
      <w:bookmarkEnd w:id="993"/>
      <w:bookmarkEnd w:id="994"/>
      <w:bookmarkEnd w:id="995"/>
      <w:bookmarkEnd w:id="996"/>
      <w:bookmarkEnd w:id="997"/>
      <w:bookmarkEnd w:id="998"/>
      <w:bookmarkEnd w:id="999"/>
      <w:bookmarkEnd w:id="1000"/>
      <w:bookmarkEnd w:id="1001"/>
      <w:bookmarkEnd w:id="1002"/>
      <w:bookmarkEnd w:id="1003"/>
      <w:bookmarkEnd w:id="1004"/>
      <w:bookmarkEnd w:id="1005"/>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 xml:space="preserve">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w:t>
      </w:r>
      <w:proofErr w:type="gramStart"/>
      <w:r w:rsidRPr="008B67E3">
        <w:rPr>
          <w:rFonts w:eastAsia="MS Mincho"/>
          <w:lang w:eastAsia="ja-JP"/>
        </w:rPr>
        <w:t>RAT(</w:t>
      </w:r>
      <w:proofErr w:type="gramEnd"/>
      <w:r w:rsidRPr="008B67E3">
        <w:rPr>
          <w:rFonts w:eastAsia="MS Mincho"/>
          <w:lang w:eastAsia="ja-JP"/>
        </w:rPr>
        <w:t>s) and an E-UTRAN would cater for a sound migration path.</w:t>
      </w:r>
    </w:p>
    <w:p w:rsidR="00A658E4" w:rsidRPr="00DF5EFD" w:rsidRDefault="00A658E4" w:rsidP="00A658E4">
      <w:pPr>
        <w:pStyle w:val="Heading3"/>
      </w:pPr>
      <w:bookmarkStart w:id="1006" w:name="_Toc434174675"/>
      <w:bookmarkStart w:id="1007" w:name="_Toc436299282"/>
      <w:bookmarkStart w:id="1008" w:name="_Toc436300327"/>
      <w:bookmarkStart w:id="1009" w:name="_Toc442340943"/>
      <w:bookmarkStart w:id="1010" w:name="_Toc442345134"/>
      <w:bookmarkStart w:id="1011" w:name="_Toc442345514"/>
      <w:bookmarkStart w:id="1012" w:name="_Toc442345895"/>
      <w:bookmarkStart w:id="1013" w:name="_Toc442797400"/>
      <w:bookmarkStart w:id="1014" w:name="_Toc442799903"/>
      <w:bookmarkStart w:id="1015" w:name="_Toc442866928"/>
      <w:bookmarkStart w:id="1016" w:name="_Toc442867822"/>
      <w:bookmarkStart w:id="1017" w:name="_Toc442953755"/>
      <w:bookmarkStart w:id="1018" w:name="_Toc443316499"/>
      <w:r w:rsidRPr="00DF5EFD">
        <w:t>5.16.2</w:t>
      </w:r>
      <w:r w:rsidRPr="00DF5EFD">
        <w:tab/>
        <w:t>Potential Service Requirements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rsidR="00A658E4" w:rsidRPr="00DF5EFD" w:rsidRDefault="00A658E4" w:rsidP="00A658E4">
      <w:pPr>
        <w:pStyle w:val="Heading4"/>
      </w:pPr>
      <w:bookmarkStart w:id="1019" w:name="_Toc434174676"/>
      <w:bookmarkStart w:id="1020" w:name="_Toc436299283"/>
      <w:bookmarkStart w:id="1021" w:name="_Toc436300328"/>
      <w:bookmarkStart w:id="1022" w:name="_Toc442340944"/>
      <w:bookmarkStart w:id="1023" w:name="_Toc442345135"/>
      <w:bookmarkStart w:id="1024" w:name="_Toc442345515"/>
      <w:bookmarkStart w:id="1025" w:name="_Toc442345896"/>
      <w:bookmarkStart w:id="1026" w:name="_Toc442797401"/>
      <w:bookmarkStart w:id="1027" w:name="_Toc442799904"/>
      <w:bookmarkStart w:id="1028" w:name="_Toc442866929"/>
      <w:bookmarkStart w:id="1029" w:name="_Toc442867823"/>
      <w:bookmarkStart w:id="1030" w:name="_Toc442953756"/>
      <w:bookmarkStart w:id="1031" w:name="_Toc443316500"/>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1032" w:name="_Toc434174677"/>
      <w:bookmarkStart w:id="1033" w:name="_Toc436299284"/>
      <w:bookmarkStart w:id="1034" w:name="_Toc436300329"/>
      <w:bookmarkStart w:id="1035" w:name="_Toc442340945"/>
      <w:bookmarkStart w:id="1036" w:name="_Toc442345136"/>
      <w:bookmarkStart w:id="1037" w:name="_Toc442345516"/>
      <w:bookmarkStart w:id="1038" w:name="_Toc442345897"/>
      <w:bookmarkStart w:id="1039" w:name="_Toc442797402"/>
      <w:bookmarkStart w:id="1040" w:name="_Toc442799905"/>
      <w:bookmarkStart w:id="1041" w:name="_Toc442866930"/>
      <w:bookmarkStart w:id="1042" w:name="_Toc442867824"/>
      <w:bookmarkStart w:id="1043" w:name="_Toc442953757"/>
      <w:bookmarkStart w:id="1044" w:name="_Toc443316501"/>
      <w:r w:rsidRPr="00DF0738">
        <w:t>5.16.2.2</w:t>
      </w:r>
      <w:r w:rsidRPr="00DF0738">
        <w:tab/>
      </w:r>
      <w:r w:rsidRPr="00DF0738">
        <w:rPr>
          <w:rFonts w:eastAsia="MS Mincho"/>
        </w:rPr>
        <w:t>Interworking with existing generations systems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rsidR="00A658E4" w:rsidRPr="00DF5EFD" w:rsidRDefault="00A658E4" w:rsidP="00A658E4">
      <w:pPr>
        <w:rPr>
          <w:rFonts w:eastAsia="MS Mincho"/>
          <w:lang w:eastAsia="ja-JP"/>
        </w:rPr>
      </w:pPr>
      <w:r w:rsidRPr="00DF5EFD">
        <w:rPr>
          <w:rFonts w:eastAsia="MS Mincho"/>
          <w:lang w:eastAsia="ja-JP"/>
        </w:rPr>
        <w:t xml:space="preserve">The &lt;5G system&gt; shall be able to support a UE with a &lt;5G&gt; subscription roaming into </w:t>
      </w:r>
      <w:proofErr w:type="gramStart"/>
      <w:r w:rsidRPr="00DF5EFD">
        <w:rPr>
          <w:rFonts w:eastAsia="MS Mincho"/>
          <w:lang w:eastAsia="ja-JP"/>
        </w:rPr>
        <w:t>a</w:t>
      </w:r>
      <w:proofErr w:type="gramEnd"/>
      <w:r w:rsidRPr="00DF5EFD">
        <w:rPr>
          <w:rFonts w:eastAsia="MS Mincho"/>
          <w:lang w:eastAsia="ja-JP"/>
        </w:rPr>
        <w:t xml:space="preserve">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RAT(s)</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09799E" w:rsidRDefault="00A658E4" w:rsidP="00A658E4">
      <w:pPr>
        <w:pStyle w:val="Heading4"/>
      </w:pPr>
      <w:bookmarkStart w:id="1045" w:name="_Toc434174678"/>
      <w:bookmarkStart w:id="1046" w:name="_Toc436299285"/>
      <w:bookmarkStart w:id="1047" w:name="_Toc436300330"/>
      <w:bookmarkStart w:id="1048" w:name="_Toc442340946"/>
      <w:bookmarkStart w:id="1049" w:name="_Toc442345137"/>
      <w:bookmarkStart w:id="1050" w:name="_Toc442345517"/>
      <w:bookmarkStart w:id="1051" w:name="_Toc442345898"/>
      <w:bookmarkStart w:id="1052" w:name="_Toc442797403"/>
      <w:bookmarkStart w:id="1053" w:name="_Toc442799906"/>
      <w:bookmarkStart w:id="1054" w:name="_Toc442866931"/>
      <w:bookmarkStart w:id="1055" w:name="_Toc442867825"/>
      <w:bookmarkStart w:id="1056" w:name="_Toc442953758"/>
      <w:bookmarkStart w:id="1057" w:name="_Toc443316502"/>
      <w:r w:rsidRPr="0009799E">
        <w:t>5.16.2.</w:t>
      </w:r>
      <w:r w:rsidR="008F6AAB">
        <w:t>3</w:t>
      </w:r>
      <w:r w:rsidRPr="0009799E">
        <w:tab/>
        <w:t>Security</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rsidR="00A658E4" w:rsidRPr="00FC4E3D" w:rsidRDefault="00A658E4" w:rsidP="00A658E4">
      <w:r w:rsidRPr="008F6AAB">
        <w:rPr>
          <w:rFonts w:eastAsia="MS Mincho"/>
          <w:lang w:eastAsia="ja-JP"/>
        </w:rPr>
        <w:t>The &lt;5G system&gt; shall be able to provide at least the same level of security as EPS (confidentiality and integrity).</w:t>
      </w:r>
    </w:p>
    <w:p w:rsidR="00A658E4" w:rsidRPr="00414670" w:rsidRDefault="00A658E4" w:rsidP="00382F7E">
      <w:pPr>
        <w:pStyle w:val="Heading3"/>
      </w:pPr>
      <w:bookmarkStart w:id="1058" w:name="_Toc434174679"/>
      <w:bookmarkStart w:id="1059" w:name="_Toc436299286"/>
      <w:bookmarkStart w:id="1060" w:name="_Toc436300331"/>
      <w:bookmarkStart w:id="1061" w:name="_Toc442340947"/>
      <w:bookmarkStart w:id="1062" w:name="_Toc442345138"/>
      <w:bookmarkStart w:id="1063" w:name="_Toc442345518"/>
      <w:bookmarkStart w:id="1064" w:name="_Toc442345899"/>
      <w:bookmarkStart w:id="1065" w:name="_Toc442797404"/>
      <w:bookmarkStart w:id="1066" w:name="_Toc442799907"/>
      <w:bookmarkStart w:id="1067" w:name="_Toc442866932"/>
      <w:bookmarkStart w:id="1068" w:name="_Toc442867826"/>
      <w:bookmarkStart w:id="1069" w:name="_Toc442953759"/>
      <w:bookmarkStart w:id="1070" w:name="_Toc443316503"/>
      <w:r w:rsidRPr="0030532D">
        <w:t>5.</w:t>
      </w:r>
      <w:r w:rsidR="00382F7E" w:rsidRPr="00776C0B">
        <w:t>16</w:t>
      </w:r>
      <w:r w:rsidRPr="00414670">
        <w:t>.3</w:t>
      </w:r>
      <w:r w:rsidRPr="00414670">
        <w:tab/>
        <w:t>Potential Operational Requirements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rsidR="00A658E4" w:rsidRPr="00414670" w:rsidRDefault="00A658E4" w:rsidP="00382F7E">
      <w:pPr>
        <w:pStyle w:val="Heading4"/>
      </w:pPr>
      <w:bookmarkStart w:id="1071" w:name="_Toc434174680"/>
      <w:bookmarkStart w:id="1072" w:name="_Toc436299287"/>
      <w:bookmarkStart w:id="1073" w:name="_Toc436300332"/>
      <w:bookmarkStart w:id="1074" w:name="_Toc442340948"/>
      <w:bookmarkStart w:id="1075" w:name="_Toc442345139"/>
      <w:bookmarkStart w:id="1076" w:name="_Toc442345519"/>
      <w:bookmarkStart w:id="1077" w:name="_Toc442345900"/>
      <w:bookmarkStart w:id="1078" w:name="_Toc442797405"/>
      <w:bookmarkStart w:id="1079" w:name="_Toc442799908"/>
      <w:bookmarkStart w:id="1080" w:name="_Toc442866933"/>
      <w:bookmarkStart w:id="1081" w:name="_Toc442867827"/>
      <w:bookmarkStart w:id="1082" w:name="_Toc442953760"/>
      <w:bookmarkStart w:id="1083" w:name="_Toc443316504"/>
      <w:r w:rsidRPr="00414670">
        <w:t>5.</w:t>
      </w:r>
      <w:r w:rsidR="00382F7E" w:rsidRPr="00414670">
        <w:t>16</w:t>
      </w:r>
      <w:r w:rsidRPr="00414670">
        <w:t>.3.1</w:t>
      </w:r>
      <w:r w:rsidRPr="00414670">
        <w:tab/>
      </w:r>
      <w:r w:rsidRPr="00414670">
        <w:rPr>
          <w:rFonts w:eastAsia="MS Mincho"/>
        </w:rPr>
        <w:t>Interworking with existing generations systems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rsidR="00A658E4"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B02562" w:rsidRPr="00414670" w:rsidRDefault="00B02562" w:rsidP="00B02562">
      <w:pPr>
        <w:rPr>
          <w:rFonts w:eastAsia="MS Mincho"/>
          <w:lang w:eastAsia="ja-JP"/>
        </w:rPr>
      </w:pPr>
    </w:p>
    <w:p w:rsidR="00382F7E" w:rsidRPr="00414670" w:rsidRDefault="00382F7E" w:rsidP="00382F7E">
      <w:pPr>
        <w:pStyle w:val="Heading2"/>
      </w:pPr>
      <w:bookmarkStart w:id="1084" w:name="_Toc434174681"/>
      <w:bookmarkStart w:id="1085" w:name="_Toc436299288"/>
      <w:bookmarkStart w:id="1086" w:name="_Toc436300333"/>
      <w:bookmarkStart w:id="1087" w:name="_Toc442340949"/>
      <w:bookmarkStart w:id="1088" w:name="_Toc442345140"/>
      <w:bookmarkStart w:id="1089" w:name="_Toc442345520"/>
      <w:bookmarkStart w:id="1090" w:name="_Toc442345901"/>
      <w:bookmarkStart w:id="1091" w:name="_Toc442797406"/>
      <w:bookmarkStart w:id="1092" w:name="_Toc442799909"/>
      <w:bookmarkStart w:id="1093" w:name="_Toc442866934"/>
      <w:bookmarkStart w:id="1094" w:name="_Toc442867828"/>
      <w:bookmarkStart w:id="1095" w:name="_Toc442953761"/>
      <w:bookmarkStart w:id="1096" w:name="_Toc443316505"/>
      <w:r w:rsidRPr="00414670">
        <w:t>5.17</w:t>
      </w:r>
      <w:r w:rsidRPr="00414670">
        <w:tab/>
        <w:t>Extreme real-time communications and the tactile internet</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rsidR="00382F7E" w:rsidRPr="00414670" w:rsidRDefault="00382F7E" w:rsidP="00382F7E">
      <w:pPr>
        <w:pStyle w:val="Heading3"/>
      </w:pPr>
      <w:bookmarkStart w:id="1097" w:name="_Toc434174682"/>
      <w:bookmarkStart w:id="1098" w:name="_Toc436299289"/>
      <w:bookmarkStart w:id="1099" w:name="_Toc436300334"/>
      <w:bookmarkStart w:id="1100" w:name="_Toc442340950"/>
      <w:bookmarkStart w:id="1101" w:name="_Toc442345141"/>
      <w:bookmarkStart w:id="1102" w:name="_Toc442345521"/>
      <w:bookmarkStart w:id="1103" w:name="_Toc442345902"/>
      <w:bookmarkStart w:id="1104" w:name="_Toc442797407"/>
      <w:bookmarkStart w:id="1105" w:name="_Toc442799910"/>
      <w:bookmarkStart w:id="1106" w:name="_Toc442866935"/>
      <w:bookmarkStart w:id="1107" w:name="_Toc442867829"/>
      <w:bookmarkStart w:id="1108" w:name="_Toc442953762"/>
      <w:bookmarkStart w:id="1109" w:name="_Toc443316506"/>
      <w:r w:rsidRPr="00414670">
        <w:t>5.17.1</w:t>
      </w:r>
      <w:r w:rsidRPr="00414670">
        <w:tab/>
        <w:t>Description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w:t>
      </w:r>
      <w:r w:rsidRPr="00414670">
        <w:rPr>
          <w:rFonts w:eastAsia="MS Mincho"/>
          <w:lang w:eastAsia="ja-JP"/>
        </w:rPr>
        <w:lastRenderedPageBreak/>
        <w:t>internet” as</w:t>
      </w:r>
      <w:r w:rsidR="00B02562">
        <w:rPr>
          <w:rFonts w:eastAsia="MS Mincho"/>
          <w:lang w:eastAsia="ja-JP"/>
        </w:rPr>
        <w:t xml:space="preserve"> described by Gerhard </w:t>
      </w:r>
      <w:proofErr w:type="spellStart"/>
      <w:r w:rsidR="00B02562">
        <w:rPr>
          <w:rFonts w:eastAsia="MS Mincho"/>
          <w:lang w:eastAsia="ja-JP"/>
        </w:rPr>
        <w:t>Fettweis</w:t>
      </w:r>
      <w:proofErr w:type="spellEnd"/>
      <w:r w:rsidR="00B02562">
        <w:rPr>
          <w:rFonts w:eastAsia="MS Mincho"/>
          <w:lang w:eastAsia="ja-JP"/>
        </w:rPr>
        <w:t>.</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8D42E9" w:rsidRDefault="00382F7E" w:rsidP="00E63306">
      <w:pPr>
        <w:rPr>
          <w:b/>
          <w:bCs/>
        </w:rPr>
      </w:pPr>
      <w:bookmarkStart w:id="1110" w:name="_Toc434174683"/>
      <w:bookmarkStart w:id="1111" w:name="_Toc436299290"/>
      <w:bookmarkStart w:id="1112" w:name="_Toc436300335"/>
      <w:bookmarkStart w:id="1113" w:name="_Toc442340951"/>
      <w:bookmarkStart w:id="1114" w:name="_Toc442345142"/>
      <w:bookmarkStart w:id="1115" w:name="_Toc442345522"/>
      <w:bookmarkStart w:id="1116" w:name="_Toc442345903"/>
      <w:bookmarkStart w:id="1117" w:name="_Toc442797408"/>
      <w:bookmarkStart w:id="1118" w:name="_Toc442799911"/>
      <w:bookmarkStart w:id="1119" w:name="_Toc442866936"/>
      <w:bookmarkStart w:id="1120" w:name="_Toc442867830"/>
      <w:bookmarkStart w:id="1121" w:name="_Toc442953763"/>
      <w:r w:rsidRPr="008D42E9">
        <w:rPr>
          <w:b/>
          <w:bCs/>
        </w:rPr>
        <w:t>Pre-conditions</w:t>
      </w:r>
      <w:bookmarkEnd w:id="1110"/>
      <w:bookmarkEnd w:id="1111"/>
      <w:bookmarkEnd w:id="1112"/>
      <w:bookmarkEnd w:id="1113"/>
      <w:bookmarkEnd w:id="1114"/>
      <w:bookmarkEnd w:id="1115"/>
      <w:bookmarkEnd w:id="1116"/>
      <w:bookmarkEnd w:id="1117"/>
      <w:bookmarkEnd w:id="1118"/>
      <w:bookmarkEnd w:id="1119"/>
      <w:bookmarkEnd w:id="1120"/>
      <w:bookmarkEnd w:id="1121"/>
    </w:p>
    <w:p w:rsidR="00382F7E" w:rsidRPr="00414670" w:rsidRDefault="00382F7E" w:rsidP="00B02562">
      <w:pPr>
        <w:rPr>
          <w:rFonts w:eastAsia="Calibri"/>
          <w:lang w:eastAsia="ja-JP"/>
        </w:rPr>
      </w:pPr>
      <w:r w:rsidRPr="00414670">
        <w:rPr>
          <w:rFonts w:eastAsia="MS Mincho"/>
          <w:lang w:eastAsia="ja-JP"/>
        </w:rPr>
        <w:t xml:space="preserve">Max is shopping for a new place to live. His real estate agent Charles has lent him a virtual reality headset to preview houses.  Charles also provides Max with access to high-resolution 3D files of each property, generated with techniques such as visual </w:t>
      </w:r>
      <w:proofErr w:type="spellStart"/>
      <w:r w:rsidRPr="00414670">
        <w:rPr>
          <w:rFonts w:eastAsia="MS Mincho"/>
          <w:lang w:eastAsia="ja-JP"/>
        </w:rPr>
        <w:t>odometry</w:t>
      </w:r>
      <w:proofErr w:type="spellEnd"/>
      <w:r w:rsidRPr="00414670">
        <w:rPr>
          <w:rFonts w:eastAsia="MS Mincho"/>
          <w:lang w:eastAsia="ja-JP"/>
        </w:rPr>
        <w:t xml:space="preserve"> to provide dimensionally accurate representations.  Charles can also supply a remote controlled drone to allow Max to explore property in real time.</w:t>
      </w:r>
    </w:p>
    <w:p w:rsidR="00382F7E" w:rsidRPr="008D42E9" w:rsidRDefault="00382F7E" w:rsidP="00E63306">
      <w:pPr>
        <w:rPr>
          <w:b/>
          <w:bCs/>
        </w:rPr>
      </w:pPr>
      <w:bookmarkStart w:id="1122" w:name="_Toc434174684"/>
      <w:bookmarkStart w:id="1123" w:name="_Toc436299291"/>
      <w:bookmarkStart w:id="1124" w:name="_Toc436300336"/>
      <w:bookmarkStart w:id="1125" w:name="_Toc442340952"/>
      <w:bookmarkStart w:id="1126" w:name="_Toc442345143"/>
      <w:bookmarkStart w:id="1127" w:name="_Toc442345523"/>
      <w:bookmarkStart w:id="1128" w:name="_Toc442345904"/>
      <w:bookmarkStart w:id="1129" w:name="_Toc442797409"/>
      <w:bookmarkStart w:id="1130" w:name="_Toc442799912"/>
      <w:bookmarkStart w:id="1131" w:name="_Toc442866937"/>
      <w:bookmarkStart w:id="1132" w:name="_Toc442867831"/>
      <w:bookmarkStart w:id="1133" w:name="_Toc442953764"/>
      <w:r w:rsidRPr="008D42E9">
        <w:rPr>
          <w:b/>
          <w:bCs/>
        </w:rPr>
        <w:t>Service Flows</w:t>
      </w:r>
      <w:bookmarkEnd w:id="1122"/>
      <w:bookmarkEnd w:id="1123"/>
      <w:bookmarkEnd w:id="1124"/>
      <w:bookmarkEnd w:id="1125"/>
      <w:bookmarkEnd w:id="1126"/>
      <w:bookmarkEnd w:id="1127"/>
      <w:bookmarkEnd w:id="1128"/>
      <w:bookmarkEnd w:id="1129"/>
      <w:bookmarkEnd w:id="1130"/>
      <w:bookmarkEnd w:id="1131"/>
      <w:bookmarkEnd w:id="1132"/>
      <w:bookmarkEnd w:id="1133"/>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8D42E9" w:rsidRDefault="00382F7E" w:rsidP="00E63306">
      <w:pPr>
        <w:rPr>
          <w:b/>
          <w:bCs/>
        </w:rPr>
      </w:pPr>
      <w:bookmarkStart w:id="1134" w:name="_Toc434174685"/>
      <w:bookmarkStart w:id="1135" w:name="_Toc436299292"/>
      <w:bookmarkStart w:id="1136" w:name="_Toc436300337"/>
      <w:bookmarkStart w:id="1137" w:name="_Toc442340953"/>
      <w:bookmarkStart w:id="1138" w:name="_Toc442345144"/>
      <w:bookmarkStart w:id="1139" w:name="_Toc442345524"/>
      <w:bookmarkStart w:id="1140" w:name="_Toc442345905"/>
      <w:bookmarkStart w:id="1141" w:name="_Toc442797410"/>
      <w:bookmarkStart w:id="1142" w:name="_Toc442799913"/>
      <w:bookmarkStart w:id="1143" w:name="_Toc442866938"/>
      <w:bookmarkStart w:id="1144" w:name="_Toc442867832"/>
      <w:bookmarkStart w:id="1145" w:name="_Toc442953765"/>
      <w:r w:rsidRPr="008D42E9">
        <w:rPr>
          <w:b/>
          <w:bCs/>
        </w:rPr>
        <w:t>Post-conditions</w:t>
      </w:r>
      <w:bookmarkEnd w:id="1134"/>
      <w:bookmarkEnd w:id="1135"/>
      <w:bookmarkEnd w:id="1136"/>
      <w:bookmarkEnd w:id="1137"/>
      <w:bookmarkEnd w:id="1138"/>
      <w:bookmarkEnd w:id="1139"/>
      <w:bookmarkEnd w:id="1140"/>
      <w:bookmarkEnd w:id="1141"/>
      <w:bookmarkEnd w:id="1142"/>
      <w:bookmarkEnd w:id="1143"/>
      <w:bookmarkEnd w:id="1144"/>
      <w:bookmarkEnd w:id="1145"/>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1146" w:name="_Toc434174686"/>
      <w:bookmarkStart w:id="1147" w:name="_Toc436299293"/>
      <w:bookmarkStart w:id="1148" w:name="_Toc436300338"/>
      <w:bookmarkStart w:id="1149" w:name="_Toc442340954"/>
      <w:bookmarkStart w:id="1150" w:name="_Toc442345145"/>
      <w:bookmarkStart w:id="1151" w:name="_Toc442345525"/>
      <w:bookmarkStart w:id="1152" w:name="_Toc442345906"/>
      <w:bookmarkStart w:id="1153" w:name="_Toc442797411"/>
      <w:bookmarkStart w:id="1154" w:name="_Toc442799914"/>
      <w:bookmarkStart w:id="1155" w:name="_Toc442866939"/>
      <w:bookmarkStart w:id="1156" w:name="_Toc442867833"/>
      <w:bookmarkStart w:id="1157" w:name="_Toc442953766"/>
      <w:bookmarkStart w:id="1158" w:name="_Toc443316507"/>
      <w:r w:rsidRPr="00414670">
        <w:t>5.17.</w:t>
      </w:r>
      <w:r w:rsidR="00CB2DA1">
        <w:t>2</w:t>
      </w:r>
      <w:r w:rsidRPr="00414670">
        <w:tab/>
        <w:t>Potential Service Requirements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1159" w:name="_Toc434174687"/>
      <w:bookmarkStart w:id="1160" w:name="_Toc436299294"/>
      <w:bookmarkStart w:id="1161" w:name="_Toc436300339"/>
      <w:bookmarkStart w:id="1162" w:name="_Toc442340955"/>
      <w:bookmarkStart w:id="1163" w:name="_Toc442345146"/>
      <w:bookmarkStart w:id="1164" w:name="_Toc442345526"/>
      <w:bookmarkStart w:id="1165" w:name="_Toc442345907"/>
      <w:bookmarkStart w:id="1166" w:name="_Toc442866940"/>
      <w:bookmarkStart w:id="1167" w:name="_Toc442867834"/>
      <w:bookmarkStart w:id="1168" w:name="_Toc442953767"/>
      <w:bookmarkStart w:id="1169" w:name="_Toc443316508"/>
      <w:r w:rsidRPr="00414670">
        <w:t>5.17.</w:t>
      </w:r>
      <w:r w:rsidR="00CB2DA1">
        <w:t>3</w:t>
      </w:r>
      <w:r w:rsidRPr="00414670">
        <w:tab/>
        <w:t>Potential Operational Requirements</w:t>
      </w:r>
      <w:bookmarkEnd w:id="1159"/>
      <w:bookmarkEnd w:id="1160"/>
      <w:bookmarkEnd w:id="1161"/>
      <w:bookmarkEnd w:id="1162"/>
      <w:bookmarkEnd w:id="1163"/>
      <w:bookmarkEnd w:id="1164"/>
      <w:bookmarkEnd w:id="1165"/>
      <w:bookmarkEnd w:id="1166"/>
      <w:bookmarkEnd w:id="1167"/>
      <w:bookmarkEnd w:id="1168"/>
      <w:bookmarkEnd w:id="1169"/>
    </w:p>
    <w:p w:rsidR="00E82292" w:rsidRDefault="00E82292" w:rsidP="00E82292">
      <w:pPr>
        <w:rPr>
          <w:rFonts w:eastAsia="MS Mincho"/>
          <w:lang w:eastAsia="ja-JP"/>
        </w:rPr>
      </w:pPr>
      <w:r>
        <w:rPr>
          <w:rFonts w:eastAsia="MS Mincho"/>
          <w:lang w:eastAsia="ja-JP"/>
        </w:rPr>
        <w:t>Void.</w:t>
      </w:r>
    </w:p>
    <w:p w:rsidR="00E82292" w:rsidRPr="008B67E3" w:rsidRDefault="00E82292" w:rsidP="00E82292">
      <w:pPr>
        <w:rPr>
          <w:rFonts w:eastAsia="MS Mincho"/>
          <w:lang w:eastAsia="ja-JP"/>
        </w:rPr>
      </w:pPr>
    </w:p>
    <w:p w:rsidR="00725DE5" w:rsidRPr="00414670" w:rsidRDefault="00725DE5" w:rsidP="00725DE5">
      <w:pPr>
        <w:pStyle w:val="Heading2"/>
        <w:rPr>
          <w:rFonts w:eastAsia="SimSun"/>
        </w:rPr>
      </w:pPr>
      <w:bookmarkStart w:id="1170" w:name="_Toc434174688"/>
      <w:bookmarkStart w:id="1171" w:name="_Toc436299295"/>
      <w:bookmarkStart w:id="1172" w:name="_Toc436300340"/>
      <w:bookmarkStart w:id="1173" w:name="_Toc442340956"/>
      <w:bookmarkStart w:id="1174" w:name="_Toc442345147"/>
      <w:bookmarkStart w:id="1175" w:name="_Toc442345527"/>
      <w:bookmarkStart w:id="1176" w:name="_Toc442345908"/>
      <w:bookmarkStart w:id="1177" w:name="_Toc442797412"/>
      <w:bookmarkStart w:id="1178" w:name="_Toc442799915"/>
      <w:bookmarkStart w:id="1179" w:name="_Toc442866941"/>
      <w:bookmarkStart w:id="1180" w:name="_Toc442867835"/>
      <w:bookmarkStart w:id="1181" w:name="_Toc442953768"/>
      <w:bookmarkStart w:id="1182" w:name="_Toc443316509"/>
      <w:r w:rsidRPr="00414670">
        <w:t>5.18</w:t>
      </w:r>
      <w:r w:rsidRPr="00414670">
        <w:tab/>
      </w:r>
      <w:r w:rsidRPr="00414670">
        <w:rPr>
          <w:rFonts w:eastAsia="SimSun"/>
        </w:rPr>
        <w:t>Remote Control</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rsidR="00725DE5" w:rsidRPr="00414670" w:rsidRDefault="00725DE5" w:rsidP="00725DE5">
      <w:pPr>
        <w:pStyle w:val="Heading3"/>
      </w:pPr>
      <w:bookmarkStart w:id="1183" w:name="_Toc434174689"/>
      <w:bookmarkStart w:id="1184" w:name="_Toc436299296"/>
      <w:bookmarkStart w:id="1185" w:name="_Toc436300341"/>
      <w:bookmarkStart w:id="1186" w:name="_Toc442340957"/>
      <w:bookmarkStart w:id="1187" w:name="_Toc442345148"/>
      <w:bookmarkStart w:id="1188" w:name="_Toc442345528"/>
      <w:bookmarkStart w:id="1189" w:name="_Toc442345909"/>
      <w:bookmarkStart w:id="1190" w:name="_Toc442797413"/>
      <w:bookmarkStart w:id="1191" w:name="_Toc442799916"/>
      <w:bookmarkStart w:id="1192" w:name="_Toc442866942"/>
      <w:bookmarkStart w:id="1193" w:name="_Toc442867836"/>
      <w:bookmarkStart w:id="1194" w:name="_Toc442953769"/>
      <w:bookmarkStart w:id="1195" w:name="_Toc443316510"/>
      <w:r w:rsidRPr="00414670">
        <w:t>5.18.1</w:t>
      </w:r>
      <w:r w:rsidRPr="00414670">
        <w:tab/>
        <w:t>Description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lastRenderedPageBreak/>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1196" w:name="_Toc434174690"/>
      <w:bookmarkStart w:id="1197" w:name="_Toc436299297"/>
      <w:bookmarkStart w:id="1198" w:name="_Toc436300342"/>
      <w:bookmarkStart w:id="1199" w:name="_Toc442340958"/>
      <w:bookmarkStart w:id="1200" w:name="_Toc442345149"/>
      <w:bookmarkStart w:id="1201" w:name="_Toc442345529"/>
      <w:bookmarkStart w:id="1202" w:name="_Toc442345910"/>
      <w:bookmarkStart w:id="1203" w:name="_Toc442797414"/>
      <w:bookmarkStart w:id="1204" w:name="_Toc442799917"/>
      <w:bookmarkStart w:id="1205" w:name="_Toc442866943"/>
      <w:bookmarkStart w:id="1206" w:name="_Toc442867837"/>
      <w:bookmarkStart w:id="1207" w:name="_Toc442953770"/>
      <w:bookmarkStart w:id="1208" w:name="_Toc443316511"/>
      <w:r w:rsidRPr="00DF5EFD">
        <w:t>5.18.2</w:t>
      </w:r>
      <w:r w:rsidRPr="00DF5EFD">
        <w:tab/>
        <w:t>Potential Service Requirements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rsidR="00DF5EFD" w:rsidRDefault="00DF5EFD" w:rsidP="00432965">
      <w:pPr>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w:t>
      </w:r>
      <w:proofErr w:type="spellStart"/>
      <w:r w:rsidRPr="00DF5EFD">
        <w:rPr>
          <w:rFonts w:eastAsia="SimSun"/>
          <w:lang w:eastAsia="zh-CN"/>
        </w:rPr>
        <w:t>Preemption</w:t>
      </w:r>
      <w:proofErr w:type="spellEnd"/>
      <w:r w:rsidRPr="00DF5EFD">
        <w:rPr>
          <w:rFonts w:eastAsia="SimSun"/>
          <w:lang w:eastAsia="zh-CN"/>
        </w:rPr>
        <w:t xml:space="preserve">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1209" w:name="_Toc434174691"/>
      <w:bookmarkStart w:id="1210" w:name="_Toc436299298"/>
      <w:bookmarkStart w:id="1211" w:name="_Toc436300343"/>
      <w:bookmarkStart w:id="1212" w:name="_Toc442340959"/>
      <w:bookmarkStart w:id="1213" w:name="_Toc442345150"/>
      <w:bookmarkStart w:id="1214" w:name="_Toc442345530"/>
      <w:bookmarkStart w:id="1215" w:name="_Toc442345911"/>
      <w:bookmarkStart w:id="1216" w:name="_Toc442866944"/>
      <w:bookmarkStart w:id="1217" w:name="_Toc442867838"/>
      <w:bookmarkStart w:id="1218" w:name="_Toc442953771"/>
      <w:bookmarkStart w:id="1219" w:name="_Toc443316512"/>
      <w:r w:rsidRPr="00A53AA3">
        <w:t>5.18.3</w:t>
      </w:r>
      <w:r w:rsidRPr="00A53AA3">
        <w:tab/>
        <w:t>Potential Operational Requirements</w:t>
      </w:r>
      <w:bookmarkEnd w:id="1209"/>
      <w:bookmarkEnd w:id="1210"/>
      <w:bookmarkEnd w:id="1211"/>
      <w:bookmarkEnd w:id="1212"/>
      <w:bookmarkEnd w:id="1213"/>
      <w:bookmarkEnd w:id="1214"/>
      <w:bookmarkEnd w:id="1215"/>
      <w:bookmarkEnd w:id="1216"/>
      <w:bookmarkEnd w:id="1217"/>
      <w:bookmarkEnd w:id="1218"/>
      <w:bookmarkEnd w:id="1219"/>
    </w:p>
    <w:p w:rsidR="00E82292" w:rsidRPr="008B67E3" w:rsidRDefault="00E82292" w:rsidP="00E82292">
      <w:pPr>
        <w:rPr>
          <w:rFonts w:eastAsia="MS Mincho"/>
          <w:lang w:eastAsia="ja-JP"/>
        </w:rPr>
      </w:pPr>
      <w:r>
        <w:rPr>
          <w:rFonts w:eastAsia="MS Mincho"/>
          <w:lang w:eastAsia="ja-JP"/>
        </w:rPr>
        <w:t>Void.</w:t>
      </w:r>
    </w:p>
    <w:p w:rsidR="00B02562" w:rsidRPr="00B02562" w:rsidRDefault="00B02562" w:rsidP="00B02562">
      <w:pPr>
        <w:rPr>
          <w:lang w:eastAsia="x-none"/>
        </w:rPr>
      </w:pPr>
    </w:p>
    <w:p w:rsidR="003A0FFA" w:rsidRPr="0095398B" w:rsidRDefault="003A0FFA" w:rsidP="003A0FFA">
      <w:pPr>
        <w:pStyle w:val="Heading2"/>
      </w:pPr>
      <w:bookmarkStart w:id="1220" w:name="_Toc434174692"/>
      <w:bookmarkStart w:id="1221" w:name="_Toc436299299"/>
      <w:bookmarkStart w:id="1222" w:name="_Toc436300344"/>
      <w:bookmarkStart w:id="1223" w:name="_Toc442340960"/>
      <w:bookmarkStart w:id="1224" w:name="_Toc442345151"/>
      <w:bookmarkStart w:id="1225" w:name="_Toc442345531"/>
      <w:bookmarkStart w:id="1226" w:name="_Toc442345912"/>
      <w:bookmarkStart w:id="1227" w:name="_Toc442797415"/>
      <w:bookmarkStart w:id="1228" w:name="_Toc442799918"/>
      <w:bookmarkStart w:id="1229" w:name="_Toc442866945"/>
      <w:bookmarkStart w:id="1230" w:name="_Toc442867839"/>
      <w:bookmarkStart w:id="1231" w:name="_Toc442953772"/>
      <w:bookmarkStart w:id="1232" w:name="_Toc443316513"/>
      <w:r w:rsidRPr="0095398B">
        <w:t>5.19</w:t>
      </w:r>
      <w:r w:rsidRPr="00414670">
        <w:tab/>
      </w:r>
      <w:r w:rsidR="00CC6730" w:rsidRPr="0095398B">
        <w:rPr>
          <w:rFonts w:eastAsia="SimSun"/>
        </w:rPr>
        <w:t>L</w:t>
      </w:r>
      <w:r w:rsidRPr="0095398B">
        <w:rPr>
          <w:rFonts w:eastAsia="SimSun"/>
        </w:rPr>
        <w:t>ight weight device configuration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r w:rsidRPr="0095398B">
        <w:rPr>
          <w:rFonts w:eastAsia="SimSun"/>
        </w:rPr>
        <w:t xml:space="preserve"> </w:t>
      </w:r>
    </w:p>
    <w:p w:rsidR="003A0FFA" w:rsidRPr="00414670" w:rsidRDefault="003A0FFA" w:rsidP="003A0FFA">
      <w:pPr>
        <w:pStyle w:val="Heading3"/>
      </w:pPr>
      <w:bookmarkStart w:id="1233" w:name="_Toc434174693"/>
      <w:bookmarkStart w:id="1234" w:name="_Toc436299300"/>
      <w:bookmarkStart w:id="1235" w:name="_Toc436300345"/>
      <w:bookmarkStart w:id="1236" w:name="_Toc442340961"/>
      <w:bookmarkStart w:id="1237" w:name="_Toc442345152"/>
      <w:bookmarkStart w:id="1238" w:name="_Toc442345532"/>
      <w:bookmarkStart w:id="1239" w:name="_Toc442345913"/>
      <w:bookmarkStart w:id="1240" w:name="_Toc442797416"/>
      <w:bookmarkStart w:id="1241" w:name="_Toc442799919"/>
      <w:bookmarkStart w:id="1242" w:name="_Toc442866946"/>
      <w:bookmarkStart w:id="1243" w:name="_Toc442867840"/>
      <w:bookmarkStart w:id="1244" w:name="_Toc442953773"/>
      <w:bookmarkStart w:id="1245" w:name="_Toc443316514"/>
      <w:r w:rsidRPr="0095398B">
        <w:t>5.19.1</w:t>
      </w:r>
      <w:r w:rsidRPr="00414670">
        <w:tab/>
      </w:r>
      <w:r w:rsidRPr="0095398B">
        <w:t>D</w:t>
      </w:r>
      <w:r w:rsidR="00CC6730" w:rsidRPr="0095398B">
        <w:t>escription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1246" w:name="_Toc434174694"/>
      <w:bookmarkStart w:id="1247" w:name="_Toc436299301"/>
      <w:bookmarkStart w:id="1248" w:name="_Toc436300346"/>
      <w:bookmarkStart w:id="1249" w:name="_Toc442340962"/>
      <w:bookmarkStart w:id="1250" w:name="_Toc442345153"/>
      <w:bookmarkStart w:id="1251" w:name="_Toc442345533"/>
      <w:bookmarkStart w:id="1252" w:name="_Toc442345914"/>
      <w:bookmarkStart w:id="1253" w:name="_Toc442797417"/>
      <w:bookmarkStart w:id="1254" w:name="_Toc442799920"/>
      <w:bookmarkStart w:id="1255" w:name="_Toc442866947"/>
      <w:bookmarkStart w:id="1256" w:name="_Toc442867841"/>
      <w:bookmarkStart w:id="1257" w:name="_Toc442953774"/>
      <w:bookmarkStart w:id="1258" w:name="_Toc443316515"/>
      <w:r w:rsidRPr="0095398B">
        <w:t>5.19.2</w:t>
      </w:r>
      <w:r w:rsidRPr="00414670">
        <w:tab/>
        <w:t xml:space="preserve">Potential </w:t>
      </w:r>
      <w:r w:rsidR="00541820">
        <w:t>S</w:t>
      </w:r>
      <w:r w:rsidRPr="0095398B">
        <w:t xml:space="preserve">ervice </w:t>
      </w:r>
      <w:r w:rsidR="00541820">
        <w:t>R</w:t>
      </w:r>
      <w:r w:rsidRPr="00414670">
        <w:t>equirements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1259" w:name="_Toc434174695"/>
      <w:bookmarkStart w:id="1260" w:name="_Toc436299302"/>
      <w:bookmarkStart w:id="1261" w:name="_Toc436300347"/>
      <w:bookmarkStart w:id="1262" w:name="_Toc442340963"/>
      <w:bookmarkStart w:id="1263" w:name="_Toc442345154"/>
      <w:bookmarkStart w:id="1264" w:name="_Toc442345534"/>
      <w:bookmarkStart w:id="1265" w:name="_Toc442345915"/>
      <w:bookmarkStart w:id="1266" w:name="_Toc442866948"/>
      <w:bookmarkStart w:id="1267" w:name="_Toc442867842"/>
      <w:bookmarkStart w:id="1268" w:name="_Toc442953775"/>
      <w:bookmarkStart w:id="1269" w:name="_Toc443316516"/>
      <w:r w:rsidRPr="0095398B">
        <w:t>5.19.3</w:t>
      </w:r>
      <w:r w:rsidRPr="00414670">
        <w:tab/>
        <w:t xml:space="preserve">Potential </w:t>
      </w:r>
      <w:r w:rsidR="00541820">
        <w:t>O</w:t>
      </w:r>
      <w:r w:rsidRPr="0095398B">
        <w:t xml:space="preserve">perational </w:t>
      </w:r>
      <w:r w:rsidR="00541820">
        <w:t>R</w:t>
      </w:r>
      <w:r w:rsidRPr="00414670">
        <w:t>equirements</w:t>
      </w:r>
      <w:bookmarkEnd w:id="1259"/>
      <w:bookmarkEnd w:id="1260"/>
      <w:bookmarkEnd w:id="1261"/>
      <w:bookmarkEnd w:id="1262"/>
      <w:bookmarkEnd w:id="1263"/>
      <w:bookmarkEnd w:id="1264"/>
      <w:bookmarkEnd w:id="1265"/>
      <w:bookmarkEnd w:id="1266"/>
      <w:bookmarkEnd w:id="1267"/>
      <w:bookmarkEnd w:id="1268"/>
      <w:bookmarkEnd w:id="1269"/>
      <w:r w:rsidRPr="00414670">
        <w:t xml:space="preserve"> </w:t>
      </w:r>
    </w:p>
    <w:p w:rsidR="00E82292" w:rsidRPr="008B67E3" w:rsidRDefault="00E82292" w:rsidP="00E82292">
      <w:pPr>
        <w:rPr>
          <w:rFonts w:eastAsia="MS Mincho"/>
          <w:lang w:eastAsia="ja-JP"/>
        </w:rPr>
      </w:pPr>
      <w:r>
        <w:rPr>
          <w:rFonts w:eastAsia="MS Mincho"/>
          <w:lang w:eastAsia="ja-JP"/>
        </w:rPr>
        <w:t>Void.</w:t>
      </w:r>
    </w:p>
    <w:p w:rsidR="00990729" w:rsidRPr="00030727" w:rsidRDefault="00990729" w:rsidP="00990729"/>
    <w:p w:rsidR="00990729" w:rsidRPr="0095398B" w:rsidRDefault="00990729" w:rsidP="00990729">
      <w:pPr>
        <w:pStyle w:val="Heading2"/>
      </w:pPr>
      <w:bookmarkStart w:id="1270" w:name="_Toc434174696"/>
      <w:bookmarkStart w:id="1271" w:name="_Toc436299303"/>
      <w:bookmarkStart w:id="1272" w:name="_Toc436300348"/>
      <w:bookmarkStart w:id="1273" w:name="_Toc442340964"/>
      <w:bookmarkStart w:id="1274" w:name="_Toc442345155"/>
      <w:bookmarkStart w:id="1275" w:name="_Toc442345535"/>
      <w:bookmarkStart w:id="1276" w:name="_Toc442345916"/>
      <w:bookmarkStart w:id="1277" w:name="_Toc442797418"/>
      <w:bookmarkStart w:id="1278" w:name="_Toc442799921"/>
      <w:bookmarkStart w:id="1279" w:name="_Toc442866949"/>
      <w:bookmarkStart w:id="1280" w:name="_Toc442867843"/>
      <w:bookmarkStart w:id="1281" w:name="_Toc442953776"/>
      <w:bookmarkStart w:id="1282" w:name="_Toc443316517"/>
      <w:r w:rsidRPr="0095398B">
        <w:lastRenderedPageBreak/>
        <w:t>5.20</w:t>
      </w:r>
      <w:r w:rsidRPr="00414670">
        <w:tab/>
      </w:r>
      <w:r w:rsidR="00CC6730" w:rsidRPr="0095398B">
        <w:t>W</w:t>
      </w:r>
      <w:r w:rsidRPr="0095398B">
        <w:t>ide area sensor monitoring and event driven alarms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rsidR="00990729" w:rsidRPr="00414670" w:rsidRDefault="00990729" w:rsidP="00990729">
      <w:pPr>
        <w:pStyle w:val="Heading3"/>
      </w:pPr>
      <w:bookmarkStart w:id="1283" w:name="_Toc434174697"/>
      <w:bookmarkStart w:id="1284" w:name="_Toc436299304"/>
      <w:bookmarkStart w:id="1285" w:name="_Toc436300349"/>
      <w:bookmarkStart w:id="1286" w:name="_Toc442340965"/>
      <w:bookmarkStart w:id="1287" w:name="_Toc442345156"/>
      <w:bookmarkStart w:id="1288" w:name="_Toc442345536"/>
      <w:bookmarkStart w:id="1289" w:name="_Toc442345917"/>
      <w:bookmarkStart w:id="1290" w:name="_Toc442797419"/>
      <w:bookmarkStart w:id="1291" w:name="_Toc442799922"/>
      <w:bookmarkStart w:id="1292" w:name="_Toc442866950"/>
      <w:bookmarkStart w:id="1293" w:name="_Toc442867844"/>
      <w:bookmarkStart w:id="1294" w:name="_Toc442953777"/>
      <w:bookmarkStart w:id="1295" w:name="_Toc443316518"/>
      <w:r w:rsidRPr="0095398B">
        <w:t>5.20.1</w:t>
      </w:r>
      <w:r w:rsidRPr="00414670">
        <w:tab/>
      </w:r>
      <w:r w:rsidR="00CC6730" w:rsidRPr="0095398B">
        <w:t>Description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1296" w:name="_Toc434174698"/>
      <w:bookmarkStart w:id="1297" w:name="_Toc436299305"/>
      <w:bookmarkStart w:id="1298" w:name="_Toc436300350"/>
      <w:bookmarkStart w:id="1299" w:name="_Toc442340966"/>
      <w:bookmarkStart w:id="1300" w:name="_Toc442345157"/>
      <w:bookmarkStart w:id="1301" w:name="_Toc442345537"/>
      <w:bookmarkStart w:id="1302" w:name="_Toc442345918"/>
      <w:bookmarkStart w:id="1303" w:name="_Toc442797420"/>
      <w:bookmarkStart w:id="1304" w:name="_Toc442799923"/>
      <w:bookmarkStart w:id="1305" w:name="_Toc442866951"/>
      <w:bookmarkStart w:id="1306" w:name="_Toc442867845"/>
      <w:bookmarkStart w:id="1307" w:name="_Toc442953778"/>
      <w:bookmarkStart w:id="1308" w:name="_Toc443316519"/>
      <w:r w:rsidRPr="00414670">
        <w:rPr>
          <w:rFonts w:eastAsia="Calibri"/>
        </w:rPr>
        <w:t>5.20.</w:t>
      </w:r>
      <w:r w:rsidRPr="00030727">
        <w:t>2</w:t>
      </w:r>
      <w:r w:rsidRPr="00030727">
        <w:tab/>
        <w:t xml:space="preserve">Potential </w:t>
      </w:r>
      <w:r w:rsidR="00541820">
        <w:t>S</w:t>
      </w:r>
      <w:r w:rsidRPr="0095398B">
        <w:t xml:space="preserve">ervice </w:t>
      </w:r>
      <w:r w:rsidR="00541820">
        <w:t>R</w:t>
      </w:r>
      <w:r w:rsidRPr="00414670">
        <w:t>equirements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w:t>
      </w:r>
      <w:proofErr w:type="spellStart"/>
      <w:r w:rsidRPr="00DF5EFD">
        <w:rPr>
          <w:rFonts w:eastAsia="SimSun"/>
          <w:lang w:eastAsia="zh-CN"/>
        </w:rPr>
        <w:t>Rel</w:t>
      </w:r>
      <w:proofErr w:type="spellEnd"/>
      <w:r w:rsidRPr="00DF5EFD">
        <w:rPr>
          <w:rFonts w:eastAsia="SimSun"/>
          <w:lang w:eastAsia="zh-CN"/>
        </w:rPr>
        <w:t xml:space="preserve"> 99 GPRS system)</w:t>
      </w:r>
      <w:r w:rsidRPr="00DF5EFD">
        <w:t>.</w:t>
      </w:r>
    </w:p>
    <w:p w:rsidR="00990729" w:rsidRPr="0095398B" w:rsidRDefault="00990729" w:rsidP="00990729">
      <w:pPr>
        <w:pStyle w:val="Heading3"/>
      </w:pPr>
      <w:bookmarkStart w:id="1309" w:name="_Toc434174699"/>
      <w:bookmarkStart w:id="1310" w:name="_Toc436299306"/>
      <w:bookmarkStart w:id="1311" w:name="_Toc436300351"/>
      <w:bookmarkStart w:id="1312" w:name="_Toc442340967"/>
      <w:bookmarkStart w:id="1313" w:name="_Toc442345158"/>
      <w:bookmarkStart w:id="1314" w:name="_Toc442345538"/>
      <w:bookmarkStart w:id="1315" w:name="_Toc442345919"/>
      <w:bookmarkStart w:id="1316" w:name="_Toc442797421"/>
      <w:bookmarkStart w:id="1317" w:name="_Toc442799924"/>
      <w:bookmarkStart w:id="1318" w:name="_Toc442866952"/>
      <w:bookmarkStart w:id="1319" w:name="_Toc442867846"/>
      <w:bookmarkStart w:id="1320" w:name="_Toc442953779"/>
      <w:bookmarkStart w:id="1321" w:name="_Toc443316520"/>
      <w:r w:rsidRPr="0095398B">
        <w:t>5.20.3</w:t>
      </w:r>
      <w:r w:rsidRPr="00414670">
        <w:tab/>
        <w:t xml:space="preserve">Potential </w:t>
      </w:r>
      <w:r w:rsidR="00541820">
        <w:t>O</w:t>
      </w:r>
      <w:r w:rsidRPr="0095398B">
        <w:t xml:space="preserve">perational </w:t>
      </w:r>
      <w:r w:rsidR="00541820">
        <w:t>R</w:t>
      </w:r>
      <w:r w:rsidRPr="00414670">
        <w:t>equirements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1322" w:name="_Toc434174700"/>
      <w:bookmarkStart w:id="1323" w:name="_Toc436299307"/>
      <w:bookmarkStart w:id="1324" w:name="_Toc436300352"/>
      <w:bookmarkStart w:id="1325" w:name="_Toc442340968"/>
      <w:bookmarkStart w:id="1326" w:name="_Toc442345159"/>
      <w:bookmarkStart w:id="1327" w:name="_Toc442345539"/>
      <w:bookmarkStart w:id="1328" w:name="_Toc442345920"/>
      <w:bookmarkStart w:id="1329" w:name="_Toc442797422"/>
      <w:bookmarkStart w:id="1330" w:name="_Toc442799925"/>
      <w:bookmarkStart w:id="1331" w:name="_Toc442866953"/>
      <w:bookmarkStart w:id="1332" w:name="_Toc442867847"/>
      <w:bookmarkStart w:id="1333" w:name="_Toc442953780"/>
      <w:bookmarkStart w:id="1334" w:name="_Toc443316521"/>
      <w:r w:rsidRPr="008B67E3">
        <w:t>5.</w:t>
      </w:r>
      <w:r w:rsidR="0093753B">
        <w:t>2</w:t>
      </w:r>
      <w:r w:rsidRPr="008B67E3">
        <w:t>1</w:t>
      </w:r>
      <w:r w:rsidRPr="008B67E3">
        <w:tab/>
        <w:t>IoT Device Initialization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rsidR="008B7B3C" w:rsidRPr="00DF5EFD" w:rsidRDefault="008B7B3C" w:rsidP="008B7B3C">
      <w:pPr>
        <w:pStyle w:val="Heading3"/>
      </w:pPr>
      <w:bookmarkStart w:id="1335" w:name="_Toc434174701"/>
      <w:bookmarkStart w:id="1336" w:name="_Toc436299308"/>
      <w:bookmarkStart w:id="1337" w:name="_Toc436300353"/>
      <w:bookmarkStart w:id="1338" w:name="_Toc442340969"/>
      <w:bookmarkStart w:id="1339" w:name="_Toc442345160"/>
      <w:bookmarkStart w:id="1340" w:name="_Toc442345540"/>
      <w:bookmarkStart w:id="1341" w:name="_Toc442345921"/>
      <w:bookmarkStart w:id="1342" w:name="_Toc442797423"/>
      <w:bookmarkStart w:id="1343" w:name="_Toc442799926"/>
      <w:bookmarkStart w:id="1344" w:name="_Toc442866954"/>
      <w:bookmarkStart w:id="1345" w:name="_Toc442867848"/>
      <w:bookmarkStart w:id="1346" w:name="_Toc442953781"/>
      <w:bookmarkStart w:id="1347" w:name="_Toc443316522"/>
      <w:bookmarkStart w:id="1348" w:name="_Toc237199113"/>
      <w:bookmarkStart w:id="1349" w:name="_Toc246394524"/>
      <w:bookmarkStart w:id="1350" w:name="_Toc246395643"/>
      <w:bookmarkStart w:id="1351" w:name="_Toc246395793"/>
      <w:bookmarkStart w:id="1352" w:name="_Toc246395972"/>
      <w:bookmarkStart w:id="1353" w:name="_Toc285717103"/>
      <w:r w:rsidRPr="00DF5EFD">
        <w:t>5.</w:t>
      </w:r>
      <w:r w:rsidR="0093753B">
        <w:t>2</w:t>
      </w:r>
      <w:r w:rsidRPr="00DF5EFD">
        <w:t>1.1</w:t>
      </w:r>
      <w:r w:rsidRPr="00DF5EFD">
        <w:tab/>
        <w:t>Description</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rsidR="008B7B3C" w:rsidRPr="00DF5EFD" w:rsidRDefault="008B7B3C" w:rsidP="00072E43">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lastRenderedPageBreak/>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1354" w:name="_Toc434174702"/>
      <w:bookmarkStart w:id="1355" w:name="_Toc436299309"/>
      <w:bookmarkStart w:id="1356" w:name="_Toc436300354"/>
      <w:bookmarkStart w:id="1357" w:name="_Toc442340970"/>
      <w:bookmarkStart w:id="1358" w:name="_Toc442345161"/>
      <w:bookmarkStart w:id="1359" w:name="_Toc442345541"/>
      <w:bookmarkStart w:id="1360" w:name="_Toc442345922"/>
      <w:bookmarkStart w:id="1361" w:name="_Toc442797424"/>
      <w:bookmarkStart w:id="1362" w:name="_Toc442799927"/>
      <w:bookmarkStart w:id="1363" w:name="_Toc442866955"/>
      <w:bookmarkStart w:id="1364" w:name="_Toc442867849"/>
      <w:bookmarkStart w:id="1365" w:name="_Toc442953782"/>
      <w:bookmarkStart w:id="1366" w:name="_Toc443316523"/>
      <w:r w:rsidRPr="0030532D">
        <w:t>5.</w:t>
      </w:r>
      <w:r w:rsidR="0093753B">
        <w:t>2</w:t>
      </w:r>
      <w:r w:rsidRPr="00414670">
        <w:t>1.2</w:t>
      </w:r>
      <w:r w:rsidRPr="00414670">
        <w:tab/>
        <w:t>Potential Service Requirements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rsidR="008B7B3C" w:rsidRPr="00754B27" w:rsidRDefault="008B7B3C" w:rsidP="0038195D">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32965">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8D42E9">
      <w:pPr>
        <w:pStyle w:val="EditorsNote"/>
      </w:pPr>
      <w:r w:rsidRPr="00414670">
        <w:t>Editor's Note: The above requirements are not agreed and may need further study.</w:t>
      </w:r>
    </w:p>
    <w:p w:rsidR="008B7B3C" w:rsidRPr="00414670" w:rsidRDefault="008B7B3C" w:rsidP="00D65B64">
      <w:pPr>
        <w:pStyle w:val="Heading3"/>
      </w:pPr>
      <w:bookmarkStart w:id="1367" w:name="_Toc434174703"/>
      <w:bookmarkStart w:id="1368" w:name="_Toc436299310"/>
      <w:bookmarkStart w:id="1369" w:name="_Toc436300355"/>
      <w:bookmarkStart w:id="1370" w:name="_Toc442340971"/>
      <w:bookmarkStart w:id="1371" w:name="_Toc442345162"/>
      <w:bookmarkStart w:id="1372" w:name="_Toc442345542"/>
      <w:bookmarkStart w:id="1373" w:name="_Toc442345923"/>
      <w:bookmarkStart w:id="1374" w:name="_Toc442866956"/>
      <w:bookmarkStart w:id="1375" w:name="_Toc442867850"/>
      <w:bookmarkStart w:id="1376" w:name="_Toc442953783"/>
      <w:bookmarkStart w:id="1377" w:name="_Toc443316524"/>
      <w:r w:rsidRPr="00414670">
        <w:t>5.</w:t>
      </w:r>
      <w:r w:rsidR="0093753B">
        <w:t>2</w:t>
      </w:r>
      <w:r w:rsidRPr="00414670">
        <w:t>1.3</w:t>
      </w:r>
      <w:r w:rsidRPr="00414670">
        <w:tab/>
      </w:r>
      <w:r w:rsidRPr="00414670">
        <w:tab/>
        <w:t>Potential Operational Requirements</w:t>
      </w:r>
      <w:bookmarkEnd w:id="1367"/>
      <w:bookmarkEnd w:id="1368"/>
      <w:bookmarkEnd w:id="1369"/>
      <w:bookmarkEnd w:id="1370"/>
      <w:bookmarkEnd w:id="1371"/>
      <w:bookmarkEnd w:id="1372"/>
      <w:bookmarkEnd w:id="1373"/>
      <w:bookmarkEnd w:id="1374"/>
      <w:bookmarkEnd w:id="1375"/>
      <w:bookmarkEnd w:id="1376"/>
      <w:bookmarkEnd w:id="1377"/>
    </w:p>
    <w:bookmarkEnd w:id="1348"/>
    <w:bookmarkEnd w:id="1349"/>
    <w:bookmarkEnd w:id="1350"/>
    <w:bookmarkEnd w:id="1351"/>
    <w:bookmarkEnd w:id="1352"/>
    <w:bookmarkEnd w:id="1353"/>
    <w:p w:rsidR="00E82292" w:rsidRPr="008B67E3" w:rsidRDefault="00E82292" w:rsidP="00E82292">
      <w:pPr>
        <w:rPr>
          <w:rFonts w:eastAsia="MS Mincho"/>
          <w:lang w:eastAsia="ja-JP"/>
        </w:rPr>
      </w:pPr>
      <w:r>
        <w:rPr>
          <w:rFonts w:eastAsia="MS Mincho"/>
          <w:lang w:eastAsia="ja-JP"/>
        </w:rPr>
        <w:t>Void.</w:t>
      </w:r>
    </w:p>
    <w:p w:rsidR="00990729" w:rsidRPr="00414670" w:rsidRDefault="00990729" w:rsidP="00990729">
      <w:pPr>
        <w:tabs>
          <w:tab w:val="left" w:pos="5760"/>
        </w:tabs>
      </w:pPr>
    </w:p>
    <w:p w:rsidR="00D233D0" w:rsidRPr="0095398B" w:rsidRDefault="00D233D0" w:rsidP="00D233D0">
      <w:pPr>
        <w:pStyle w:val="Heading2"/>
      </w:pPr>
      <w:bookmarkStart w:id="1378" w:name="_Toc434174704"/>
      <w:bookmarkStart w:id="1379" w:name="_Toc436299311"/>
      <w:bookmarkStart w:id="1380" w:name="_Toc436300356"/>
      <w:bookmarkStart w:id="1381" w:name="_Toc442340972"/>
      <w:bookmarkStart w:id="1382" w:name="_Toc442345163"/>
      <w:bookmarkStart w:id="1383" w:name="_Toc442345543"/>
      <w:bookmarkStart w:id="1384" w:name="_Toc442345924"/>
      <w:bookmarkStart w:id="1385" w:name="_Toc442797425"/>
      <w:bookmarkStart w:id="1386" w:name="_Toc442799928"/>
      <w:bookmarkStart w:id="1387" w:name="_Toc442866957"/>
      <w:bookmarkStart w:id="1388" w:name="_Toc442867851"/>
      <w:bookmarkStart w:id="1389" w:name="_Toc442953784"/>
      <w:bookmarkStart w:id="1390" w:name="_Toc443316525"/>
      <w:r w:rsidRPr="0095398B">
        <w:t>5.</w:t>
      </w:r>
      <w:r w:rsidR="0093753B">
        <w:t>2</w:t>
      </w:r>
      <w:r w:rsidRPr="0095398B">
        <w:t>2</w:t>
      </w:r>
      <w:r w:rsidRPr="00414670">
        <w:tab/>
        <w:t>S</w:t>
      </w:r>
      <w:r w:rsidRPr="0095398B">
        <w:rPr>
          <w:rFonts w:eastAsia="SimSun"/>
          <w:szCs w:val="32"/>
          <w:lang w:eastAsia="en-GB"/>
        </w:rPr>
        <w:t>ubscription security credentials update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rsidR="00D233D0" w:rsidRPr="0095398B" w:rsidRDefault="00D233D0" w:rsidP="00D233D0">
      <w:pPr>
        <w:pStyle w:val="Heading3"/>
      </w:pPr>
      <w:bookmarkStart w:id="1391" w:name="_Toc434174705"/>
      <w:bookmarkStart w:id="1392" w:name="_Toc436299312"/>
      <w:bookmarkStart w:id="1393" w:name="_Toc436300357"/>
      <w:bookmarkStart w:id="1394" w:name="_Toc442340973"/>
      <w:bookmarkStart w:id="1395" w:name="_Toc442345164"/>
      <w:bookmarkStart w:id="1396" w:name="_Toc442345544"/>
      <w:bookmarkStart w:id="1397" w:name="_Toc442345925"/>
      <w:bookmarkStart w:id="1398" w:name="_Toc442797426"/>
      <w:bookmarkStart w:id="1399" w:name="_Toc442799929"/>
      <w:bookmarkStart w:id="1400" w:name="_Toc442866958"/>
      <w:bookmarkStart w:id="1401" w:name="_Toc442867852"/>
      <w:bookmarkStart w:id="1402" w:name="_Toc442953785"/>
      <w:bookmarkStart w:id="1403" w:name="_Toc443316526"/>
      <w:r w:rsidRPr="0095398B">
        <w:t>5.</w:t>
      </w:r>
      <w:r w:rsidR="0093753B">
        <w:t>2</w:t>
      </w:r>
      <w:r w:rsidRPr="00414670">
        <w:t>2.1</w:t>
      </w:r>
      <w:r w:rsidRPr="00030727">
        <w:tab/>
      </w:r>
      <w:r w:rsidRPr="00843473">
        <w:t>Description</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rsidR="00D233D0" w:rsidRPr="00843473" w:rsidRDefault="00D233D0" w:rsidP="0038195D">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8D42E9" w:rsidRDefault="00D233D0" w:rsidP="00E63306">
      <w:pPr>
        <w:rPr>
          <w:b/>
          <w:bCs/>
        </w:rPr>
      </w:pPr>
      <w:bookmarkStart w:id="1404" w:name="_Toc434174706"/>
      <w:bookmarkStart w:id="1405" w:name="_Toc436299313"/>
      <w:bookmarkStart w:id="1406" w:name="_Toc436300358"/>
      <w:bookmarkStart w:id="1407" w:name="_Toc442340974"/>
      <w:bookmarkStart w:id="1408" w:name="_Toc442345165"/>
      <w:bookmarkStart w:id="1409" w:name="_Toc442345545"/>
      <w:bookmarkStart w:id="1410" w:name="_Toc442345926"/>
      <w:bookmarkStart w:id="1411" w:name="_Toc442797427"/>
      <w:bookmarkStart w:id="1412" w:name="_Toc442799930"/>
      <w:bookmarkStart w:id="1413" w:name="_Toc442866959"/>
      <w:bookmarkStart w:id="1414" w:name="_Toc442867853"/>
      <w:bookmarkStart w:id="1415" w:name="_Toc442953786"/>
      <w:r w:rsidRPr="008D42E9">
        <w:rPr>
          <w:b/>
          <w:bCs/>
        </w:rPr>
        <w:t>Pre-conditions</w:t>
      </w:r>
      <w:bookmarkEnd w:id="1404"/>
      <w:bookmarkEnd w:id="1405"/>
      <w:bookmarkEnd w:id="1406"/>
      <w:bookmarkEnd w:id="1407"/>
      <w:bookmarkEnd w:id="1408"/>
      <w:bookmarkEnd w:id="1409"/>
      <w:bookmarkEnd w:id="1410"/>
      <w:bookmarkEnd w:id="1411"/>
      <w:bookmarkEnd w:id="1412"/>
      <w:bookmarkEnd w:id="1413"/>
      <w:bookmarkEnd w:id="1414"/>
      <w:bookmarkEnd w:id="1415"/>
    </w:p>
    <w:p w:rsidR="00D233D0" w:rsidRPr="00414670" w:rsidRDefault="00D233D0" w:rsidP="0038195D">
      <w:pPr>
        <w:rPr>
          <w:rFonts w:eastAsia="Calibri"/>
        </w:rPr>
      </w:pPr>
      <w:r w:rsidRPr="00414670">
        <w:rPr>
          <w:rFonts w:eastAsia="Calibri"/>
        </w:rPr>
        <w:t>The network determines that a subscription security credential update is needed for an IoT device with a valid subscription.</w:t>
      </w:r>
    </w:p>
    <w:p w:rsidR="00D233D0" w:rsidRPr="008D42E9" w:rsidRDefault="00D233D0" w:rsidP="00E63306">
      <w:pPr>
        <w:rPr>
          <w:b/>
          <w:bCs/>
        </w:rPr>
      </w:pPr>
      <w:bookmarkStart w:id="1416" w:name="_Toc434174707"/>
      <w:bookmarkStart w:id="1417" w:name="_Toc436299314"/>
      <w:bookmarkStart w:id="1418" w:name="_Toc436300359"/>
      <w:bookmarkStart w:id="1419" w:name="_Toc442340975"/>
      <w:bookmarkStart w:id="1420" w:name="_Toc442345166"/>
      <w:bookmarkStart w:id="1421" w:name="_Toc442345546"/>
      <w:bookmarkStart w:id="1422" w:name="_Toc442345927"/>
      <w:bookmarkStart w:id="1423" w:name="_Toc442797428"/>
      <w:bookmarkStart w:id="1424" w:name="_Toc442799931"/>
      <w:bookmarkStart w:id="1425" w:name="_Toc442866960"/>
      <w:bookmarkStart w:id="1426" w:name="_Toc442867854"/>
      <w:bookmarkStart w:id="1427" w:name="_Toc442953787"/>
      <w:r w:rsidRPr="008D42E9">
        <w:rPr>
          <w:b/>
          <w:bCs/>
        </w:rPr>
        <w:t>Service Flows</w:t>
      </w:r>
      <w:bookmarkEnd w:id="1416"/>
      <w:bookmarkEnd w:id="1417"/>
      <w:bookmarkEnd w:id="1418"/>
      <w:bookmarkEnd w:id="1419"/>
      <w:bookmarkEnd w:id="1420"/>
      <w:bookmarkEnd w:id="1421"/>
      <w:bookmarkEnd w:id="1422"/>
      <w:bookmarkEnd w:id="1423"/>
      <w:bookmarkEnd w:id="1424"/>
      <w:bookmarkEnd w:id="1425"/>
      <w:bookmarkEnd w:id="1426"/>
      <w:bookmarkEnd w:id="1427"/>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r w:rsidR="000862B4">
        <w:t xml:space="preserve">IoT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8D42E9" w:rsidRDefault="00D233D0" w:rsidP="00E63306">
      <w:pPr>
        <w:rPr>
          <w:b/>
          <w:bCs/>
        </w:rPr>
      </w:pPr>
      <w:bookmarkStart w:id="1428" w:name="_Toc434174708"/>
      <w:bookmarkStart w:id="1429" w:name="_Toc436299315"/>
      <w:bookmarkStart w:id="1430" w:name="_Toc436300360"/>
      <w:bookmarkStart w:id="1431" w:name="_Toc442340976"/>
      <w:bookmarkStart w:id="1432" w:name="_Toc442345167"/>
      <w:bookmarkStart w:id="1433" w:name="_Toc442345547"/>
      <w:bookmarkStart w:id="1434" w:name="_Toc442345928"/>
      <w:bookmarkStart w:id="1435" w:name="_Toc442797429"/>
      <w:bookmarkStart w:id="1436" w:name="_Toc442799932"/>
      <w:bookmarkStart w:id="1437" w:name="_Toc442866961"/>
      <w:bookmarkStart w:id="1438" w:name="_Toc442867855"/>
      <w:bookmarkStart w:id="1439" w:name="_Toc442953788"/>
      <w:r w:rsidRPr="008D42E9">
        <w:rPr>
          <w:b/>
          <w:bCs/>
        </w:rPr>
        <w:t>Post-conditions</w:t>
      </w:r>
      <w:bookmarkEnd w:id="1428"/>
      <w:bookmarkEnd w:id="1429"/>
      <w:bookmarkEnd w:id="1430"/>
      <w:bookmarkEnd w:id="1431"/>
      <w:bookmarkEnd w:id="1432"/>
      <w:bookmarkEnd w:id="1433"/>
      <w:bookmarkEnd w:id="1434"/>
      <w:bookmarkEnd w:id="1435"/>
      <w:bookmarkEnd w:id="1436"/>
      <w:bookmarkEnd w:id="1437"/>
      <w:bookmarkEnd w:id="1438"/>
      <w:bookmarkEnd w:id="1439"/>
    </w:p>
    <w:p w:rsidR="00D233D0" w:rsidRPr="0095398B" w:rsidRDefault="00D233D0" w:rsidP="0038195D">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1440" w:name="_Toc434174709"/>
      <w:bookmarkStart w:id="1441" w:name="_Toc436299316"/>
      <w:bookmarkStart w:id="1442" w:name="_Toc436300361"/>
      <w:bookmarkStart w:id="1443" w:name="_Toc442340977"/>
      <w:bookmarkStart w:id="1444" w:name="_Toc442345168"/>
      <w:bookmarkStart w:id="1445" w:name="_Toc442345548"/>
      <w:bookmarkStart w:id="1446" w:name="_Toc442345929"/>
      <w:bookmarkStart w:id="1447" w:name="_Toc442797430"/>
      <w:bookmarkStart w:id="1448" w:name="_Toc442799933"/>
      <w:bookmarkStart w:id="1449" w:name="_Toc442866962"/>
      <w:bookmarkStart w:id="1450" w:name="_Toc442867856"/>
      <w:bookmarkStart w:id="1451" w:name="_Toc442953789"/>
      <w:bookmarkStart w:id="1452" w:name="_Toc443316527"/>
      <w:r w:rsidRPr="0095398B">
        <w:t>5.</w:t>
      </w:r>
      <w:r w:rsidR="0093753B">
        <w:t>2</w:t>
      </w:r>
      <w:r w:rsidRPr="0095398B">
        <w:t>2</w:t>
      </w:r>
      <w:r w:rsidRPr="00414670">
        <w:t>.</w:t>
      </w:r>
      <w:r w:rsidR="00E308F8">
        <w:t>2</w:t>
      </w:r>
      <w:r w:rsidRPr="00414670">
        <w:tab/>
        <w:t>Potential Requirements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D233D0" w:rsidRPr="00030727" w:rsidRDefault="00D233D0" w:rsidP="0038195D">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38195D">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1453" w:name="_Toc434174710"/>
      <w:bookmarkStart w:id="1454" w:name="_Toc436299317"/>
      <w:bookmarkStart w:id="1455" w:name="_Toc436300362"/>
      <w:bookmarkStart w:id="1456" w:name="_Toc442340978"/>
      <w:bookmarkStart w:id="1457" w:name="_Toc442345169"/>
      <w:bookmarkStart w:id="1458" w:name="_Toc442345549"/>
      <w:bookmarkStart w:id="1459" w:name="_Toc442345930"/>
      <w:bookmarkStart w:id="1460" w:name="_Toc442797431"/>
      <w:bookmarkStart w:id="1461" w:name="_Toc442799934"/>
      <w:bookmarkStart w:id="1462" w:name="_Toc442866963"/>
      <w:bookmarkStart w:id="1463" w:name="_Toc442867857"/>
      <w:bookmarkStart w:id="1464" w:name="_Toc442953790"/>
      <w:bookmarkStart w:id="1465" w:name="_Toc443316528"/>
      <w:r w:rsidRPr="008E0B30">
        <w:lastRenderedPageBreak/>
        <w:t>5.</w:t>
      </w:r>
      <w:r w:rsidR="0093753B">
        <w:t>2</w:t>
      </w:r>
      <w:r w:rsidRPr="008E0B30">
        <w:t>3</w:t>
      </w:r>
      <w:r w:rsidRPr="008B67E3">
        <w:t>.</w:t>
      </w:r>
      <w:r w:rsidRPr="008B67E3">
        <w:tab/>
      </w:r>
      <w:r w:rsidR="00A07D15" w:rsidRPr="008B67E3">
        <w:t>A</w:t>
      </w:r>
      <w:r w:rsidRPr="008B67E3">
        <w:t>ccess from less trusted networks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r w:rsidRPr="008B67E3">
        <w:t xml:space="preserve"> </w:t>
      </w:r>
    </w:p>
    <w:p w:rsidR="007A02D5" w:rsidRPr="0095398B" w:rsidRDefault="007A02D5" w:rsidP="007A02D5">
      <w:pPr>
        <w:pStyle w:val="Heading3"/>
      </w:pPr>
      <w:bookmarkStart w:id="1466" w:name="_Toc434174711"/>
      <w:bookmarkStart w:id="1467" w:name="_Toc436299318"/>
      <w:bookmarkStart w:id="1468" w:name="_Toc436300363"/>
      <w:bookmarkStart w:id="1469" w:name="_Toc442340979"/>
      <w:bookmarkStart w:id="1470" w:name="_Toc442345170"/>
      <w:bookmarkStart w:id="1471" w:name="_Toc442345550"/>
      <w:bookmarkStart w:id="1472" w:name="_Toc442345931"/>
      <w:bookmarkStart w:id="1473" w:name="_Toc442797432"/>
      <w:bookmarkStart w:id="1474" w:name="_Toc442799935"/>
      <w:bookmarkStart w:id="1475" w:name="_Toc442866964"/>
      <w:bookmarkStart w:id="1476" w:name="_Toc442867858"/>
      <w:bookmarkStart w:id="1477" w:name="_Toc442953791"/>
      <w:bookmarkStart w:id="1478" w:name="_Toc443316529"/>
      <w:r w:rsidRPr="008B67E3">
        <w:t>5.</w:t>
      </w:r>
      <w:r w:rsidR="0093753B">
        <w:t>2</w:t>
      </w:r>
      <w:r w:rsidR="009277EE">
        <w:t>3</w:t>
      </w:r>
      <w:r w:rsidRPr="0095398B">
        <w:t>.1</w:t>
      </w:r>
      <w:r w:rsidRPr="0095398B">
        <w:tab/>
        <w:t>Description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C3B86" w:rsidRDefault="007A02D5" w:rsidP="008D42E9">
      <w:pPr>
        <w:pStyle w:val="EX"/>
        <w:rPr>
          <w:rFonts w:eastAsia="MS Mincho"/>
        </w:rPr>
      </w:pPr>
      <w:r w:rsidRPr="00A3281C">
        <w:t xml:space="preserve">Example: </w:t>
      </w:r>
      <w:r w:rsidR="006D2A2B">
        <w:tab/>
      </w:r>
      <w:r w:rsidRPr="00A3281C">
        <w:rPr>
          <w:rFonts w:eastAsia="MS Mincho"/>
        </w:rPr>
        <w:t>Angela visits another country and switches on her mobile.  The visited PLMN requests her IMSI in order to register.  The visited PLMN (and pote</w:t>
      </w:r>
      <w:r w:rsidRPr="008C3B86">
        <w:rPr>
          <w:rFonts w:eastAsia="MS Mincho"/>
        </w:rPr>
        <w:t>ntially other agencies) are then aware of her visit.  3GPP should consider a method to protect subscribers’ identities while roaming.</w:t>
      </w:r>
    </w:p>
    <w:p w:rsidR="007A02D5" w:rsidRPr="008D42E9" w:rsidRDefault="007A02D5" w:rsidP="00E63306">
      <w:pPr>
        <w:rPr>
          <w:b/>
          <w:bCs/>
        </w:rPr>
      </w:pPr>
      <w:bookmarkStart w:id="1479" w:name="_Toc434174712"/>
      <w:bookmarkStart w:id="1480" w:name="_Toc436299319"/>
      <w:bookmarkStart w:id="1481" w:name="_Toc436300364"/>
      <w:bookmarkStart w:id="1482" w:name="_Toc442340980"/>
      <w:bookmarkStart w:id="1483" w:name="_Toc442345171"/>
      <w:bookmarkStart w:id="1484" w:name="_Toc442345551"/>
      <w:bookmarkStart w:id="1485" w:name="_Toc442345932"/>
      <w:bookmarkStart w:id="1486" w:name="_Toc442797433"/>
      <w:bookmarkStart w:id="1487" w:name="_Toc442799936"/>
      <w:bookmarkStart w:id="1488" w:name="_Toc442866965"/>
      <w:bookmarkStart w:id="1489" w:name="_Toc442867859"/>
      <w:bookmarkStart w:id="1490" w:name="_Toc442953792"/>
      <w:r w:rsidRPr="008D42E9">
        <w:rPr>
          <w:b/>
          <w:bCs/>
        </w:rPr>
        <w:t>Pre-conditions</w:t>
      </w:r>
      <w:bookmarkEnd w:id="1479"/>
      <w:bookmarkEnd w:id="1480"/>
      <w:bookmarkEnd w:id="1481"/>
      <w:bookmarkEnd w:id="1482"/>
      <w:bookmarkEnd w:id="1483"/>
      <w:bookmarkEnd w:id="1484"/>
      <w:bookmarkEnd w:id="1485"/>
      <w:bookmarkEnd w:id="1486"/>
      <w:bookmarkEnd w:id="1487"/>
      <w:bookmarkEnd w:id="1488"/>
      <w:bookmarkEnd w:id="1489"/>
      <w:bookmarkEnd w:id="1490"/>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8D42E9" w:rsidRDefault="007A02D5" w:rsidP="00E63306">
      <w:pPr>
        <w:rPr>
          <w:b/>
          <w:bCs/>
        </w:rPr>
      </w:pPr>
      <w:bookmarkStart w:id="1491" w:name="_Toc434174713"/>
      <w:bookmarkStart w:id="1492" w:name="_Toc436299320"/>
      <w:bookmarkStart w:id="1493" w:name="_Toc436300365"/>
      <w:bookmarkStart w:id="1494" w:name="_Toc442340981"/>
      <w:bookmarkStart w:id="1495" w:name="_Toc442345172"/>
      <w:bookmarkStart w:id="1496" w:name="_Toc442345552"/>
      <w:bookmarkStart w:id="1497" w:name="_Toc442345933"/>
      <w:bookmarkStart w:id="1498" w:name="_Toc442797434"/>
      <w:bookmarkStart w:id="1499" w:name="_Toc442799937"/>
      <w:bookmarkStart w:id="1500" w:name="_Toc442866966"/>
      <w:bookmarkStart w:id="1501" w:name="_Toc442867860"/>
      <w:bookmarkStart w:id="1502" w:name="_Toc442953793"/>
      <w:r w:rsidRPr="008D42E9">
        <w:rPr>
          <w:b/>
          <w:bCs/>
        </w:rPr>
        <w:t>Service Flows</w:t>
      </w:r>
      <w:bookmarkEnd w:id="1491"/>
      <w:bookmarkEnd w:id="1492"/>
      <w:bookmarkEnd w:id="1493"/>
      <w:bookmarkEnd w:id="1494"/>
      <w:bookmarkEnd w:id="1495"/>
      <w:bookmarkEnd w:id="1496"/>
      <w:bookmarkEnd w:id="1497"/>
      <w:bookmarkEnd w:id="1498"/>
      <w:bookmarkEnd w:id="1499"/>
      <w:bookmarkEnd w:id="1500"/>
      <w:bookmarkEnd w:id="1501"/>
      <w:bookmarkEnd w:id="1502"/>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t>2.  The network requests authentication information for the UE to the UE’s home network based on the temporary identifier.</w:t>
      </w:r>
    </w:p>
    <w:p w:rsidR="007A02D5" w:rsidRPr="00414670" w:rsidRDefault="007A02D5" w:rsidP="0038195D">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5.   After successful authentication, the serving network may request the UE’s permanent identifier to the home network, e.g., for lawful intercept.</w:t>
      </w:r>
    </w:p>
    <w:p w:rsidR="007A02D5" w:rsidRPr="008D42E9" w:rsidRDefault="007A02D5" w:rsidP="00E63306">
      <w:pPr>
        <w:rPr>
          <w:b/>
          <w:bCs/>
        </w:rPr>
      </w:pPr>
      <w:bookmarkStart w:id="1503" w:name="_Toc434174714"/>
      <w:bookmarkStart w:id="1504" w:name="_Toc436299321"/>
      <w:bookmarkStart w:id="1505" w:name="_Toc436300366"/>
      <w:bookmarkStart w:id="1506" w:name="_Toc442340982"/>
      <w:bookmarkStart w:id="1507" w:name="_Toc442345173"/>
      <w:bookmarkStart w:id="1508" w:name="_Toc442345553"/>
      <w:bookmarkStart w:id="1509" w:name="_Toc442345934"/>
      <w:bookmarkStart w:id="1510" w:name="_Toc442797435"/>
      <w:bookmarkStart w:id="1511" w:name="_Toc442799938"/>
      <w:bookmarkStart w:id="1512" w:name="_Toc442866967"/>
      <w:bookmarkStart w:id="1513" w:name="_Toc442867861"/>
      <w:bookmarkStart w:id="1514" w:name="_Toc442953794"/>
      <w:r w:rsidRPr="008D42E9">
        <w:rPr>
          <w:b/>
          <w:bCs/>
        </w:rPr>
        <w:t>Post-conditions</w:t>
      </w:r>
      <w:bookmarkEnd w:id="1503"/>
      <w:bookmarkEnd w:id="1504"/>
      <w:bookmarkEnd w:id="1505"/>
      <w:bookmarkEnd w:id="1506"/>
      <w:bookmarkEnd w:id="1507"/>
      <w:bookmarkEnd w:id="1508"/>
      <w:bookmarkEnd w:id="1509"/>
      <w:bookmarkEnd w:id="1510"/>
      <w:bookmarkEnd w:id="1511"/>
      <w:bookmarkEnd w:id="1512"/>
      <w:bookmarkEnd w:id="1513"/>
      <w:bookmarkEnd w:id="1514"/>
    </w:p>
    <w:p w:rsidR="00E82292" w:rsidRPr="008B67E3" w:rsidRDefault="00E82292" w:rsidP="00E82292">
      <w:pPr>
        <w:rPr>
          <w:rFonts w:eastAsia="MS Mincho"/>
          <w:lang w:eastAsia="ja-JP"/>
        </w:rPr>
      </w:pPr>
      <w:r>
        <w:rPr>
          <w:rFonts w:eastAsia="MS Mincho"/>
          <w:lang w:eastAsia="ja-JP"/>
        </w:rPr>
        <w:t>Void.</w:t>
      </w:r>
    </w:p>
    <w:p w:rsidR="006D7F27" w:rsidRPr="00414670" w:rsidRDefault="006D7F27" w:rsidP="006D7F27">
      <w:pPr>
        <w:pStyle w:val="Heading3"/>
      </w:pPr>
      <w:bookmarkStart w:id="1515" w:name="_Toc434174715"/>
      <w:bookmarkStart w:id="1516" w:name="_Toc436299322"/>
      <w:bookmarkStart w:id="1517" w:name="_Toc436300367"/>
      <w:bookmarkStart w:id="1518" w:name="_Toc442340983"/>
      <w:bookmarkStart w:id="1519" w:name="_Toc442345174"/>
      <w:bookmarkStart w:id="1520" w:name="_Toc442345554"/>
      <w:bookmarkStart w:id="1521" w:name="_Toc442345935"/>
      <w:bookmarkStart w:id="1522" w:name="_Toc442797436"/>
      <w:bookmarkStart w:id="1523" w:name="_Toc442799939"/>
      <w:bookmarkStart w:id="1524" w:name="_Toc442866968"/>
      <w:bookmarkStart w:id="1525" w:name="_Toc442867862"/>
      <w:bookmarkStart w:id="1526" w:name="_Toc442953795"/>
      <w:bookmarkStart w:id="1527" w:name="_Toc443316530"/>
      <w:r w:rsidRPr="00414670">
        <w:t>5.</w:t>
      </w:r>
      <w:r w:rsidR="009277EE">
        <w:t>2</w:t>
      </w:r>
      <w:r w:rsidRPr="00414670">
        <w:t>3.</w:t>
      </w:r>
      <w:r w:rsidR="00E308F8">
        <w:t>2</w:t>
      </w:r>
      <w:r w:rsidRPr="00414670">
        <w:tab/>
        <w:t>Potential Requirements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6D7F27" w:rsidRPr="00843473" w:rsidRDefault="006D7F27" w:rsidP="0038195D">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1528" w:name="_Toc434174716"/>
      <w:bookmarkStart w:id="1529" w:name="_Toc436299323"/>
      <w:bookmarkStart w:id="1530" w:name="_Toc436300368"/>
      <w:bookmarkStart w:id="1531" w:name="_Toc442340984"/>
      <w:bookmarkStart w:id="1532" w:name="_Toc442345175"/>
      <w:bookmarkStart w:id="1533" w:name="_Toc442345555"/>
      <w:bookmarkStart w:id="1534" w:name="_Toc442345936"/>
      <w:bookmarkStart w:id="1535" w:name="_Toc442797437"/>
      <w:bookmarkStart w:id="1536" w:name="_Toc442799940"/>
      <w:bookmarkStart w:id="1537" w:name="_Toc442866969"/>
      <w:bookmarkStart w:id="1538" w:name="_Toc442867863"/>
      <w:bookmarkStart w:id="1539" w:name="_Toc442953796"/>
      <w:bookmarkStart w:id="1540" w:name="_Toc443316531"/>
      <w:r w:rsidRPr="009E0B4C">
        <w:t>5.</w:t>
      </w:r>
      <w:r w:rsidR="009277EE">
        <w:t>2</w:t>
      </w:r>
      <w:r w:rsidRPr="009E0B4C">
        <w:t>4</w:t>
      </w:r>
      <w:r w:rsidRPr="009E0B4C">
        <w:tab/>
        <w:t>Bio-connectivity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rsidR="00DF0FE3" w:rsidRPr="008E0B30" w:rsidRDefault="00DF0FE3" w:rsidP="00DF0FE3">
      <w:pPr>
        <w:pStyle w:val="Heading3"/>
      </w:pPr>
      <w:bookmarkStart w:id="1541" w:name="_Toc434174717"/>
      <w:bookmarkStart w:id="1542" w:name="_Toc436299324"/>
      <w:bookmarkStart w:id="1543" w:name="_Toc436300369"/>
      <w:bookmarkStart w:id="1544" w:name="_Toc442340985"/>
      <w:bookmarkStart w:id="1545" w:name="_Toc442345176"/>
      <w:bookmarkStart w:id="1546" w:name="_Toc442345556"/>
      <w:bookmarkStart w:id="1547" w:name="_Toc442345937"/>
      <w:bookmarkStart w:id="1548" w:name="_Toc442797438"/>
      <w:bookmarkStart w:id="1549" w:name="_Toc442799941"/>
      <w:bookmarkStart w:id="1550" w:name="_Toc442866970"/>
      <w:bookmarkStart w:id="1551" w:name="_Toc442867864"/>
      <w:bookmarkStart w:id="1552" w:name="_Toc442953797"/>
      <w:bookmarkStart w:id="1553" w:name="_Toc443316532"/>
      <w:r w:rsidRPr="008E0B30">
        <w:t>5.</w:t>
      </w:r>
      <w:r w:rsidR="009277EE">
        <w:t>2</w:t>
      </w:r>
      <w:r w:rsidRPr="008E0B30">
        <w:t>4.1</w:t>
      </w:r>
      <w:r w:rsidRPr="008E0B30">
        <w:tab/>
        <w:t>Description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rsidR="00DF0FE3" w:rsidRPr="008B67E3" w:rsidRDefault="00DF0FE3" w:rsidP="00A3281C">
      <w:r w:rsidRPr="008B67E3">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t>” [6].</w:t>
      </w:r>
      <w:r w:rsidRPr="008B67E3">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lastRenderedPageBreak/>
        <w:t xml:space="preserve">Such UE sensors, when used in operation rooms or near hospital beds, need only to communicate with each other and provide information to </w:t>
      </w:r>
      <w:proofErr w:type="gramStart"/>
      <w:r w:rsidRPr="008B67E3">
        <w:t>a local</w:t>
      </w:r>
      <w:proofErr w:type="gramEnd"/>
      <w:r w:rsidRPr="008B67E3">
        <w:t xml:space="preserve">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w:t>
      </w:r>
      <w:proofErr w:type="gramStart"/>
      <w:r w:rsidRPr="00DF5EFD">
        <w:t>is</w:t>
      </w:r>
      <w:proofErr w:type="gramEnd"/>
      <w:r w:rsidRPr="00DF5EFD">
        <w:t xml:space="preserve">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1554" w:name="_Toc434174718"/>
      <w:bookmarkStart w:id="1555" w:name="_Toc436299325"/>
      <w:bookmarkStart w:id="1556" w:name="_Toc436300370"/>
      <w:bookmarkStart w:id="1557" w:name="_Toc442340986"/>
      <w:bookmarkStart w:id="1558" w:name="_Toc442345177"/>
      <w:bookmarkStart w:id="1559" w:name="_Toc442345557"/>
      <w:bookmarkStart w:id="1560" w:name="_Toc442345938"/>
      <w:bookmarkStart w:id="1561" w:name="_Toc442797439"/>
      <w:bookmarkStart w:id="1562" w:name="_Toc442799942"/>
      <w:bookmarkStart w:id="1563" w:name="_Toc442866971"/>
      <w:bookmarkStart w:id="1564" w:name="_Toc442867865"/>
      <w:bookmarkStart w:id="1565" w:name="_Toc442953798"/>
      <w:bookmarkStart w:id="1566" w:name="_Toc443316533"/>
      <w:r w:rsidRPr="0009799E">
        <w:t>5.</w:t>
      </w:r>
      <w:r w:rsidR="009277EE">
        <w:t>2</w:t>
      </w:r>
      <w:r w:rsidRPr="0009799E">
        <w:t>4</w:t>
      </w:r>
      <w:r w:rsidRPr="008F6AAB">
        <w:t>.2</w:t>
      </w:r>
      <w:r w:rsidRPr="008F6AAB">
        <w:tab/>
        <w:t>Potential Service Requirements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1567" w:name="_Toc434174719"/>
      <w:bookmarkStart w:id="1568" w:name="_Toc436299326"/>
      <w:bookmarkStart w:id="1569" w:name="_Toc436300371"/>
      <w:bookmarkStart w:id="1570" w:name="_Toc442340987"/>
      <w:bookmarkStart w:id="1571" w:name="_Toc442345178"/>
      <w:bookmarkStart w:id="1572" w:name="_Toc442345558"/>
      <w:bookmarkStart w:id="1573" w:name="_Toc442345939"/>
      <w:bookmarkStart w:id="1574" w:name="_Toc442866972"/>
      <w:bookmarkStart w:id="1575" w:name="_Toc442867866"/>
      <w:bookmarkStart w:id="1576" w:name="_Toc442953799"/>
      <w:bookmarkStart w:id="1577" w:name="_Toc443316534"/>
      <w:r w:rsidRPr="008E0B30">
        <w:t>5.</w:t>
      </w:r>
      <w:r w:rsidR="009277EE">
        <w:t>2</w:t>
      </w:r>
      <w:r w:rsidRPr="008E0B30">
        <w:t>4.3</w:t>
      </w:r>
      <w:r w:rsidRPr="008E0B30">
        <w:tab/>
        <w:t>Potential Operational Requirements</w:t>
      </w:r>
      <w:bookmarkEnd w:id="1567"/>
      <w:bookmarkEnd w:id="1568"/>
      <w:bookmarkEnd w:id="1569"/>
      <w:bookmarkEnd w:id="1570"/>
      <w:bookmarkEnd w:id="1571"/>
      <w:bookmarkEnd w:id="1572"/>
      <w:bookmarkEnd w:id="1573"/>
      <w:bookmarkEnd w:id="1574"/>
      <w:bookmarkEnd w:id="1575"/>
      <w:bookmarkEnd w:id="1576"/>
      <w:bookmarkEnd w:id="1577"/>
    </w:p>
    <w:p w:rsidR="00E82292" w:rsidRPr="008B67E3" w:rsidRDefault="00E82292" w:rsidP="00E82292">
      <w:pPr>
        <w:rPr>
          <w:rFonts w:eastAsia="MS Mincho"/>
          <w:lang w:eastAsia="ja-JP"/>
        </w:rPr>
      </w:pPr>
      <w:r>
        <w:rPr>
          <w:rFonts w:eastAsia="MS Mincho"/>
          <w:lang w:eastAsia="ja-JP"/>
        </w:rPr>
        <w:t>Void.</w:t>
      </w:r>
    </w:p>
    <w:p w:rsidR="009277EE" w:rsidRPr="009277EE" w:rsidRDefault="009277EE" w:rsidP="009277EE"/>
    <w:p w:rsidR="008166C4" w:rsidRPr="00DF5EFD" w:rsidRDefault="008166C4" w:rsidP="008166C4">
      <w:pPr>
        <w:pStyle w:val="Heading2"/>
      </w:pPr>
      <w:bookmarkStart w:id="1578" w:name="_Toc434174720"/>
      <w:bookmarkStart w:id="1579" w:name="_Toc436299327"/>
      <w:bookmarkStart w:id="1580" w:name="_Toc436300372"/>
      <w:bookmarkStart w:id="1581" w:name="_Toc442340988"/>
      <w:bookmarkStart w:id="1582" w:name="_Toc442345179"/>
      <w:bookmarkStart w:id="1583" w:name="_Toc442345559"/>
      <w:bookmarkStart w:id="1584" w:name="_Toc442345940"/>
      <w:bookmarkStart w:id="1585" w:name="_Toc442797440"/>
      <w:bookmarkStart w:id="1586" w:name="_Toc442799943"/>
      <w:bookmarkStart w:id="1587" w:name="_Toc442866973"/>
      <w:bookmarkStart w:id="1588" w:name="_Toc442867867"/>
      <w:bookmarkStart w:id="1589" w:name="_Toc442953800"/>
      <w:bookmarkStart w:id="1590" w:name="_Toc443316535"/>
      <w:r w:rsidRPr="00DF5EFD">
        <w:t>5.</w:t>
      </w:r>
      <w:r w:rsidR="009277EE">
        <w:t>2</w:t>
      </w:r>
      <w:r w:rsidRPr="00DF5EFD">
        <w:t>5</w:t>
      </w:r>
      <w:r w:rsidR="00080C32">
        <w:tab/>
      </w:r>
      <w:r w:rsidRPr="00DF5EFD">
        <w:t>Wearable Device Communication</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rsidR="008166C4" w:rsidRPr="00DF5EFD" w:rsidRDefault="008166C4" w:rsidP="008166C4">
      <w:pPr>
        <w:pStyle w:val="Heading3"/>
      </w:pPr>
      <w:bookmarkStart w:id="1591" w:name="_Toc434174721"/>
      <w:bookmarkStart w:id="1592" w:name="_Toc436299328"/>
      <w:bookmarkStart w:id="1593" w:name="_Toc436300373"/>
      <w:bookmarkStart w:id="1594" w:name="_Toc442340989"/>
      <w:bookmarkStart w:id="1595" w:name="_Toc442345180"/>
      <w:bookmarkStart w:id="1596" w:name="_Toc442345560"/>
      <w:bookmarkStart w:id="1597" w:name="_Toc442345941"/>
      <w:bookmarkStart w:id="1598" w:name="_Toc442797441"/>
      <w:bookmarkStart w:id="1599" w:name="_Toc442799944"/>
      <w:bookmarkStart w:id="1600" w:name="_Toc442866974"/>
      <w:bookmarkStart w:id="1601" w:name="_Toc442867868"/>
      <w:bookmarkStart w:id="1602" w:name="_Toc442953801"/>
      <w:bookmarkStart w:id="1603" w:name="_Toc443316536"/>
      <w:r w:rsidRPr="00DF5EFD">
        <w:rPr>
          <w:szCs w:val="24"/>
        </w:rPr>
        <w:t>5.</w:t>
      </w:r>
      <w:r w:rsidR="009277EE">
        <w:rPr>
          <w:szCs w:val="24"/>
        </w:rPr>
        <w:t>2</w:t>
      </w:r>
      <w:r w:rsidRPr="00DF5EFD">
        <w:rPr>
          <w:szCs w:val="24"/>
        </w:rPr>
        <w:t>5</w:t>
      </w:r>
      <w:r w:rsidRPr="00DF5EFD">
        <w:t>.1</w:t>
      </w:r>
      <w:r w:rsidR="00080C32">
        <w:tab/>
      </w:r>
      <w:r w:rsidRPr="00DF5EFD">
        <w:t>Description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 xml:space="preserve">within the short communication range </w:t>
      </w:r>
      <w:proofErr w:type="gramStart"/>
      <w:r w:rsidR="000B182E">
        <w:rPr>
          <w:rFonts w:eastAsia="SimSun"/>
          <w:lang w:eastAsia="zh-CN"/>
        </w:rPr>
        <w:t>of</w:t>
      </w:r>
      <w:r w:rsidR="000B182E" w:rsidRPr="006A5E81" w:rsidDel="00C83480">
        <w:rPr>
          <w:rFonts w:eastAsia="SimSun"/>
          <w:lang w:eastAsia="zh-CN"/>
        </w:rPr>
        <w:t xml:space="preserve"> </w:t>
      </w:r>
      <w:r w:rsidRPr="00DF5EFD">
        <w:rPr>
          <w:lang w:eastAsia="zh-CN"/>
        </w:rPr>
        <w:t xml:space="preserve"> a</w:t>
      </w:r>
      <w:proofErr w:type="gramEnd"/>
      <w:r w:rsidRPr="00DF5EFD">
        <w:rPr>
          <w:lang w:eastAsia="zh-CN"/>
        </w:rPr>
        <w:t xml:space="preserve">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D42E9" w:rsidRDefault="008166C4" w:rsidP="00E63306">
      <w:pPr>
        <w:rPr>
          <w:b/>
          <w:bCs/>
        </w:rPr>
      </w:pPr>
      <w:bookmarkStart w:id="1604" w:name="_Toc434174722"/>
      <w:bookmarkStart w:id="1605" w:name="_Toc436299329"/>
      <w:bookmarkStart w:id="1606" w:name="_Toc436300374"/>
      <w:bookmarkStart w:id="1607" w:name="_Toc442340990"/>
      <w:bookmarkStart w:id="1608" w:name="_Toc442345181"/>
      <w:bookmarkStart w:id="1609" w:name="_Toc442345561"/>
      <w:bookmarkStart w:id="1610" w:name="_Toc442345942"/>
      <w:bookmarkStart w:id="1611" w:name="_Toc442797442"/>
      <w:bookmarkStart w:id="1612" w:name="_Toc442799945"/>
      <w:bookmarkStart w:id="1613" w:name="_Toc442866975"/>
      <w:bookmarkStart w:id="1614" w:name="_Toc442867869"/>
      <w:bookmarkStart w:id="1615" w:name="_Toc442953802"/>
      <w:r w:rsidRPr="008D42E9">
        <w:rPr>
          <w:b/>
          <w:bCs/>
        </w:rPr>
        <w:t>Pre-</w:t>
      </w:r>
      <w:r w:rsidR="005C30D8" w:rsidRPr="008D42E9">
        <w:rPr>
          <w:b/>
          <w:bCs/>
        </w:rPr>
        <w:t>c</w:t>
      </w:r>
      <w:r w:rsidRPr="008D42E9">
        <w:rPr>
          <w:b/>
          <w:bCs/>
        </w:rPr>
        <w:t>onditions</w:t>
      </w:r>
      <w:bookmarkEnd w:id="1604"/>
      <w:bookmarkEnd w:id="1605"/>
      <w:bookmarkEnd w:id="1606"/>
      <w:bookmarkEnd w:id="1607"/>
      <w:bookmarkEnd w:id="1608"/>
      <w:bookmarkEnd w:id="1609"/>
      <w:bookmarkEnd w:id="1610"/>
      <w:bookmarkEnd w:id="1611"/>
      <w:bookmarkEnd w:id="1612"/>
      <w:bookmarkEnd w:id="1613"/>
      <w:bookmarkEnd w:id="1614"/>
      <w:bookmarkEnd w:id="1615"/>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8D42E9" w:rsidRDefault="008166C4" w:rsidP="00E63306">
      <w:pPr>
        <w:rPr>
          <w:b/>
          <w:bCs/>
        </w:rPr>
      </w:pPr>
      <w:bookmarkStart w:id="1616" w:name="_Toc434174723"/>
      <w:bookmarkStart w:id="1617" w:name="_Toc436299330"/>
      <w:bookmarkStart w:id="1618" w:name="_Toc436300375"/>
      <w:bookmarkStart w:id="1619" w:name="_Toc442340991"/>
      <w:bookmarkStart w:id="1620" w:name="_Toc442345182"/>
      <w:bookmarkStart w:id="1621" w:name="_Toc442345562"/>
      <w:bookmarkStart w:id="1622" w:name="_Toc442345943"/>
      <w:bookmarkStart w:id="1623" w:name="_Toc442797443"/>
      <w:bookmarkStart w:id="1624" w:name="_Toc442799946"/>
      <w:bookmarkStart w:id="1625" w:name="_Toc442866976"/>
      <w:bookmarkStart w:id="1626" w:name="_Toc442867870"/>
      <w:bookmarkStart w:id="1627" w:name="_Toc442953803"/>
      <w:r w:rsidRPr="008D42E9">
        <w:rPr>
          <w:b/>
          <w:bCs/>
        </w:rPr>
        <w:t>Service Flows</w:t>
      </w:r>
      <w:bookmarkEnd w:id="1616"/>
      <w:bookmarkEnd w:id="1617"/>
      <w:bookmarkEnd w:id="1618"/>
      <w:bookmarkEnd w:id="1619"/>
      <w:bookmarkEnd w:id="1620"/>
      <w:bookmarkEnd w:id="1621"/>
      <w:bookmarkEnd w:id="1622"/>
      <w:bookmarkEnd w:id="1623"/>
      <w:bookmarkEnd w:id="1624"/>
      <w:bookmarkEnd w:id="1625"/>
      <w:bookmarkEnd w:id="1626"/>
      <w:bookmarkEnd w:id="1627"/>
    </w:p>
    <w:p w:rsidR="008166C4" w:rsidRPr="00432965" w:rsidRDefault="00432965" w:rsidP="008D42E9">
      <w:pPr>
        <w:pStyle w:val="B1"/>
      </w:pPr>
      <w:r>
        <w:lastRenderedPageBreak/>
        <w:t>1.</w:t>
      </w:r>
      <w:r w:rsidR="00DA5923">
        <w:tab/>
      </w:r>
      <w:r w:rsidR="008166C4" w:rsidRPr="00432965">
        <w:t xml:space="preserve">When the smart watch is </w:t>
      </w:r>
      <w:bookmarkStart w:id="1628" w:name="OLE_LINK9"/>
      <w:r w:rsidR="000B182E" w:rsidRPr="00432965">
        <w:rPr>
          <w:rFonts w:eastAsia="SimSun"/>
        </w:rPr>
        <w:t>within the short communication range</w:t>
      </w:r>
      <w:r w:rsidR="000B182E" w:rsidRPr="00432965" w:rsidDel="005866D6">
        <w:rPr>
          <w:rFonts w:eastAsia="SimSun"/>
        </w:rPr>
        <w:t xml:space="preserve"> </w:t>
      </w:r>
      <w:r w:rsidR="000B182E" w:rsidRPr="00432965">
        <w:rPr>
          <w:rFonts w:eastAsia="SimSun"/>
        </w:rPr>
        <w:t>of</w:t>
      </w:r>
      <w:bookmarkEnd w:id="1628"/>
      <w:r w:rsidR="000B182E" w:rsidRPr="00432965">
        <w:rPr>
          <w:rFonts w:eastAsia="SimSun"/>
        </w:rPr>
        <w:t xml:space="preserve"> </w:t>
      </w:r>
      <w:r w:rsidR="008166C4" w:rsidRPr="00432965">
        <w:t>the smart phone the smart watch is aware of that it’s in the coverage of the smart phone. When the smart watch is not nearby the smart phone the smart watch is aware of that it’s not in the coverage of the smart phone.</w:t>
      </w:r>
    </w:p>
    <w:p w:rsidR="008166C4" w:rsidRPr="00432965" w:rsidRDefault="00432965" w:rsidP="008D42E9">
      <w:pPr>
        <w:pStyle w:val="B1"/>
      </w:pPr>
      <w:r>
        <w:t>2.</w:t>
      </w:r>
      <w:r w:rsidR="00DA5923">
        <w:tab/>
      </w:r>
      <w:r w:rsidR="008166C4" w:rsidRPr="00432965">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Pr="00432965" w:rsidRDefault="00432965" w:rsidP="008D42E9">
      <w:pPr>
        <w:pStyle w:val="B1"/>
      </w:pPr>
      <w:r>
        <w:t>3.</w:t>
      </w:r>
      <w:r w:rsidR="00DA5923">
        <w:tab/>
      </w:r>
      <w:r w:rsidR="008166C4" w:rsidRPr="00432965">
        <w:t>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32965" w:rsidRDefault="00432965" w:rsidP="008D42E9">
      <w:pPr>
        <w:pStyle w:val="B1"/>
      </w:pPr>
      <w:r>
        <w:t>4.</w:t>
      </w:r>
      <w:r w:rsidR="00DA5923">
        <w:tab/>
      </w:r>
      <w:r w:rsidR="00D65B64" w:rsidRPr="00432965">
        <w:t>If John moves into the coverage of his smart phone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pStyle w:val="Heading3"/>
      </w:pPr>
      <w:bookmarkStart w:id="1629" w:name="_Toc434174724"/>
      <w:bookmarkStart w:id="1630" w:name="_Toc436299331"/>
      <w:bookmarkStart w:id="1631" w:name="_Toc436300376"/>
      <w:bookmarkStart w:id="1632" w:name="_Toc442340992"/>
      <w:bookmarkStart w:id="1633" w:name="_Toc442345183"/>
      <w:bookmarkStart w:id="1634" w:name="_Toc442345563"/>
      <w:bookmarkStart w:id="1635" w:name="_Toc442345944"/>
      <w:bookmarkStart w:id="1636" w:name="_Toc442797444"/>
      <w:bookmarkStart w:id="1637" w:name="_Toc442799947"/>
      <w:bookmarkStart w:id="1638" w:name="_Toc442866977"/>
      <w:bookmarkStart w:id="1639" w:name="_Toc442867871"/>
      <w:bookmarkStart w:id="1640" w:name="_Toc442953804"/>
      <w:bookmarkStart w:id="1641" w:name="_Toc443316537"/>
      <w:r w:rsidRPr="00414670">
        <w:rPr>
          <w:szCs w:val="24"/>
        </w:rPr>
        <w:t>5.</w:t>
      </w:r>
      <w:r w:rsidR="009277EE">
        <w:rPr>
          <w:szCs w:val="24"/>
        </w:rPr>
        <w:t>2</w:t>
      </w:r>
      <w:r w:rsidRPr="00414670">
        <w:rPr>
          <w:szCs w:val="24"/>
        </w:rPr>
        <w:t>5</w:t>
      </w:r>
      <w:r w:rsidRPr="00414670">
        <w:t>.</w:t>
      </w:r>
      <w:r w:rsidR="00E308F8">
        <w:t>2</w:t>
      </w:r>
      <w:r w:rsidR="00080C32">
        <w:tab/>
      </w:r>
      <w:r w:rsidRPr="00414670">
        <w:t>Potential Service Requirements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0B182E" w:rsidRPr="00B35C80" w:rsidRDefault="000B182E" w:rsidP="0038195D">
      <w:pPr>
        <w:pStyle w:val="NO"/>
        <w:rPr>
          <w:lang w:eastAsia="zh-CN"/>
        </w:rPr>
      </w:pPr>
      <w:r>
        <w:rPr>
          <w:rFonts w:hint="eastAsia"/>
          <w:lang w:eastAsia="zh-CN"/>
        </w:rPr>
        <w:t>NOTE</w:t>
      </w:r>
      <w:r w:rsidR="002D296F">
        <w:rPr>
          <w:lang w:eastAsia="zh-CN"/>
        </w:rPr>
        <w:t xml:space="preserve"> 1</w:t>
      </w:r>
      <w:r>
        <w:rPr>
          <w:rFonts w:hint="eastAsia"/>
          <w:lang w:eastAsia="zh-CN"/>
        </w:rPr>
        <w:t xml:space="preserve">: </w:t>
      </w:r>
      <w:r w:rsidR="00EA4674">
        <w:rPr>
          <w:lang w:eastAsia="zh-CN"/>
        </w:rPr>
        <w:tab/>
      </w:r>
      <w:r>
        <w:rPr>
          <w:rFonts w:hint="eastAsia"/>
          <w:lang w:eastAsia="zh-CN"/>
        </w:rPr>
        <w:t>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r w:rsidR="001974EB">
        <w:rPr>
          <w:lang w:eastAsia="zh-CN"/>
        </w:rPr>
        <w:t>.,</w:t>
      </w:r>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s are within a short range communication (e.g., less than [TBD</w:t>
      </w:r>
      <w:proofErr w:type="gramStart"/>
      <w:r w:rsidRPr="00414670">
        <w:rPr>
          <w:lang w:eastAsia="zh-CN"/>
        </w:rPr>
        <w:t>]m</w:t>
      </w:r>
      <w:proofErr w:type="gramEnd"/>
      <w:r w:rsidRPr="00414670">
        <w:rPr>
          <w:lang w:eastAsia="zh-CN"/>
        </w:rPr>
        <w:t xml:space="preserve">). </w:t>
      </w:r>
    </w:p>
    <w:p w:rsidR="008166C4" w:rsidRPr="00414670" w:rsidRDefault="008166C4" w:rsidP="0038195D">
      <w:pPr>
        <w:pStyle w:val="NO"/>
        <w:rPr>
          <w:lang w:eastAsia="zh-CN"/>
        </w:rPr>
      </w:pPr>
      <w:r w:rsidRPr="00414670">
        <w:rPr>
          <w:lang w:eastAsia="zh-CN"/>
        </w:rPr>
        <w:t>N</w:t>
      </w:r>
      <w:r w:rsidR="009E2D97">
        <w:rPr>
          <w:lang w:eastAsia="zh-CN"/>
        </w:rPr>
        <w:t>OTE</w:t>
      </w:r>
      <w:r w:rsidR="002D296F">
        <w:rPr>
          <w:lang w:eastAsia="zh-CN"/>
        </w:rPr>
        <w:t xml:space="preserve"> 2</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xml:space="preserve">, when it’s connected to the network via another </w:t>
      </w:r>
      <w:proofErr w:type="gramStart"/>
      <w:r w:rsidRPr="00414670">
        <w:rPr>
          <w:lang w:eastAsia="zh-CN"/>
        </w:rPr>
        <w:t>UE</w:t>
      </w:r>
      <w:r w:rsidR="000B182E" w:rsidRPr="006A5E81">
        <w:rPr>
          <w:rFonts w:eastAsia="SimSun"/>
          <w:lang w:eastAsia="zh-CN"/>
        </w:rPr>
        <w:t>(</w:t>
      </w:r>
      <w:proofErr w:type="gramEnd"/>
      <w:r w:rsidR="000B182E" w:rsidRPr="006A5E81">
        <w:rPr>
          <w:rFonts w:eastAsia="SimSun"/>
          <w:lang w:eastAsia="zh-CN"/>
        </w:rPr>
        <w:t>e.g. smart phone)</w:t>
      </w:r>
      <w:r w:rsidR="000B182E">
        <w:rPr>
          <w:lang w:eastAsia="zh-CN"/>
        </w:rPr>
        <w:t xml:space="preserve"> </w:t>
      </w:r>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432965">
      <w:pPr>
        <w:rPr>
          <w:lang w:eastAsia="zh-CN"/>
        </w:rPr>
      </w:pPr>
      <w:bookmarkStart w:id="1642" w:name="OLE_LINK10"/>
      <w:bookmarkStart w:id="1643" w:name="OLE_LINK11"/>
      <w:r>
        <w:rPr>
          <w:lang w:eastAsia="zh-CN"/>
        </w:rPr>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1642"/>
    <w:bookmarkEnd w:id="1643"/>
    <w:p w:rsidR="000B182E" w:rsidRPr="00414670" w:rsidRDefault="000B182E" w:rsidP="00432965">
      <w:pPr>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1644" w:name="_Toc434174725"/>
      <w:bookmarkStart w:id="1645" w:name="_Toc436299332"/>
      <w:bookmarkStart w:id="1646" w:name="_Toc436300377"/>
      <w:bookmarkStart w:id="1647" w:name="_Toc442340993"/>
      <w:bookmarkStart w:id="1648" w:name="_Toc442345184"/>
      <w:bookmarkStart w:id="1649" w:name="_Toc442345564"/>
      <w:bookmarkStart w:id="1650" w:name="_Toc442345945"/>
      <w:bookmarkStart w:id="1651" w:name="_Toc442797445"/>
      <w:bookmarkStart w:id="1652" w:name="_Toc442799948"/>
      <w:bookmarkStart w:id="1653" w:name="_Toc442866978"/>
      <w:bookmarkStart w:id="1654" w:name="_Toc442867872"/>
      <w:bookmarkStart w:id="1655" w:name="_Toc442953805"/>
      <w:bookmarkStart w:id="1656" w:name="_Toc443316538"/>
      <w:r w:rsidRPr="00414670">
        <w:rPr>
          <w:szCs w:val="24"/>
        </w:rPr>
        <w:t>5.</w:t>
      </w:r>
      <w:r w:rsidR="00176FCF">
        <w:rPr>
          <w:szCs w:val="24"/>
        </w:rPr>
        <w:t>2</w:t>
      </w:r>
      <w:r w:rsidRPr="00414670">
        <w:rPr>
          <w:szCs w:val="24"/>
        </w:rPr>
        <w:t>5</w:t>
      </w:r>
      <w:r w:rsidRPr="00414670">
        <w:t>.</w:t>
      </w:r>
      <w:r w:rsidR="00E308F8">
        <w:t>3</w:t>
      </w:r>
      <w:r w:rsidR="00080C32">
        <w:tab/>
      </w:r>
      <w:r w:rsidRPr="00414670">
        <w:t>Potential Operational Requirements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8166C4" w:rsidRPr="00414670" w:rsidRDefault="008166C4" w:rsidP="0038195D">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1657" w:name="_Toc434174726"/>
      <w:bookmarkStart w:id="1658" w:name="_Toc436299333"/>
      <w:bookmarkStart w:id="1659" w:name="_Toc436300378"/>
      <w:bookmarkStart w:id="1660" w:name="_Toc442340994"/>
      <w:bookmarkStart w:id="1661" w:name="_Toc442345185"/>
      <w:bookmarkStart w:id="1662" w:name="_Toc442345565"/>
      <w:bookmarkStart w:id="1663" w:name="_Toc442345946"/>
      <w:bookmarkStart w:id="1664" w:name="_Toc442797446"/>
      <w:bookmarkStart w:id="1665" w:name="_Toc442799949"/>
      <w:bookmarkStart w:id="1666" w:name="_Toc442866979"/>
      <w:bookmarkStart w:id="1667" w:name="_Toc442867873"/>
      <w:bookmarkStart w:id="1668" w:name="_Toc442953806"/>
      <w:bookmarkStart w:id="1669" w:name="_Toc443316539"/>
      <w:r w:rsidRPr="00414670">
        <w:lastRenderedPageBreak/>
        <w:t>5.</w:t>
      </w:r>
      <w:r w:rsidR="00176FCF">
        <w:t>2</w:t>
      </w:r>
      <w:r w:rsidRPr="00414670">
        <w:t>6</w:t>
      </w:r>
      <w:r w:rsidRPr="00414670">
        <w:tab/>
        <w:t>Best Connection per Traffic Type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DD3C34" w:rsidRPr="00414670" w:rsidRDefault="00DD3C34" w:rsidP="00DD3C34">
      <w:pPr>
        <w:pStyle w:val="Heading3"/>
        <w:rPr>
          <w:rFonts w:eastAsia="SimSun"/>
        </w:rPr>
      </w:pPr>
      <w:bookmarkStart w:id="1670" w:name="_Toc417071197"/>
      <w:bookmarkStart w:id="1671" w:name="_Toc434174727"/>
      <w:bookmarkStart w:id="1672" w:name="_Toc436299334"/>
      <w:bookmarkStart w:id="1673" w:name="_Toc436300379"/>
      <w:bookmarkStart w:id="1674" w:name="_Toc442340995"/>
      <w:bookmarkStart w:id="1675" w:name="_Toc442345186"/>
      <w:bookmarkStart w:id="1676" w:name="_Toc442345566"/>
      <w:bookmarkStart w:id="1677" w:name="_Toc442345947"/>
      <w:bookmarkStart w:id="1678" w:name="_Toc442797447"/>
      <w:bookmarkStart w:id="1679" w:name="_Toc442799950"/>
      <w:bookmarkStart w:id="1680" w:name="_Toc442866980"/>
      <w:bookmarkStart w:id="1681" w:name="_Toc442867874"/>
      <w:bookmarkStart w:id="1682" w:name="_Toc442953807"/>
      <w:bookmarkStart w:id="1683" w:name="_Toc443316540"/>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MNO’s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CB0452" w:rsidRPr="00432965">
        <w:rPr>
          <w:rFonts w:eastAsia="SimSun"/>
          <w:noProof/>
          <w:lang w:eastAsia="en-GB"/>
        </w:rPr>
        <mc:AlternateContent>
          <mc:Choice Requires="wps">
            <w:drawing>
              <wp:anchor distT="0" distB="0" distL="114300" distR="114300" simplePos="0" relativeHeight="251659264" behindDoc="0" locked="0" layoutInCell="1" allowOverlap="1" wp14:anchorId="73730999" wp14:editId="1F4425C0">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mc:AlternateContent>
          <mc:Choice Requires="wps">
            <w:drawing>
              <wp:anchor distT="0" distB="0" distL="114300" distR="114300" simplePos="0" relativeHeight="251660288" behindDoc="0" locked="0" layoutInCell="1" allowOverlap="1" wp14:anchorId="1468F146" wp14:editId="18FCB897">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05pt;height:235pt" o:ole="">
            <v:imagedata r:id="rId26" o:title=""/>
          </v:shape>
          <o:OLEObject Type="Embed" ProgID="Visio.Drawing.15" ShapeID="_x0000_i1025" DrawAspect="Content" ObjectID="_1517115497" r:id="rId27"/>
        </w:object>
      </w:r>
    </w:p>
    <w:p w:rsidR="00DD3C34" w:rsidRPr="008D42E9" w:rsidRDefault="00DD3C34" w:rsidP="008D42E9">
      <w:pPr>
        <w:pStyle w:val="TF"/>
        <w:overflowPunct w:val="0"/>
        <w:autoSpaceDE w:val="0"/>
        <w:autoSpaceDN w:val="0"/>
        <w:adjustRightInd w:val="0"/>
        <w:textAlignment w:val="baseline"/>
      </w:pPr>
      <w:r w:rsidRPr="008D42E9">
        <w:t xml:space="preserve">Figure </w:t>
      </w:r>
      <w:r w:rsidR="00176FCF" w:rsidRPr="008D42E9">
        <w:t>5.26.1</w:t>
      </w:r>
      <w:r w:rsidR="001B5E2C">
        <w:t>.1</w:t>
      </w:r>
      <w:r w:rsidR="001C242D" w:rsidRPr="008D42E9">
        <w:t xml:space="preserve">: </w:t>
      </w:r>
      <w:r w:rsidRPr="008D42E9">
        <w:t xml:space="preserve">Application traffic routing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1684" w:name="_Toc417071201"/>
      <w:bookmarkStart w:id="1685" w:name="_Toc434174728"/>
      <w:bookmarkStart w:id="1686" w:name="_Toc436299335"/>
      <w:bookmarkStart w:id="1687" w:name="_Toc436300380"/>
      <w:bookmarkStart w:id="1688" w:name="_Toc442340996"/>
      <w:bookmarkStart w:id="1689" w:name="_Toc442345187"/>
      <w:bookmarkStart w:id="1690" w:name="_Toc442345567"/>
      <w:bookmarkStart w:id="1691" w:name="_Toc442345948"/>
      <w:bookmarkStart w:id="1692" w:name="_Toc442866981"/>
      <w:bookmarkStart w:id="1693" w:name="_Toc442867875"/>
      <w:bookmarkStart w:id="1694" w:name="_Toc442953808"/>
      <w:bookmarkStart w:id="1695" w:name="_Toc443316541"/>
      <w:r w:rsidRPr="00414670">
        <w:rPr>
          <w:rFonts w:eastAsia="SimSun"/>
          <w:lang w:eastAsia="zh-CN"/>
        </w:rPr>
        <w:lastRenderedPageBreak/>
        <w:t>5</w:t>
      </w:r>
      <w:r w:rsidRPr="00414670">
        <w:t>.</w:t>
      </w:r>
      <w:r w:rsidR="00176FCF">
        <w:t>2</w:t>
      </w:r>
      <w:r w:rsidRPr="0095398B">
        <w:t>6</w:t>
      </w:r>
      <w:r w:rsidRPr="00414670">
        <w:t>.2</w:t>
      </w:r>
      <w:r w:rsidRPr="00414670">
        <w:tab/>
        <w:t>Potential Service Requ</w:t>
      </w:r>
      <w:r w:rsidRPr="00030727">
        <w:t>irements</w:t>
      </w:r>
      <w:bookmarkEnd w:id="1684"/>
      <w:bookmarkEnd w:id="1685"/>
      <w:bookmarkEnd w:id="1686"/>
      <w:bookmarkEnd w:id="1687"/>
      <w:bookmarkEnd w:id="1688"/>
      <w:bookmarkEnd w:id="1689"/>
      <w:bookmarkEnd w:id="1690"/>
      <w:bookmarkEnd w:id="1691"/>
      <w:bookmarkEnd w:id="1692"/>
      <w:bookmarkEnd w:id="1693"/>
      <w:bookmarkEnd w:id="1694"/>
      <w:bookmarkEnd w:id="1695"/>
    </w:p>
    <w:p w:rsidR="00176FCF" w:rsidRPr="00432965" w:rsidRDefault="00E82292" w:rsidP="00176FCF">
      <w:pPr>
        <w:rPr>
          <w:rFonts w:eastAsia="MS Mincho"/>
          <w:lang w:eastAsia="ja-JP"/>
        </w:rPr>
      </w:pPr>
      <w:r>
        <w:rPr>
          <w:rFonts w:eastAsia="MS Mincho"/>
          <w:lang w:eastAsia="ja-JP"/>
        </w:rPr>
        <w:t>Void.</w:t>
      </w:r>
    </w:p>
    <w:p w:rsidR="00DD3C34" w:rsidRPr="00414670" w:rsidRDefault="00DD3C34" w:rsidP="00DD3C34">
      <w:pPr>
        <w:pStyle w:val="Heading3"/>
      </w:pPr>
      <w:bookmarkStart w:id="1696" w:name="_Toc417071202"/>
      <w:bookmarkStart w:id="1697" w:name="_Toc434174729"/>
      <w:bookmarkStart w:id="1698" w:name="_Toc436299336"/>
      <w:bookmarkStart w:id="1699" w:name="_Toc436300381"/>
      <w:bookmarkStart w:id="1700" w:name="_Toc442340997"/>
      <w:bookmarkStart w:id="1701" w:name="_Toc442345188"/>
      <w:bookmarkStart w:id="1702" w:name="_Toc442345568"/>
      <w:bookmarkStart w:id="1703" w:name="_Toc442345949"/>
      <w:bookmarkStart w:id="1704" w:name="_Toc442797448"/>
      <w:bookmarkStart w:id="1705" w:name="_Toc442799951"/>
      <w:bookmarkStart w:id="1706" w:name="_Toc442866982"/>
      <w:bookmarkStart w:id="1707" w:name="_Toc442867876"/>
      <w:bookmarkStart w:id="1708" w:name="_Toc442953809"/>
      <w:bookmarkStart w:id="1709" w:name="_Toc443316542"/>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rsidR="00DD3C34" w:rsidRPr="008B67E3" w:rsidRDefault="00DD3C34" w:rsidP="0038195D">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432965">
      <w:pPr>
        <w:rPr>
          <w:rFonts w:eastAsia="MS Mincho"/>
          <w:lang w:eastAsia="ja-JP"/>
        </w:rPr>
      </w:pPr>
    </w:p>
    <w:p w:rsidR="007F4AC7" w:rsidRPr="00DF5EFD" w:rsidRDefault="007F4AC7" w:rsidP="007F4AC7">
      <w:pPr>
        <w:pStyle w:val="Heading2"/>
        <w:rPr>
          <w:rFonts w:eastAsia="SimSun"/>
        </w:rPr>
      </w:pPr>
      <w:bookmarkStart w:id="1710" w:name="_Toc417071184"/>
      <w:bookmarkStart w:id="1711" w:name="_Toc434174730"/>
      <w:bookmarkStart w:id="1712" w:name="_Toc436299337"/>
      <w:bookmarkStart w:id="1713" w:name="_Toc436300382"/>
      <w:bookmarkStart w:id="1714" w:name="_Toc442340998"/>
      <w:bookmarkStart w:id="1715" w:name="_Toc442345189"/>
      <w:bookmarkStart w:id="1716" w:name="_Toc442345569"/>
      <w:bookmarkStart w:id="1717" w:name="_Toc442345950"/>
      <w:bookmarkStart w:id="1718" w:name="_Toc442797449"/>
      <w:bookmarkStart w:id="1719" w:name="_Toc442799952"/>
      <w:bookmarkStart w:id="1720" w:name="_Toc442866983"/>
      <w:bookmarkStart w:id="1721" w:name="_Toc442867877"/>
      <w:bookmarkStart w:id="1722" w:name="_Toc442953810"/>
      <w:bookmarkStart w:id="1723" w:name="_Toc443316543"/>
      <w:r w:rsidRPr="0095398B">
        <w:t>5.</w:t>
      </w:r>
      <w:r w:rsidR="00313C34">
        <w:t>2</w:t>
      </w:r>
      <w:r w:rsidRPr="00DF5EFD">
        <w:t>7</w:t>
      </w:r>
      <w:r w:rsidRPr="00DF5EFD">
        <w:tab/>
      </w:r>
      <w:bookmarkEnd w:id="1710"/>
      <w:r w:rsidRPr="00DF5EFD">
        <w:t>Multi Access network integration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rsidR="007F4AC7" w:rsidRPr="00414670" w:rsidRDefault="007F4AC7" w:rsidP="007F4AC7">
      <w:pPr>
        <w:pStyle w:val="Heading3"/>
        <w:rPr>
          <w:rFonts w:eastAsia="SimSun"/>
          <w:lang w:eastAsia="zh-CN"/>
        </w:rPr>
      </w:pPr>
      <w:bookmarkStart w:id="1724" w:name="_Toc417071185"/>
      <w:bookmarkStart w:id="1725" w:name="_Toc434174731"/>
      <w:bookmarkStart w:id="1726" w:name="_Toc436299338"/>
      <w:bookmarkStart w:id="1727" w:name="_Toc436300383"/>
      <w:bookmarkStart w:id="1728" w:name="_Toc442340999"/>
      <w:bookmarkStart w:id="1729" w:name="_Toc442345190"/>
      <w:bookmarkStart w:id="1730" w:name="_Toc442345570"/>
      <w:bookmarkStart w:id="1731" w:name="_Toc442345951"/>
      <w:bookmarkStart w:id="1732" w:name="_Toc442797450"/>
      <w:bookmarkStart w:id="1733" w:name="_Toc442799953"/>
      <w:bookmarkStart w:id="1734" w:name="_Toc442866984"/>
      <w:bookmarkStart w:id="1735" w:name="_Toc442867878"/>
      <w:bookmarkStart w:id="1736" w:name="_Toc442953811"/>
      <w:bookmarkStart w:id="1737" w:name="_Toc443316544"/>
      <w:r w:rsidRPr="0095398B">
        <w:t>5.</w:t>
      </w:r>
      <w:r w:rsidR="00A65EAE">
        <w:t>2</w:t>
      </w:r>
      <w:r w:rsidRPr="0095398B">
        <w:t>7.1</w:t>
      </w:r>
      <w:r w:rsidRPr="00414670">
        <w:tab/>
        <w:t>Description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 xml:space="preserve">networks will support (such as V2V, </w:t>
      </w:r>
      <w:proofErr w:type="spellStart"/>
      <w:r w:rsidRPr="002F4248">
        <w:rPr>
          <w:rFonts w:eastAsia="SimSun"/>
          <w:lang w:eastAsia="zh-CN"/>
        </w:rPr>
        <w:t>C</w:t>
      </w:r>
      <w:r w:rsidR="00AD65CF">
        <w:rPr>
          <w:rFonts w:eastAsia="SimSun"/>
          <w:lang w:eastAsia="zh-CN"/>
        </w:rPr>
        <w:t>I</w:t>
      </w:r>
      <w:r w:rsidRPr="002F4248">
        <w:rPr>
          <w:rFonts w:eastAsia="SimSun"/>
          <w:lang w:eastAsia="zh-CN"/>
        </w:rPr>
        <w:t>oT</w:t>
      </w:r>
      <w:proofErr w:type="spellEnd"/>
      <w:r w:rsidRPr="002F4248">
        <w:rPr>
          <w:rFonts w:eastAsia="SimSun"/>
          <w:lang w:eastAsia="zh-CN"/>
        </w:rPr>
        <w: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bookmarkStart w:id="1738" w:name="_Toc417071186"/>
      <w:r w:rsidRPr="0009799E">
        <w:rPr>
          <w:rFonts w:eastAsia="SimSun"/>
          <w:lang w:eastAsia="zh-CN"/>
        </w:rPr>
        <w:t>Non-3GPP access can extend and/or complement the capabilities of the future network:</w:t>
      </w:r>
    </w:p>
    <w:p w:rsidR="007F4AC7" w:rsidRPr="008D42E9" w:rsidRDefault="00432965" w:rsidP="008D42E9">
      <w:pPr>
        <w:pStyle w:val="B1"/>
        <w:rPr>
          <w:rFonts w:eastAsia="SimSun"/>
        </w:rPr>
      </w:pPr>
      <w:r>
        <w:rPr>
          <w:rFonts w:eastAsia="SimSun"/>
        </w:rPr>
        <w:t>-</w:t>
      </w:r>
      <w:r>
        <w:rPr>
          <w:rFonts w:eastAsia="SimSun"/>
        </w:rPr>
        <w:tab/>
      </w:r>
      <w:r w:rsidR="007F4AC7" w:rsidRPr="008D42E9">
        <w:rPr>
          <w:rFonts w:eastAsia="SimSun"/>
        </w:rPr>
        <w:t xml:space="preserve">The integration of the fixed line services (e.g. internet connection, streaming service) with a mobile service may be considered. </w:t>
      </w:r>
    </w:p>
    <w:p w:rsidR="007F4AC7" w:rsidRPr="008D42E9" w:rsidRDefault="00432965" w:rsidP="008D42E9">
      <w:pPr>
        <w:pStyle w:val="B1"/>
        <w:rPr>
          <w:rFonts w:eastAsia="SimSun"/>
        </w:rPr>
      </w:pPr>
      <w:r>
        <w:rPr>
          <w:rFonts w:eastAsia="SimSun"/>
        </w:rPr>
        <w:t>-</w:t>
      </w:r>
      <w:r>
        <w:rPr>
          <w:rFonts w:eastAsia="SimSun"/>
        </w:rPr>
        <w:tab/>
      </w:r>
      <w:r w:rsidR="007F4AC7" w:rsidRPr="008D42E9">
        <w:rPr>
          <w:rFonts w:eastAsia="SimSun"/>
        </w:rPr>
        <w:t xml:space="preserve">The integration of the residential services (e.g. as sharing the fixed infrastructure to visitors) with a mobile service may be considered.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1739" w:name="_Toc434174732"/>
      <w:bookmarkStart w:id="1740" w:name="_Toc436299339"/>
      <w:bookmarkStart w:id="1741" w:name="_Toc436300384"/>
      <w:bookmarkStart w:id="1742" w:name="_Toc442341000"/>
      <w:bookmarkStart w:id="1743" w:name="_Toc442345191"/>
      <w:bookmarkStart w:id="1744" w:name="_Toc442345571"/>
      <w:bookmarkStart w:id="1745" w:name="_Toc442345952"/>
      <w:bookmarkStart w:id="1746" w:name="_Toc442797451"/>
      <w:bookmarkStart w:id="1747" w:name="_Toc442799954"/>
      <w:bookmarkStart w:id="1748" w:name="_Toc442866985"/>
      <w:bookmarkStart w:id="1749" w:name="_Toc442867879"/>
      <w:bookmarkStart w:id="1750" w:name="_Toc442953812"/>
      <w:bookmarkStart w:id="1751" w:name="_Toc443316545"/>
      <w:r w:rsidRPr="00414670">
        <w:t>5.</w:t>
      </w:r>
      <w:r w:rsidR="00A65EAE">
        <w:t>2</w:t>
      </w:r>
      <w:r w:rsidRPr="00414670">
        <w:t>7.</w:t>
      </w:r>
      <w:r w:rsidR="00A65EAE">
        <w:t>2</w:t>
      </w:r>
      <w:r w:rsidRPr="00414670">
        <w:tab/>
        <w:t>Potential Service Requirements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7F4AC7" w:rsidRPr="00414670" w:rsidRDefault="007F4AC7" w:rsidP="009B4CBB">
      <w:pPr>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9B4CBB">
      <w:pPr>
        <w:rPr>
          <w:rFonts w:eastAsia="SimSun"/>
          <w:lang w:eastAsia="zh-CN"/>
        </w:rPr>
      </w:pPr>
      <w:r w:rsidRPr="00414670">
        <w:rPr>
          <w:rFonts w:eastAsia="SimSun"/>
          <w:lang w:eastAsia="zh-CN"/>
        </w:rPr>
        <w:t>The future 3GPP system is expected to support at least:</w:t>
      </w:r>
    </w:p>
    <w:p w:rsidR="007F4AC7" w:rsidRPr="009B4CBB" w:rsidRDefault="00276618" w:rsidP="008D42E9">
      <w:pPr>
        <w:pStyle w:val="B1"/>
        <w:rPr>
          <w:rFonts w:eastAsia="SimSun"/>
        </w:rPr>
      </w:pPr>
      <w:r>
        <w:rPr>
          <w:rFonts w:eastAsia="SimSun"/>
        </w:rPr>
        <w:t>-</w:t>
      </w:r>
      <w:r>
        <w:rPr>
          <w:rFonts w:eastAsia="SimSun"/>
        </w:rPr>
        <w:tab/>
      </w:r>
      <w:r w:rsidR="007F4AC7" w:rsidRPr="009B4CBB">
        <w:rPr>
          <w:rFonts w:eastAsia="SimSun"/>
        </w:rPr>
        <w:t xml:space="preserve">Inter-system mobility between 3GPP and non-3GPP networks with optional session continuity, </w:t>
      </w:r>
    </w:p>
    <w:p w:rsidR="007F4AC7" w:rsidRPr="009B4CBB" w:rsidRDefault="00276618" w:rsidP="008D42E9">
      <w:pPr>
        <w:pStyle w:val="B1"/>
        <w:rPr>
          <w:rFonts w:eastAsia="SimSun"/>
        </w:rPr>
      </w:pPr>
      <w:r>
        <w:rPr>
          <w:rFonts w:eastAsia="SimSun"/>
        </w:rPr>
        <w:t>-</w:t>
      </w:r>
      <w:r>
        <w:rPr>
          <w:rFonts w:eastAsia="SimSun"/>
        </w:rPr>
        <w:tab/>
      </w:r>
      <w:proofErr w:type="gramStart"/>
      <w:r w:rsidR="007F4AC7" w:rsidRPr="009B4CBB">
        <w:rPr>
          <w:rFonts w:eastAsia="SimSun"/>
        </w:rPr>
        <w:t>capability</w:t>
      </w:r>
      <w:proofErr w:type="gramEnd"/>
      <w:r w:rsidR="007F4AC7" w:rsidRPr="009B4CBB">
        <w:rPr>
          <w:rFonts w:eastAsia="SimSun"/>
        </w:rPr>
        <w:t xml:space="preserve"> for the UE based on network control to select the access, </w:t>
      </w:r>
    </w:p>
    <w:p w:rsidR="007F4AC7" w:rsidRPr="009B4CBB" w:rsidRDefault="00276618" w:rsidP="008D42E9">
      <w:pPr>
        <w:pStyle w:val="B1"/>
        <w:rPr>
          <w:rFonts w:eastAsia="SimSun"/>
        </w:rPr>
      </w:pPr>
      <w:r>
        <w:rPr>
          <w:rFonts w:eastAsia="SimSun"/>
        </w:rPr>
        <w:t>-</w:t>
      </w:r>
      <w:r>
        <w:rPr>
          <w:rFonts w:eastAsia="SimSun"/>
        </w:rPr>
        <w:tab/>
      </w:r>
      <w:proofErr w:type="gramStart"/>
      <w:r w:rsidR="007F4AC7" w:rsidRPr="009B4CBB">
        <w:rPr>
          <w:rFonts w:eastAsia="SimSun"/>
        </w:rPr>
        <w:t>simultaneous</w:t>
      </w:r>
      <w:proofErr w:type="gramEnd"/>
      <w:r w:rsidR="007F4AC7" w:rsidRPr="009B4CBB">
        <w:rPr>
          <w:rFonts w:eastAsia="SimSun"/>
        </w:rPr>
        <w:t xml:space="preserve"> connection to different accesses, capability for the UE to access the 3GPP services provided by the 5G network using non-3GPP access e.g. FMSS…, </w:t>
      </w:r>
    </w:p>
    <w:p w:rsidR="007F4AC7" w:rsidRPr="009B4CBB" w:rsidRDefault="00276618" w:rsidP="008D42E9">
      <w:pPr>
        <w:pStyle w:val="B1"/>
        <w:rPr>
          <w:rFonts w:eastAsia="SimSun"/>
        </w:rPr>
      </w:pPr>
      <w:r>
        <w:t>-</w:t>
      </w:r>
      <w:r>
        <w:tab/>
      </w:r>
      <w:proofErr w:type="gramStart"/>
      <w:r w:rsidR="007F4AC7" w:rsidRPr="009B4CBB">
        <w:t>authentication</w:t>
      </w:r>
      <w:proofErr w:type="gramEnd"/>
      <w:r w:rsidR="007F4AC7" w:rsidRPr="009B4CBB">
        <w:t xml:space="preserve"> to access to future network through a non-3GPP access shall use 3GPP credentials</w:t>
      </w:r>
      <w:r w:rsidR="007F4AC7" w:rsidRPr="009B4CBB">
        <w:rPr>
          <w:rFonts w:eastAsia="SimSun"/>
        </w:rPr>
        <w:t xml:space="preserve">. </w:t>
      </w:r>
    </w:p>
    <w:p w:rsidR="007F4AC7" w:rsidRPr="00843473" w:rsidRDefault="007F4AC7" w:rsidP="008D42E9">
      <w:pPr>
        <w:pStyle w:val="EditorsNote"/>
        <w:rPr>
          <w:rFonts w:eastAsia="SimSun"/>
          <w:lang w:eastAsia="zh-CN"/>
        </w:rPr>
      </w:pPr>
      <w:r w:rsidRPr="00030727">
        <w:rPr>
          <w:rFonts w:eastAsia="SimSun"/>
          <w:lang w:eastAsia="zh-CN"/>
        </w:rPr>
        <w:t>Editor’s note: this list is not exhaustive.</w:t>
      </w:r>
    </w:p>
    <w:p w:rsidR="007F4AC7" w:rsidRPr="002F4248" w:rsidRDefault="007F4AC7" w:rsidP="009B4CBB">
      <w:pPr>
        <w:rPr>
          <w:rFonts w:eastAsia="SimSun"/>
          <w:lang w:eastAsia="zh-CN"/>
        </w:rPr>
      </w:pPr>
      <w:r w:rsidRPr="002F4248">
        <w:rPr>
          <w:rFonts w:eastAsia="SimSun"/>
          <w:lang w:eastAsia="zh-CN"/>
        </w:rPr>
        <w:lastRenderedPageBreak/>
        <w:t>The future network shall enable the UE to simultaneously connect to the network via different non-3GPP and 3GPP accesses.</w:t>
      </w:r>
    </w:p>
    <w:p w:rsidR="007F4AC7" w:rsidRPr="008E0B30" w:rsidRDefault="007F4AC7" w:rsidP="009B4CBB">
      <w:pPr>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9B4CBB">
      <w:pPr>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9B4CBB">
      <w:pPr>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9B4CBB">
      <w:pPr>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9B4CBB">
      <w:pPr>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414670" w:rsidRDefault="007F4AC7" w:rsidP="007F4AC7">
      <w:pPr>
        <w:pStyle w:val="Heading3"/>
      </w:pPr>
      <w:bookmarkStart w:id="1752" w:name="_Toc417071187"/>
      <w:bookmarkStart w:id="1753" w:name="_Toc434174733"/>
      <w:bookmarkStart w:id="1754" w:name="_Toc436299340"/>
      <w:bookmarkStart w:id="1755" w:name="_Toc436300385"/>
      <w:bookmarkStart w:id="1756" w:name="_Toc442341001"/>
      <w:bookmarkStart w:id="1757" w:name="_Toc442345192"/>
      <w:bookmarkStart w:id="1758" w:name="_Toc442345572"/>
      <w:bookmarkStart w:id="1759" w:name="_Toc442345953"/>
      <w:bookmarkStart w:id="1760" w:name="_Toc442797452"/>
      <w:bookmarkStart w:id="1761" w:name="_Toc442799955"/>
      <w:bookmarkStart w:id="1762" w:name="_Toc442866986"/>
      <w:bookmarkStart w:id="1763" w:name="_Toc442867880"/>
      <w:bookmarkStart w:id="1764" w:name="_Toc442953813"/>
      <w:bookmarkStart w:id="1765" w:name="_Toc443316546"/>
      <w:r w:rsidRPr="0030532D">
        <w:t>5.</w:t>
      </w:r>
      <w:r w:rsidR="00A65EAE">
        <w:t>2</w:t>
      </w:r>
      <w:r w:rsidRPr="00776C0B">
        <w:t>7</w:t>
      </w:r>
      <w:r w:rsidRPr="00414670">
        <w:t>.3</w:t>
      </w:r>
      <w:r w:rsidRPr="00414670">
        <w:tab/>
        <w:t>Potential Operational Requirements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rsidR="007F4AC7" w:rsidRPr="00414670" w:rsidRDefault="007F4AC7" w:rsidP="005708D6">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1766" w:name="_Toc434174734"/>
      <w:bookmarkStart w:id="1767" w:name="_Toc436299341"/>
      <w:bookmarkStart w:id="1768" w:name="_Toc436300386"/>
      <w:bookmarkStart w:id="1769" w:name="_Toc442341002"/>
      <w:bookmarkStart w:id="1770" w:name="_Toc442345193"/>
      <w:bookmarkStart w:id="1771" w:name="_Toc442345573"/>
      <w:bookmarkStart w:id="1772" w:name="_Toc442345954"/>
      <w:bookmarkStart w:id="1773" w:name="_Toc442797453"/>
      <w:bookmarkStart w:id="1774" w:name="_Toc442799956"/>
      <w:bookmarkStart w:id="1775" w:name="_Toc442866987"/>
      <w:bookmarkStart w:id="1776" w:name="_Toc442867881"/>
      <w:bookmarkStart w:id="1777" w:name="_Toc442953814"/>
      <w:bookmarkStart w:id="1778" w:name="_Toc443316547"/>
      <w:r w:rsidRPr="00414670">
        <w:t>5.</w:t>
      </w:r>
      <w:r w:rsidR="00A65EAE">
        <w:t>2</w:t>
      </w:r>
      <w:r w:rsidRPr="00414670">
        <w:t>8</w:t>
      </w:r>
      <w:r w:rsidRPr="00414670">
        <w:tab/>
        <w:t>Multiple RAT connectivity and RAT selection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rsidR="00377FC2" w:rsidRPr="00414670" w:rsidRDefault="00377FC2" w:rsidP="00377FC2">
      <w:pPr>
        <w:pStyle w:val="Heading3"/>
      </w:pPr>
      <w:bookmarkStart w:id="1779" w:name="_Toc434174735"/>
      <w:bookmarkStart w:id="1780" w:name="_Toc436299342"/>
      <w:bookmarkStart w:id="1781" w:name="_Toc436300387"/>
      <w:bookmarkStart w:id="1782" w:name="_Toc442341003"/>
      <w:bookmarkStart w:id="1783" w:name="_Toc442345194"/>
      <w:bookmarkStart w:id="1784" w:name="_Toc442345574"/>
      <w:bookmarkStart w:id="1785" w:name="_Toc442345955"/>
      <w:bookmarkStart w:id="1786" w:name="_Toc442797454"/>
      <w:bookmarkStart w:id="1787" w:name="_Toc442799957"/>
      <w:bookmarkStart w:id="1788" w:name="_Toc442866988"/>
      <w:bookmarkStart w:id="1789" w:name="_Toc442867882"/>
      <w:bookmarkStart w:id="1790" w:name="_Toc442953815"/>
      <w:bookmarkStart w:id="1791" w:name="_Toc443316548"/>
      <w:r w:rsidRPr="00414670">
        <w:t>5.</w:t>
      </w:r>
      <w:r w:rsidR="00A65EAE">
        <w:t>2</w:t>
      </w:r>
      <w:r w:rsidRPr="00414670">
        <w:t>8.1</w:t>
      </w:r>
      <w:r w:rsidRPr="00414670">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rsidR="00377FC2" w:rsidRPr="00414670" w:rsidRDefault="00377FC2" w:rsidP="0038195D">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w:t>
      </w:r>
    </w:p>
    <w:p w:rsidR="00EC656E" w:rsidRPr="0095398B" w:rsidRDefault="00EC656E" w:rsidP="0038195D">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p>
    <w:p w:rsidR="00377FC2" w:rsidRPr="002F4248" w:rsidRDefault="00377FC2" w:rsidP="00377FC2">
      <w:pPr>
        <w:pStyle w:val="Heading3"/>
      </w:pPr>
      <w:bookmarkStart w:id="1792" w:name="_Toc434174736"/>
      <w:bookmarkStart w:id="1793" w:name="_Toc436299343"/>
      <w:bookmarkStart w:id="1794" w:name="_Toc436300388"/>
      <w:bookmarkStart w:id="1795" w:name="_Toc442341004"/>
      <w:bookmarkStart w:id="1796" w:name="_Toc442345195"/>
      <w:bookmarkStart w:id="1797" w:name="_Toc442345575"/>
      <w:bookmarkStart w:id="1798" w:name="_Toc442345956"/>
      <w:bookmarkStart w:id="1799" w:name="_Toc442866989"/>
      <w:bookmarkStart w:id="1800" w:name="_Toc442867883"/>
      <w:bookmarkStart w:id="1801" w:name="_Toc442953816"/>
      <w:bookmarkStart w:id="1802" w:name="_Toc443316549"/>
      <w:r w:rsidRPr="00414670">
        <w:t>5.</w:t>
      </w:r>
      <w:r w:rsidR="00A65EAE">
        <w:t>2</w:t>
      </w:r>
      <w:r w:rsidRPr="00030727">
        <w:t>8</w:t>
      </w:r>
      <w:r w:rsidRPr="00843473">
        <w:t>.2</w:t>
      </w:r>
      <w:r w:rsidRPr="00843473">
        <w:tab/>
        <w:t>Pot</w:t>
      </w:r>
      <w:r w:rsidRPr="002F4248">
        <w:t>ential Service Requirements</w:t>
      </w:r>
      <w:bookmarkEnd w:id="1792"/>
      <w:bookmarkEnd w:id="1793"/>
      <w:bookmarkEnd w:id="1794"/>
      <w:bookmarkEnd w:id="1795"/>
      <w:bookmarkEnd w:id="1796"/>
      <w:bookmarkEnd w:id="1797"/>
      <w:bookmarkEnd w:id="1798"/>
      <w:bookmarkEnd w:id="1799"/>
      <w:bookmarkEnd w:id="1800"/>
      <w:bookmarkEnd w:id="1801"/>
      <w:bookmarkEnd w:id="1802"/>
    </w:p>
    <w:p w:rsidR="00A65EAE" w:rsidRPr="005708D6" w:rsidRDefault="00E82292" w:rsidP="00EC656E">
      <w:pPr>
        <w:rPr>
          <w:rFonts w:eastAsia="MS Mincho"/>
          <w:lang w:eastAsia="ja-JP"/>
        </w:rPr>
      </w:pPr>
      <w:r>
        <w:rPr>
          <w:rFonts w:eastAsia="MS Mincho"/>
          <w:lang w:eastAsia="ja-JP"/>
        </w:rPr>
        <w:t>Void.</w:t>
      </w:r>
    </w:p>
    <w:p w:rsidR="00377FC2" w:rsidRPr="008E0B30" w:rsidRDefault="00377FC2" w:rsidP="00377FC2">
      <w:pPr>
        <w:pStyle w:val="Heading3"/>
      </w:pPr>
      <w:bookmarkStart w:id="1803" w:name="_Toc434174737"/>
      <w:bookmarkStart w:id="1804" w:name="_Toc436299344"/>
      <w:bookmarkStart w:id="1805" w:name="_Toc436300389"/>
      <w:bookmarkStart w:id="1806" w:name="_Toc442341005"/>
      <w:bookmarkStart w:id="1807" w:name="_Toc442345196"/>
      <w:bookmarkStart w:id="1808" w:name="_Toc442345576"/>
      <w:bookmarkStart w:id="1809" w:name="_Toc442345957"/>
      <w:bookmarkStart w:id="1810" w:name="_Toc442797455"/>
      <w:bookmarkStart w:id="1811" w:name="_Toc442799958"/>
      <w:bookmarkStart w:id="1812" w:name="_Toc442866990"/>
      <w:bookmarkStart w:id="1813" w:name="_Toc442867884"/>
      <w:bookmarkStart w:id="1814" w:name="_Toc442953817"/>
      <w:bookmarkStart w:id="1815" w:name="_Toc443316550"/>
      <w:r w:rsidRPr="008E0B30">
        <w:t>5.</w:t>
      </w:r>
      <w:r w:rsidR="00A65EAE">
        <w:t>2</w:t>
      </w:r>
      <w:r w:rsidRPr="008E0B30">
        <w:t>8.3</w:t>
      </w:r>
      <w:r w:rsidRPr="008E0B30">
        <w:tab/>
        <w:t>Potential Operational Requirements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rsidR="00377FC2" w:rsidRPr="0095398B" w:rsidRDefault="00377FC2" w:rsidP="0038195D">
      <w:r w:rsidRPr="0095398B">
        <w:t xml:space="preserve">The &lt;5G system&gt; shall be able to provide data transmission by using both the &lt;5G New RATs&gt; and E-UTRA </w:t>
      </w:r>
      <w:r w:rsidR="00EC656E">
        <w:t>RAT</w:t>
      </w:r>
      <w:r w:rsidR="00EC656E" w:rsidRPr="0095398B">
        <w:t xml:space="preserve"> </w:t>
      </w:r>
      <w:r w:rsidRPr="0095398B">
        <w:t>simultaneously</w:t>
      </w:r>
      <w:r w:rsidR="00EC656E">
        <w:t>, i.e. in this case dual radio UE capability is required</w:t>
      </w:r>
      <w:r w:rsidRPr="0095398B">
        <w:t>.</w:t>
      </w:r>
    </w:p>
    <w:p w:rsidR="00377FC2" w:rsidRDefault="006C3622" w:rsidP="0038195D">
      <w:r>
        <w:lastRenderedPageBreak/>
        <w:t>When a UE is both using the &lt;5G New RAT</w:t>
      </w:r>
      <w:r w:rsidRPr="0095398B">
        <w:t xml:space="preserve">&gt; and E-UTRA </w:t>
      </w:r>
      <w:r>
        <w:t xml:space="preserve">RAT </w:t>
      </w:r>
      <w:r w:rsidRPr="0095398B">
        <w:t>simultaneously</w:t>
      </w:r>
      <w:r>
        <w:t>,</w:t>
      </w:r>
      <w:r w:rsidRPr="0095398B">
        <w:t xml:space="preserve"> </w:t>
      </w:r>
      <w:r>
        <w:t>t</w:t>
      </w:r>
      <w:r w:rsidR="00377FC2" w:rsidRPr="0095398B">
        <w:t>he &lt;5G system&gt; shall be able to select a radio access (either a &lt;5G New RAT&gt; or E-UTRA</w:t>
      </w:r>
      <w:r>
        <w:t xml:space="preserve"> RAT</w:t>
      </w:r>
      <w:r w:rsidR="00377FC2" w:rsidRPr="0095398B">
        <w:t>) to assign each data flow, taking into account e.g. service, traffic characteristics, radio characteristics, and UE’s moving speed.</w:t>
      </w:r>
    </w:p>
    <w:p w:rsidR="006C3622" w:rsidRPr="0095398B" w:rsidRDefault="006C3622" w:rsidP="0038195D">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p>
    <w:p w:rsidR="0056284B" w:rsidRPr="00414670" w:rsidRDefault="0056284B" w:rsidP="0056284B">
      <w:pPr>
        <w:rPr>
          <w:rFonts w:eastAsia="SimSun"/>
          <w:lang w:eastAsia="ko-KR"/>
        </w:rPr>
      </w:pPr>
    </w:p>
    <w:p w:rsidR="00223D21" w:rsidRPr="002F4248" w:rsidRDefault="00223D21" w:rsidP="00223D21">
      <w:pPr>
        <w:pStyle w:val="Heading2"/>
      </w:pPr>
      <w:bookmarkStart w:id="1816" w:name="_Toc434174738"/>
      <w:bookmarkStart w:id="1817" w:name="_Toc436299345"/>
      <w:bookmarkStart w:id="1818" w:name="_Toc436300390"/>
      <w:bookmarkStart w:id="1819" w:name="_Toc442341006"/>
      <w:bookmarkStart w:id="1820" w:name="_Toc442345197"/>
      <w:bookmarkStart w:id="1821" w:name="_Toc442345577"/>
      <w:bookmarkStart w:id="1822" w:name="_Toc442345958"/>
      <w:bookmarkStart w:id="1823" w:name="_Toc442797456"/>
      <w:bookmarkStart w:id="1824" w:name="_Toc442799959"/>
      <w:bookmarkStart w:id="1825" w:name="_Toc442866991"/>
      <w:bookmarkStart w:id="1826" w:name="_Toc442867885"/>
      <w:bookmarkStart w:id="1827" w:name="_Toc442953818"/>
      <w:bookmarkStart w:id="1828" w:name="_Toc443316551"/>
      <w:r w:rsidRPr="00414670">
        <w:t>5.</w:t>
      </w:r>
      <w:r w:rsidR="00A65EAE">
        <w:t>2</w:t>
      </w:r>
      <w:r w:rsidRPr="00414670">
        <w:t>9</w:t>
      </w:r>
      <w:r w:rsidRPr="00030727">
        <w:tab/>
      </w:r>
      <w:r w:rsidRPr="00843473">
        <w:t>Higher User Mobility</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rsidR="00223D21" w:rsidRPr="009E0B4C" w:rsidRDefault="00223D21" w:rsidP="00223D21">
      <w:pPr>
        <w:pStyle w:val="Heading3"/>
      </w:pPr>
      <w:bookmarkStart w:id="1829" w:name="_Toc434174739"/>
      <w:bookmarkStart w:id="1830" w:name="_Toc436299346"/>
      <w:bookmarkStart w:id="1831" w:name="_Toc436300391"/>
      <w:bookmarkStart w:id="1832" w:name="_Toc442341007"/>
      <w:bookmarkStart w:id="1833" w:name="_Toc442345198"/>
      <w:bookmarkStart w:id="1834" w:name="_Toc442345578"/>
      <w:bookmarkStart w:id="1835" w:name="_Toc442345959"/>
      <w:bookmarkStart w:id="1836" w:name="_Toc442797457"/>
      <w:bookmarkStart w:id="1837" w:name="_Toc442799960"/>
      <w:bookmarkStart w:id="1838" w:name="_Toc442866992"/>
      <w:bookmarkStart w:id="1839" w:name="_Toc442867886"/>
      <w:bookmarkStart w:id="1840" w:name="_Toc442953819"/>
      <w:bookmarkStart w:id="1841" w:name="_Toc443316552"/>
      <w:r w:rsidRPr="009E0B4C">
        <w:t>5.</w:t>
      </w:r>
      <w:r w:rsidR="00A65EAE">
        <w:t>2</w:t>
      </w:r>
      <w:r w:rsidRPr="009E0B4C">
        <w:t>9.1</w:t>
      </w:r>
      <w:r w:rsidRPr="009E0B4C">
        <w:tab/>
        <w:t>Description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 xml:space="preserve">The example use cases include (as identified in NGMN 5G White </w:t>
      </w:r>
      <w:proofErr w:type="gramStart"/>
      <w:r w:rsidRPr="00DF5EFD">
        <w:rPr>
          <w:szCs w:val="22"/>
        </w:rPr>
        <w:t>Paper</w:t>
      </w:r>
      <w:proofErr w:type="gramEnd"/>
      <w:r w:rsidRPr="00DF5EFD">
        <w:rPr>
          <w:szCs w:val="22"/>
        </w:rPr>
        <w:t>)</w:t>
      </w:r>
      <w:r w:rsidR="00991D47">
        <w:rPr>
          <w:szCs w:val="22"/>
        </w:rPr>
        <w:t xml:space="preserve"> [2]</w:t>
      </w:r>
      <w:r w:rsidRPr="00DF5EFD">
        <w:rPr>
          <w:szCs w:val="22"/>
        </w:rPr>
        <w:t>:</w:t>
      </w:r>
    </w:p>
    <w:p w:rsidR="00223D21" w:rsidRPr="00DF5EFD" w:rsidRDefault="00E32EDC" w:rsidP="008D42E9">
      <w:pPr>
        <w:pStyle w:val="B1"/>
      </w:pPr>
      <w:r>
        <w:t>-</w:t>
      </w:r>
      <w:r>
        <w:tab/>
      </w:r>
      <w:r w:rsidR="00223D21" w:rsidRPr="00DF5EFD">
        <w:t>High Speed Train</w:t>
      </w:r>
    </w:p>
    <w:p w:rsidR="00223D21" w:rsidRDefault="00223D21" w:rsidP="0038195D">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rsidP="008D42E9">
      <w:r>
        <w:rPr>
          <w:rFonts w:eastAsia="PMingLiU"/>
        </w:rPr>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[29].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p>
    <w:p w:rsidR="00885EAF" w:rsidRDefault="00885EAF" w:rsidP="008D42E9">
      <w:r w:rsidRPr="00B23063">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p>
    <w:p w:rsidR="00885EAF" w:rsidRPr="00885EAF" w:rsidRDefault="00885EAF" w:rsidP="008D42E9">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ms E2E delay) such that </w:t>
      </w:r>
      <w:r>
        <w:t xml:space="preserve">end </w:t>
      </w:r>
      <w:r w:rsidRPr="00B23063">
        <w:t>users can have satisfaction with these applications/services.</w:t>
      </w:r>
    </w:p>
    <w:p w:rsidR="00223D21" w:rsidRPr="00DF5EFD" w:rsidRDefault="00E32EDC" w:rsidP="008D42E9">
      <w:pPr>
        <w:pStyle w:val="B1"/>
      </w:pPr>
      <w:r>
        <w:t>-</w:t>
      </w:r>
      <w:r>
        <w:tab/>
      </w:r>
      <w:r w:rsidR="00223D21" w:rsidRPr="00DF5EFD">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E32EDC" w:rsidP="008D42E9">
      <w:pPr>
        <w:pStyle w:val="B1"/>
      </w:pPr>
      <w:r>
        <w:t>-</w:t>
      </w:r>
      <w:r>
        <w:tab/>
      </w:r>
      <w:r w:rsidR="00223D21" w:rsidRPr="0009799E">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1842" w:name="_Toc434174740"/>
      <w:bookmarkStart w:id="1843" w:name="_Toc436299347"/>
      <w:bookmarkStart w:id="1844" w:name="_Toc436300392"/>
      <w:bookmarkStart w:id="1845" w:name="_Toc442341008"/>
      <w:bookmarkStart w:id="1846" w:name="_Toc442345199"/>
      <w:bookmarkStart w:id="1847" w:name="_Toc442345579"/>
      <w:bookmarkStart w:id="1848" w:name="_Toc442345960"/>
      <w:bookmarkStart w:id="1849" w:name="_Toc442797458"/>
      <w:bookmarkStart w:id="1850" w:name="_Toc442799961"/>
      <w:bookmarkStart w:id="1851" w:name="_Toc442866993"/>
      <w:bookmarkStart w:id="1852" w:name="_Toc442867887"/>
      <w:bookmarkStart w:id="1853" w:name="_Toc442953820"/>
      <w:bookmarkStart w:id="1854" w:name="_Toc443316553"/>
      <w:r w:rsidRPr="00776C0B">
        <w:lastRenderedPageBreak/>
        <w:t>5.</w:t>
      </w:r>
      <w:r w:rsidR="00A65EAE">
        <w:t>2</w:t>
      </w:r>
      <w:r w:rsidRPr="00414670">
        <w:t>9.2</w:t>
      </w:r>
      <w:r w:rsidRPr="00414670">
        <w:tab/>
        <w:t>Potential Service Requirements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1855" w:name="_Toc434174741"/>
      <w:bookmarkStart w:id="1856" w:name="_Toc436299348"/>
      <w:bookmarkStart w:id="1857" w:name="_Toc436300393"/>
      <w:bookmarkStart w:id="1858" w:name="_Toc442341009"/>
      <w:bookmarkStart w:id="1859" w:name="_Toc442345200"/>
      <w:bookmarkStart w:id="1860" w:name="_Toc442345580"/>
      <w:bookmarkStart w:id="1861" w:name="_Toc442345961"/>
      <w:bookmarkStart w:id="1862" w:name="_Toc442797459"/>
      <w:bookmarkStart w:id="1863" w:name="_Toc442799962"/>
      <w:bookmarkStart w:id="1864" w:name="_Toc442866994"/>
      <w:bookmarkStart w:id="1865" w:name="_Toc442867888"/>
      <w:bookmarkStart w:id="1866" w:name="_Toc442953821"/>
      <w:bookmarkStart w:id="1867" w:name="_Toc443316554"/>
      <w:r w:rsidRPr="00414670">
        <w:t>5.</w:t>
      </w:r>
      <w:r w:rsidR="00A65EAE">
        <w:t>2</w:t>
      </w:r>
      <w:r w:rsidRPr="00414670">
        <w:t>9.3</w:t>
      </w:r>
      <w:r w:rsidRPr="00414670">
        <w:tab/>
        <w:t>Potential Operational Requirements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1868" w:name="_Toc434174742"/>
      <w:bookmarkStart w:id="1869" w:name="_Toc436299349"/>
      <w:bookmarkStart w:id="1870" w:name="_Toc436300394"/>
      <w:bookmarkStart w:id="1871" w:name="_Toc442341010"/>
      <w:bookmarkStart w:id="1872" w:name="_Toc442345201"/>
      <w:bookmarkStart w:id="1873" w:name="_Toc442345581"/>
      <w:bookmarkStart w:id="1874" w:name="_Toc442345962"/>
      <w:bookmarkStart w:id="1875" w:name="_Toc442797460"/>
      <w:bookmarkStart w:id="1876" w:name="_Toc442799963"/>
      <w:bookmarkStart w:id="1877" w:name="_Toc442866995"/>
      <w:bookmarkStart w:id="1878" w:name="_Toc442867889"/>
      <w:bookmarkStart w:id="1879" w:name="_Toc442953822"/>
      <w:bookmarkStart w:id="1880" w:name="_Toc443316555"/>
      <w:r w:rsidRPr="00414670">
        <w:t>5.</w:t>
      </w:r>
      <w:r w:rsidR="00A65EAE">
        <w:t>3</w:t>
      </w:r>
      <w:r w:rsidRPr="00414670">
        <w:t>0</w:t>
      </w:r>
      <w:r w:rsidRPr="00414670">
        <w:tab/>
        <w:t>Connectivity Everywhere</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rsidR="00E22743" w:rsidRPr="00414670" w:rsidRDefault="00E22743" w:rsidP="00E22743">
      <w:pPr>
        <w:pStyle w:val="Heading3"/>
      </w:pPr>
      <w:bookmarkStart w:id="1881" w:name="_Toc434174743"/>
      <w:bookmarkStart w:id="1882" w:name="_Toc436299350"/>
      <w:bookmarkStart w:id="1883" w:name="_Toc436300395"/>
      <w:bookmarkStart w:id="1884" w:name="_Toc442341011"/>
      <w:bookmarkStart w:id="1885" w:name="_Toc442345202"/>
      <w:bookmarkStart w:id="1886" w:name="_Toc442345582"/>
      <w:bookmarkStart w:id="1887" w:name="_Toc442345963"/>
      <w:bookmarkStart w:id="1888" w:name="_Toc442797461"/>
      <w:bookmarkStart w:id="1889" w:name="_Toc442799964"/>
      <w:bookmarkStart w:id="1890" w:name="_Toc442866996"/>
      <w:bookmarkStart w:id="1891" w:name="_Toc442867890"/>
      <w:bookmarkStart w:id="1892" w:name="_Toc442953823"/>
      <w:bookmarkStart w:id="1893" w:name="_Toc443316556"/>
      <w:r w:rsidRPr="00414670">
        <w:t>5.</w:t>
      </w:r>
      <w:r w:rsidR="00A65EAE">
        <w:t>3</w:t>
      </w:r>
      <w:r w:rsidRPr="00414670">
        <w:t>0.1</w:t>
      </w:r>
      <w:r w:rsidRPr="00414670">
        <w:tab/>
        <w:t>Description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rsidR="00E22743" w:rsidRPr="00414670" w:rsidRDefault="00E22743" w:rsidP="0038195D">
      <w:pPr>
        <w:rPr>
          <w:rFonts w:eastAsia="Malgun Gothic"/>
        </w:rPr>
      </w:pPr>
      <w:bookmarkStart w:id="1894"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Commercial or recreational UAVs (Unmanned Aeronautical Vehicle) will be controlled by various control </w:t>
      </w:r>
      <w:r w:rsidR="00255182" w:rsidRPr="0085185C">
        <w:rPr>
          <w:rFonts w:eastAsia="Malgun Gothic"/>
        </w:rPr>
        <w:t>centres</w:t>
      </w:r>
      <w:r w:rsidR="00E22743" w:rsidRPr="0085185C">
        <w:rPr>
          <w:rFonts w:eastAsia="Malgun Gothic"/>
        </w:rPr>
        <w:t xml:space="preserve"> such as local/federal agency or owner of the UAVs. Depending on the deployment scenario and city skylines, the distance between the UAV and control centr</w:t>
      </w:r>
      <w:r w:rsidR="00901207" w:rsidRPr="0085185C">
        <w:rPr>
          <w:rFonts w:eastAsia="Malgun Gothic"/>
        </w:rPr>
        <w:t>e</w:t>
      </w:r>
      <w:r w:rsidR="00E22743" w:rsidRPr="0085185C">
        <w:rPr>
          <w:rFonts w:eastAsia="Malgun Gothic"/>
        </w:rPr>
        <w:t xml:space="preserve"> can be up to several hundred meters. In addition, for the safety measure such as collision avoidance, the UAVs from different organizations should be able to communicate for safe flying either directly or indirectly.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way of connectivity service should be provided in the next generation of communication system. </w:t>
      </w:r>
    </w:p>
    <w:p w:rsidR="00E22743" w:rsidRPr="0085185C" w:rsidRDefault="008D42E9" w:rsidP="008D42E9">
      <w:pPr>
        <w:pStyle w:val="B1"/>
        <w:rPr>
          <w:rFonts w:eastAsia="Malgun Gothic"/>
        </w:rPr>
      </w:pPr>
      <w:r>
        <w:rPr>
          <w:rFonts w:eastAsia="Malgun Gothic"/>
        </w:rPr>
        <w:t>-</w:t>
      </w:r>
      <w:r>
        <w:rPr>
          <w:rFonts w:eastAsia="Malgun Gothic"/>
        </w:rPr>
        <w:tab/>
      </w:r>
      <w:r w:rsidR="00E22743" w:rsidRPr="0085185C">
        <w:rPr>
          <w:rFonts w:eastAsia="Malgun Gothic"/>
        </w:rPr>
        <w:t xml:space="preserve">Ships located within several hundred </w:t>
      </w:r>
      <w:r w:rsidR="004415A6" w:rsidRPr="0085185C">
        <w:rPr>
          <w:rFonts w:eastAsia="Malgun Gothic"/>
        </w:rPr>
        <w:t>kilometres</w:t>
      </w:r>
      <w:r w:rsidR="00E22743" w:rsidRPr="0085185C">
        <w:rPr>
          <w:rFonts w:eastAsia="Malgun Gothic"/>
        </w:rPr>
        <w:t xml:space="preserve"> from seashore are provided with mobile broadband connectivity. Passenger</w:t>
      </w:r>
      <w:r w:rsidR="00625BEA" w:rsidRPr="0085185C">
        <w:rPr>
          <w:rFonts w:eastAsia="Malgun Gothic"/>
        </w:rPr>
        <w:t>s</w:t>
      </w:r>
      <w:r w:rsidR="00E22743" w:rsidRPr="0085185C">
        <w:rPr>
          <w:rFonts w:eastAsia="Malgun Gothic"/>
        </w:rPr>
        <w:t xml:space="preserve"> on</w:t>
      </w:r>
      <w:r w:rsidR="005845D2" w:rsidRPr="0085185C">
        <w:rPr>
          <w:rFonts w:eastAsia="Malgun Gothic"/>
        </w:rPr>
        <w:t xml:space="preserve"> </w:t>
      </w:r>
      <w:r w:rsidR="00E22743" w:rsidRPr="0085185C">
        <w:rPr>
          <w:rFonts w:eastAsia="Malgun Gothic"/>
        </w:rPr>
        <w:t>board cruise liners enjoy broadband services such as watching live sports events, playing on-line gaming or making video calls to families. Broadband connectivity on the sea also help</w:t>
      </w:r>
      <w:r w:rsidR="00625BEA" w:rsidRPr="0085185C">
        <w:rPr>
          <w:rFonts w:eastAsia="Malgun Gothic"/>
        </w:rPr>
        <w:t>s</w:t>
      </w:r>
      <w:r w:rsidR="00E22743" w:rsidRPr="0085185C">
        <w:rPr>
          <w:rFonts w:eastAsia="Malgun Gothic"/>
        </w:rPr>
        <w:t xml:space="preserve"> increased public safety so that emergency rescue operations to maritime accidents </w:t>
      </w:r>
      <w:r w:rsidR="00625BEA" w:rsidRPr="0085185C">
        <w:rPr>
          <w:rFonts w:eastAsia="Malgun Gothic"/>
        </w:rPr>
        <w:t xml:space="preserve">are </w:t>
      </w:r>
      <w:r w:rsidR="00E22743" w:rsidRPr="0085185C">
        <w:rPr>
          <w:rFonts w:eastAsia="Malgun Gothic"/>
        </w:rPr>
        <w:t>improved. Because installing cell towers on the sea is not desirable, mesh-network by vessels would be desirable.</w:t>
      </w:r>
      <w:bookmarkEnd w:id="1894"/>
    </w:p>
    <w:p w:rsidR="00E22743" w:rsidRPr="00414670" w:rsidRDefault="00E22743" w:rsidP="00E22743">
      <w:pPr>
        <w:pStyle w:val="Heading3"/>
      </w:pPr>
      <w:bookmarkStart w:id="1895" w:name="_Toc434174744"/>
      <w:bookmarkStart w:id="1896" w:name="_Toc436299351"/>
      <w:bookmarkStart w:id="1897" w:name="_Toc436300396"/>
      <w:bookmarkStart w:id="1898" w:name="_Toc442341012"/>
      <w:bookmarkStart w:id="1899" w:name="_Toc442345203"/>
      <w:bookmarkStart w:id="1900" w:name="_Toc442345583"/>
      <w:bookmarkStart w:id="1901" w:name="_Toc442345964"/>
      <w:bookmarkStart w:id="1902" w:name="_Toc442797462"/>
      <w:bookmarkStart w:id="1903" w:name="_Toc442799965"/>
      <w:bookmarkStart w:id="1904" w:name="_Toc442866997"/>
      <w:bookmarkStart w:id="1905" w:name="_Toc442867891"/>
      <w:bookmarkStart w:id="1906" w:name="_Toc442953824"/>
      <w:bookmarkStart w:id="1907" w:name="_Toc443316557"/>
      <w:r w:rsidRPr="00414670">
        <w:t>5.</w:t>
      </w:r>
      <w:r w:rsidR="00A65EAE">
        <w:t>3</w:t>
      </w:r>
      <w:r w:rsidRPr="00414670">
        <w:t>0.2</w:t>
      </w:r>
      <w:r w:rsidRPr="00414670">
        <w:tab/>
        <w:t>Potential Service Requirements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rsidR="00E22743" w:rsidRPr="00414670" w:rsidRDefault="00E22743" w:rsidP="005708D6">
      <w:pPr>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r w:rsidR="002D296F">
        <w:rPr>
          <w:rFonts w:eastAsia="Malgun Gothic"/>
        </w:rPr>
        <w:t xml:space="preserve"> 1</w:t>
      </w:r>
      <w:r w:rsidRPr="00414670">
        <w:rPr>
          <w:rFonts w:eastAsia="Malgun Gothic"/>
        </w:rPr>
        <w:t xml:space="preserv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5708D6">
      <w:pPr>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r w:rsidR="002D296F">
        <w:rPr>
          <w:rFonts w:eastAsia="Malgun Gothic"/>
        </w:rPr>
        <w:t xml:space="preserve"> 2</w:t>
      </w:r>
      <w:r w:rsidRPr="00414670">
        <w:rPr>
          <w:rFonts w:eastAsia="Malgun Gothic"/>
        </w:rPr>
        <w:t xml:space="preserv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5708D6">
      <w:pPr>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1908" w:name="_Toc434174745"/>
      <w:bookmarkStart w:id="1909" w:name="_Toc436299352"/>
      <w:bookmarkStart w:id="1910" w:name="_Toc436300397"/>
      <w:bookmarkStart w:id="1911" w:name="_Toc442341013"/>
      <w:bookmarkStart w:id="1912" w:name="_Toc442345204"/>
      <w:bookmarkStart w:id="1913" w:name="_Toc442345584"/>
      <w:bookmarkStart w:id="1914" w:name="_Toc442345965"/>
      <w:bookmarkStart w:id="1915" w:name="_Toc442866998"/>
      <w:bookmarkStart w:id="1916" w:name="_Toc442867892"/>
      <w:bookmarkStart w:id="1917" w:name="_Toc442953825"/>
      <w:bookmarkStart w:id="1918" w:name="_Toc443316558"/>
      <w:r w:rsidRPr="00414670">
        <w:t>5.</w:t>
      </w:r>
      <w:r w:rsidR="00A65EAE">
        <w:t>3</w:t>
      </w:r>
      <w:r w:rsidRPr="00414670">
        <w:t>0.3</w:t>
      </w:r>
      <w:r w:rsidRPr="00414670">
        <w:tab/>
        <w:t>Potential Operational Requirements</w:t>
      </w:r>
      <w:bookmarkEnd w:id="1908"/>
      <w:bookmarkEnd w:id="1909"/>
      <w:bookmarkEnd w:id="1910"/>
      <w:bookmarkEnd w:id="1911"/>
      <w:bookmarkEnd w:id="1912"/>
      <w:bookmarkEnd w:id="1913"/>
      <w:bookmarkEnd w:id="1914"/>
      <w:bookmarkEnd w:id="1915"/>
      <w:bookmarkEnd w:id="1916"/>
      <w:bookmarkEnd w:id="1917"/>
      <w:bookmarkEnd w:id="1918"/>
    </w:p>
    <w:p w:rsidR="00E82292" w:rsidRPr="008B67E3" w:rsidRDefault="00E82292" w:rsidP="00E82292">
      <w:pPr>
        <w:rPr>
          <w:rFonts w:eastAsia="MS Mincho"/>
          <w:lang w:eastAsia="ja-JP"/>
        </w:rPr>
      </w:pPr>
      <w:r>
        <w:rPr>
          <w:rFonts w:eastAsia="MS Mincho"/>
          <w:lang w:eastAsia="ja-JP"/>
        </w:rPr>
        <w:t>Void.</w:t>
      </w:r>
    </w:p>
    <w:p w:rsidR="00223D21" w:rsidRPr="00414670" w:rsidRDefault="00223D21" w:rsidP="0056284B">
      <w:pPr>
        <w:rPr>
          <w:rFonts w:eastAsia="SimSun"/>
          <w:lang w:eastAsia="ko-KR"/>
        </w:rPr>
      </w:pPr>
    </w:p>
    <w:p w:rsidR="004A4E33" w:rsidRPr="00414670" w:rsidRDefault="004A4E33" w:rsidP="004A4E33">
      <w:pPr>
        <w:pStyle w:val="Heading2"/>
      </w:pPr>
      <w:bookmarkStart w:id="1919" w:name="_Toc434174746"/>
      <w:bookmarkStart w:id="1920" w:name="_Toc436299353"/>
      <w:bookmarkStart w:id="1921" w:name="_Toc436300398"/>
      <w:bookmarkStart w:id="1922" w:name="_Toc442341014"/>
      <w:bookmarkStart w:id="1923" w:name="_Toc442345205"/>
      <w:bookmarkStart w:id="1924" w:name="_Toc442345585"/>
      <w:bookmarkStart w:id="1925" w:name="_Toc442345966"/>
      <w:bookmarkStart w:id="1926" w:name="_Toc442797463"/>
      <w:bookmarkStart w:id="1927" w:name="_Toc442799966"/>
      <w:bookmarkStart w:id="1928" w:name="_Toc442866999"/>
      <w:bookmarkStart w:id="1929" w:name="_Toc442867893"/>
      <w:bookmarkStart w:id="1930" w:name="_Toc442953826"/>
      <w:bookmarkStart w:id="1931" w:name="_Toc443316559"/>
      <w:r w:rsidRPr="00414670">
        <w:lastRenderedPageBreak/>
        <w:t>5.</w:t>
      </w:r>
      <w:r w:rsidR="00A65EAE">
        <w:t>31</w:t>
      </w:r>
      <w:r w:rsidRPr="00414670">
        <w:tab/>
        <w:t>Temporary Service for Users of Other Operators in Emergency Case</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rsidR="004A4E33" w:rsidRPr="00414670" w:rsidRDefault="004A4E33" w:rsidP="004A4E33">
      <w:pPr>
        <w:pStyle w:val="Heading3"/>
      </w:pPr>
      <w:bookmarkStart w:id="1932" w:name="_Toc434174747"/>
      <w:bookmarkStart w:id="1933" w:name="_Toc436299354"/>
      <w:bookmarkStart w:id="1934" w:name="_Toc436300399"/>
      <w:bookmarkStart w:id="1935" w:name="_Toc442341015"/>
      <w:bookmarkStart w:id="1936" w:name="_Toc442345206"/>
      <w:bookmarkStart w:id="1937" w:name="_Toc442345586"/>
      <w:bookmarkStart w:id="1938" w:name="_Toc442345967"/>
      <w:bookmarkStart w:id="1939" w:name="_Toc442797464"/>
      <w:bookmarkStart w:id="1940" w:name="_Toc442799967"/>
      <w:bookmarkStart w:id="1941" w:name="_Toc442867000"/>
      <w:bookmarkStart w:id="1942" w:name="_Toc442867894"/>
      <w:bookmarkStart w:id="1943" w:name="_Toc442953827"/>
      <w:bookmarkStart w:id="1944" w:name="_Toc443316560"/>
      <w:r w:rsidRPr="00414670">
        <w:t>5.</w:t>
      </w:r>
      <w:r w:rsidR="00A65EAE">
        <w:t>31</w:t>
      </w:r>
      <w:r w:rsidRPr="00414670">
        <w:t>.1</w:t>
      </w:r>
      <w:r w:rsidRPr="00414670">
        <w:tab/>
        <w:t>Description</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rsidR="004A4E33" w:rsidRPr="00414670" w:rsidRDefault="004A4E33" w:rsidP="0038195D">
      <w:pPr>
        <w:rPr>
          <w:rFonts w:eastAsia="MS Mincho"/>
          <w:lang w:eastAsia="ja-JP"/>
        </w:rPr>
      </w:pPr>
      <w:r w:rsidRPr="00414670">
        <w:rPr>
          <w:rFonts w:eastAsia="MS Mincho"/>
          <w:lang w:eastAsia="ja-JP"/>
        </w:rPr>
        <w:t xml:space="preserve">This use case is related to “Resilience and High Availability” (refer to NGMN 5G White </w:t>
      </w:r>
      <w:proofErr w:type="gramStart"/>
      <w:r w:rsidRPr="00414670">
        <w:rPr>
          <w:rFonts w:eastAsia="MS Mincho"/>
          <w:lang w:eastAsia="ja-JP"/>
        </w:rPr>
        <w:t>Paper</w:t>
      </w:r>
      <w:proofErr w:type="gramEnd"/>
      <w:r w:rsidRPr="00414670">
        <w:rPr>
          <w:rFonts w:eastAsia="MS Mincho"/>
          <w:lang w:eastAsia="ja-JP"/>
        </w:rPr>
        <w:t>,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8D42E9" w:rsidRDefault="004A4E33" w:rsidP="00E63306">
      <w:pPr>
        <w:rPr>
          <w:b/>
          <w:bCs/>
        </w:rPr>
      </w:pPr>
      <w:bookmarkStart w:id="1945" w:name="_Toc434174748"/>
      <w:bookmarkStart w:id="1946" w:name="_Toc436299355"/>
      <w:bookmarkStart w:id="1947" w:name="_Toc436300400"/>
      <w:bookmarkStart w:id="1948" w:name="_Toc442341016"/>
      <w:bookmarkStart w:id="1949" w:name="_Toc442345207"/>
      <w:bookmarkStart w:id="1950" w:name="_Toc442345587"/>
      <w:bookmarkStart w:id="1951" w:name="_Toc442345968"/>
      <w:bookmarkStart w:id="1952" w:name="_Toc442797465"/>
      <w:bookmarkStart w:id="1953" w:name="_Toc442799968"/>
      <w:bookmarkStart w:id="1954" w:name="_Toc442867001"/>
      <w:bookmarkStart w:id="1955" w:name="_Toc442867895"/>
      <w:bookmarkStart w:id="1956" w:name="_Toc442953828"/>
      <w:r w:rsidRPr="008D42E9">
        <w:rPr>
          <w:b/>
          <w:bCs/>
        </w:rPr>
        <w:t>Pre-conditions</w:t>
      </w:r>
      <w:bookmarkEnd w:id="1945"/>
      <w:bookmarkEnd w:id="1946"/>
      <w:bookmarkEnd w:id="1947"/>
      <w:bookmarkEnd w:id="1948"/>
      <w:bookmarkEnd w:id="1949"/>
      <w:bookmarkEnd w:id="1950"/>
      <w:bookmarkEnd w:id="1951"/>
      <w:bookmarkEnd w:id="1952"/>
      <w:bookmarkEnd w:id="1953"/>
      <w:bookmarkEnd w:id="1954"/>
      <w:bookmarkEnd w:id="1955"/>
      <w:bookmarkEnd w:id="1956"/>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8D42E9" w:rsidRDefault="004A4E33" w:rsidP="00E63306">
      <w:pPr>
        <w:rPr>
          <w:b/>
          <w:bCs/>
        </w:rPr>
      </w:pPr>
      <w:bookmarkStart w:id="1957" w:name="_Toc434174749"/>
      <w:bookmarkStart w:id="1958" w:name="_Toc436299356"/>
      <w:bookmarkStart w:id="1959" w:name="_Toc436300401"/>
      <w:bookmarkStart w:id="1960" w:name="_Toc442341017"/>
      <w:bookmarkStart w:id="1961" w:name="_Toc442345208"/>
      <w:bookmarkStart w:id="1962" w:name="_Toc442345588"/>
      <w:bookmarkStart w:id="1963" w:name="_Toc442345969"/>
      <w:bookmarkStart w:id="1964" w:name="_Toc442797466"/>
      <w:bookmarkStart w:id="1965" w:name="_Toc442799969"/>
      <w:bookmarkStart w:id="1966" w:name="_Toc442867002"/>
      <w:bookmarkStart w:id="1967" w:name="_Toc442867896"/>
      <w:bookmarkStart w:id="1968" w:name="_Toc442953829"/>
      <w:r w:rsidRPr="008D42E9">
        <w:rPr>
          <w:b/>
          <w:bCs/>
        </w:rPr>
        <w:t>Service Flows</w:t>
      </w:r>
      <w:bookmarkEnd w:id="1957"/>
      <w:bookmarkEnd w:id="1958"/>
      <w:bookmarkEnd w:id="1959"/>
      <w:bookmarkEnd w:id="1960"/>
      <w:bookmarkEnd w:id="1961"/>
      <w:bookmarkEnd w:id="1962"/>
      <w:bookmarkEnd w:id="1963"/>
      <w:bookmarkEnd w:id="1964"/>
      <w:bookmarkEnd w:id="1965"/>
      <w:bookmarkEnd w:id="1966"/>
      <w:bookmarkEnd w:id="1967"/>
      <w:bookmarkEnd w:id="1968"/>
    </w:p>
    <w:p w:rsidR="004A4E33" w:rsidRPr="00992F49" w:rsidRDefault="005708D6" w:rsidP="008D42E9">
      <w:pPr>
        <w:pStyle w:val="B1"/>
      </w:pPr>
      <w:r>
        <w:t>1.</w:t>
      </w:r>
      <w:r w:rsidR="00992F49">
        <w:tab/>
      </w:r>
      <w:r w:rsidR="004A4E33" w:rsidRPr="00992F49">
        <w:t>Akiko is aware that she cannot use the communication services by Operator B’s network. And Operator B detects that its own users cannot use the communication services in the disaster area.</w:t>
      </w:r>
    </w:p>
    <w:p w:rsidR="004A4E33" w:rsidRPr="00992F49" w:rsidRDefault="005708D6" w:rsidP="008D42E9">
      <w:pPr>
        <w:pStyle w:val="B1"/>
        <w:rPr>
          <w:rFonts w:eastAsia="Calibri"/>
        </w:rPr>
      </w:pPr>
      <w:r>
        <w:t>2.</w:t>
      </w:r>
      <w:r w:rsidR="00992F49">
        <w:tab/>
      </w:r>
      <w:r w:rsidR="004A4E33" w:rsidRPr="00992F49">
        <w:t xml:space="preserve">Operator B requests Operator A to provide the communication services for </w:t>
      </w:r>
      <w:r w:rsidR="004A4E33" w:rsidRPr="00992F49">
        <w:rPr>
          <w:rFonts w:eastAsia="Calibri"/>
        </w:rPr>
        <w:t>Operator B’s users who locate in the disaster area.</w:t>
      </w:r>
    </w:p>
    <w:p w:rsidR="004A4E33" w:rsidRPr="00992F49" w:rsidRDefault="005708D6" w:rsidP="008D42E9">
      <w:pPr>
        <w:pStyle w:val="B1"/>
        <w:rPr>
          <w:rFonts w:eastAsia="Calibri"/>
        </w:rPr>
      </w:pPr>
      <w:r>
        <w:rPr>
          <w:rFonts w:eastAsia="Calibri"/>
        </w:rPr>
        <w:t>3.</w:t>
      </w:r>
      <w:r w:rsidR="00992F49">
        <w:rPr>
          <w:rFonts w:eastAsia="Calibri"/>
        </w:rPr>
        <w:tab/>
      </w:r>
      <w:r w:rsidR="004A4E33" w:rsidRPr="00992F49">
        <w:rPr>
          <w:rFonts w:eastAsia="Calibri"/>
        </w:rPr>
        <w:t>Operator A changes the configuration of its own network in the disaster area in order to provide the communication services for Operator B‘s users.</w:t>
      </w:r>
    </w:p>
    <w:p w:rsidR="004A4E33" w:rsidRPr="00992F49" w:rsidRDefault="005708D6" w:rsidP="008D42E9">
      <w:pPr>
        <w:pStyle w:val="B1"/>
        <w:rPr>
          <w:rFonts w:eastAsia="Calibri"/>
        </w:rPr>
      </w:pPr>
      <w:r>
        <w:rPr>
          <w:rFonts w:eastAsia="Calibri"/>
        </w:rPr>
        <w:t>4.</w:t>
      </w:r>
      <w:r w:rsidR="00992F49">
        <w:rPr>
          <w:rFonts w:eastAsia="Calibri"/>
        </w:rPr>
        <w:tab/>
      </w:r>
      <w:r w:rsidR="004A4E33" w:rsidRPr="00992F49">
        <w:rPr>
          <w:rFonts w:eastAsia="Calibri"/>
        </w:rPr>
        <w:t>After changing the configuration, Operator A’s network sends a notification to all the terminals in the disaster area.</w:t>
      </w:r>
    </w:p>
    <w:p w:rsidR="004A4E33" w:rsidRPr="00992F49" w:rsidRDefault="005708D6" w:rsidP="008D42E9">
      <w:pPr>
        <w:pStyle w:val="B1"/>
        <w:rPr>
          <w:rFonts w:eastAsia="Calibri"/>
        </w:rPr>
      </w:pPr>
      <w:r>
        <w:rPr>
          <w:rFonts w:eastAsia="Calibri"/>
        </w:rPr>
        <w:t>5.</w:t>
      </w:r>
      <w:r w:rsidR="00992F49">
        <w:rPr>
          <w:rFonts w:eastAsia="Calibri"/>
        </w:rPr>
        <w:tab/>
      </w:r>
      <w:r w:rsidR="004A4E33" w:rsidRPr="00992F49">
        <w:rPr>
          <w:rFonts w:eastAsia="Calibri"/>
        </w:rPr>
        <w:t>When Akiko’s terminal detects the notification, it sends an access request message to Operator A’s network.</w:t>
      </w:r>
    </w:p>
    <w:p w:rsidR="004A4E33" w:rsidRPr="008D42E9" w:rsidRDefault="005708D6" w:rsidP="008D42E9">
      <w:pPr>
        <w:pStyle w:val="B1"/>
        <w:rPr>
          <w:rFonts w:eastAsia="MS Mincho"/>
        </w:rPr>
      </w:pPr>
      <w:r>
        <w:rPr>
          <w:rFonts w:eastAsia="MS Mincho"/>
        </w:rPr>
        <w:t>6.</w:t>
      </w:r>
      <w:r w:rsidR="00992F49">
        <w:rPr>
          <w:rFonts w:eastAsia="MS Mincho"/>
        </w:rPr>
        <w:tab/>
      </w:r>
      <w:r w:rsidR="004A4E33" w:rsidRPr="008D42E9">
        <w:rPr>
          <w:rFonts w:eastAsia="MS Mincho"/>
        </w:rPr>
        <w:t>Operator A’s network identifies Akiko’s terminal is one of Operator B’s user based on the access request message and makes temporary service provision as a temporary user.</w:t>
      </w:r>
    </w:p>
    <w:p w:rsidR="004A4E33" w:rsidRPr="008D42E9" w:rsidRDefault="005708D6" w:rsidP="008D42E9">
      <w:pPr>
        <w:pStyle w:val="B1"/>
        <w:rPr>
          <w:rFonts w:eastAsia="MS Mincho"/>
        </w:rPr>
      </w:pPr>
      <w:r>
        <w:rPr>
          <w:rFonts w:eastAsia="MS Mincho"/>
        </w:rPr>
        <w:t>7.</w:t>
      </w:r>
      <w:r w:rsidR="00992F49">
        <w:rPr>
          <w:rFonts w:eastAsia="MS Mincho"/>
        </w:rPr>
        <w:tab/>
      </w:r>
      <w:r w:rsidR="004A4E33" w:rsidRPr="008D42E9">
        <w:rPr>
          <w:rFonts w:eastAsia="MS Mincho"/>
        </w:rPr>
        <w:t>After successful temporary service provision, Operator A’s network notifies that each temporary user can temporarily use the communication services by its own network.</w:t>
      </w:r>
    </w:p>
    <w:p w:rsidR="004A4E33" w:rsidRPr="008D42E9" w:rsidRDefault="005708D6" w:rsidP="008D42E9">
      <w:pPr>
        <w:pStyle w:val="B1"/>
        <w:rPr>
          <w:rFonts w:eastAsia="MS Mincho"/>
        </w:rPr>
      </w:pPr>
      <w:r>
        <w:rPr>
          <w:rFonts w:eastAsia="MS Mincho"/>
        </w:rPr>
        <w:t>8.</w:t>
      </w:r>
      <w:r w:rsidR="00992F49">
        <w:rPr>
          <w:rFonts w:eastAsia="MS Mincho"/>
        </w:rPr>
        <w:tab/>
      </w:r>
      <w:r w:rsidR="004A4E33" w:rsidRPr="008D42E9">
        <w:rPr>
          <w:rFonts w:eastAsia="MS Mincho"/>
        </w:rPr>
        <w:t>With the notification, Akiko knows that and makes a voice call to Yusuke.</w:t>
      </w:r>
    </w:p>
    <w:p w:rsidR="004A4E33" w:rsidRPr="008D42E9" w:rsidRDefault="004A4E33" w:rsidP="00E63306">
      <w:pPr>
        <w:rPr>
          <w:b/>
          <w:bCs/>
        </w:rPr>
      </w:pPr>
      <w:bookmarkStart w:id="1969" w:name="_Toc434174750"/>
      <w:bookmarkStart w:id="1970" w:name="_Toc436299357"/>
      <w:bookmarkStart w:id="1971" w:name="_Toc436300402"/>
      <w:bookmarkStart w:id="1972" w:name="_Toc442341018"/>
      <w:bookmarkStart w:id="1973" w:name="_Toc442345209"/>
      <w:bookmarkStart w:id="1974" w:name="_Toc442345589"/>
      <w:bookmarkStart w:id="1975" w:name="_Toc442345970"/>
      <w:bookmarkStart w:id="1976" w:name="_Toc442797467"/>
      <w:bookmarkStart w:id="1977" w:name="_Toc442799970"/>
      <w:bookmarkStart w:id="1978" w:name="_Toc442867003"/>
      <w:bookmarkStart w:id="1979" w:name="_Toc442867897"/>
      <w:bookmarkStart w:id="1980" w:name="_Toc442953830"/>
      <w:r w:rsidRPr="008D42E9">
        <w:rPr>
          <w:b/>
          <w:bCs/>
        </w:rPr>
        <w:t>Post-conditions</w:t>
      </w:r>
      <w:bookmarkEnd w:id="1969"/>
      <w:bookmarkEnd w:id="1970"/>
      <w:bookmarkEnd w:id="1971"/>
      <w:bookmarkEnd w:id="1972"/>
      <w:bookmarkEnd w:id="1973"/>
      <w:bookmarkEnd w:id="1974"/>
      <w:bookmarkEnd w:id="1975"/>
      <w:bookmarkEnd w:id="1976"/>
      <w:bookmarkEnd w:id="1977"/>
      <w:bookmarkEnd w:id="1978"/>
      <w:bookmarkEnd w:id="1979"/>
      <w:bookmarkEnd w:id="1980"/>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1981" w:name="_Toc434174751"/>
      <w:bookmarkStart w:id="1982" w:name="_Toc436299358"/>
      <w:bookmarkStart w:id="1983" w:name="_Toc436300403"/>
      <w:bookmarkStart w:id="1984" w:name="_Toc442341019"/>
      <w:bookmarkStart w:id="1985" w:name="_Toc442345210"/>
      <w:bookmarkStart w:id="1986" w:name="_Toc442345590"/>
      <w:bookmarkStart w:id="1987" w:name="_Toc442345971"/>
      <w:bookmarkStart w:id="1988" w:name="_Toc442867004"/>
      <w:bookmarkStart w:id="1989" w:name="_Toc442867898"/>
      <w:bookmarkStart w:id="1990" w:name="_Toc442953831"/>
      <w:bookmarkStart w:id="1991" w:name="_Toc443316561"/>
      <w:r w:rsidRPr="00414670">
        <w:t>5.</w:t>
      </w:r>
      <w:r w:rsidR="006F37CD">
        <w:t>31</w:t>
      </w:r>
      <w:r w:rsidRPr="00414670">
        <w:t>.</w:t>
      </w:r>
      <w:r w:rsidR="00E308F8">
        <w:t>2</w:t>
      </w:r>
      <w:r w:rsidRPr="00414670">
        <w:tab/>
        <w:t>Potential Service Requirements</w:t>
      </w:r>
      <w:bookmarkEnd w:id="1981"/>
      <w:bookmarkEnd w:id="1982"/>
      <w:bookmarkEnd w:id="1983"/>
      <w:bookmarkEnd w:id="1984"/>
      <w:bookmarkEnd w:id="1985"/>
      <w:bookmarkEnd w:id="1986"/>
      <w:bookmarkEnd w:id="1987"/>
      <w:bookmarkEnd w:id="1988"/>
      <w:bookmarkEnd w:id="1989"/>
      <w:bookmarkEnd w:id="1990"/>
      <w:bookmarkEnd w:id="1991"/>
    </w:p>
    <w:p w:rsidR="004A4E33" w:rsidRPr="005708D6" w:rsidRDefault="00E82292" w:rsidP="004A4E33">
      <w:pPr>
        <w:rPr>
          <w:rFonts w:eastAsia="MS Mincho"/>
          <w:lang w:eastAsia="ja-JP"/>
        </w:rPr>
      </w:pPr>
      <w:r>
        <w:rPr>
          <w:rFonts w:eastAsia="MS Mincho"/>
          <w:lang w:eastAsia="ja-JP"/>
        </w:rPr>
        <w:t>Void.</w:t>
      </w:r>
    </w:p>
    <w:p w:rsidR="004A4E33" w:rsidRPr="00414670" w:rsidRDefault="004A4E33" w:rsidP="004A4E33">
      <w:pPr>
        <w:pStyle w:val="Heading3"/>
      </w:pPr>
      <w:bookmarkStart w:id="1992" w:name="_Toc434174752"/>
      <w:bookmarkStart w:id="1993" w:name="_Toc436299359"/>
      <w:bookmarkStart w:id="1994" w:name="_Toc436300404"/>
      <w:bookmarkStart w:id="1995" w:name="_Toc442341020"/>
      <w:bookmarkStart w:id="1996" w:name="_Toc442345211"/>
      <w:bookmarkStart w:id="1997" w:name="_Toc442345591"/>
      <w:bookmarkStart w:id="1998" w:name="_Toc442345972"/>
      <w:bookmarkStart w:id="1999" w:name="_Toc442797468"/>
      <w:bookmarkStart w:id="2000" w:name="_Toc442799971"/>
      <w:bookmarkStart w:id="2001" w:name="_Toc442867005"/>
      <w:bookmarkStart w:id="2002" w:name="_Toc442867899"/>
      <w:bookmarkStart w:id="2003" w:name="_Toc442953832"/>
      <w:bookmarkStart w:id="2004" w:name="_Toc443316562"/>
      <w:r w:rsidRPr="00414670">
        <w:lastRenderedPageBreak/>
        <w:t>5.</w:t>
      </w:r>
      <w:r w:rsidR="006F37CD">
        <w:t>3</w:t>
      </w:r>
      <w:r w:rsidRPr="00414670">
        <w:t>1.</w:t>
      </w:r>
      <w:r w:rsidR="00E308F8">
        <w:t>3</w:t>
      </w:r>
      <w:r w:rsidRPr="00414670">
        <w:tab/>
        <w:t>Potential Operational Requirements</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38195D">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2005" w:name="_Toc434174753"/>
      <w:bookmarkStart w:id="2006" w:name="_Toc436299360"/>
      <w:bookmarkStart w:id="2007" w:name="_Toc436300405"/>
      <w:bookmarkStart w:id="2008" w:name="_Toc442341021"/>
      <w:bookmarkStart w:id="2009" w:name="_Toc442345212"/>
      <w:bookmarkStart w:id="2010" w:name="_Toc442345592"/>
      <w:bookmarkStart w:id="2011" w:name="_Toc442345973"/>
      <w:bookmarkStart w:id="2012" w:name="_Toc442797469"/>
      <w:bookmarkStart w:id="2013" w:name="_Toc442799972"/>
      <w:bookmarkStart w:id="2014" w:name="_Toc442867006"/>
      <w:bookmarkStart w:id="2015" w:name="_Toc442867900"/>
      <w:bookmarkStart w:id="2016" w:name="_Toc442953833"/>
      <w:bookmarkStart w:id="2017" w:name="_Toc443316563"/>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rsidR="00EA194E" w:rsidRPr="00414670" w:rsidRDefault="00EA194E" w:rsidP="00EA194E">
      <w:pPr>
        <w:pStyle w:val="Heading3"/>
      </w:pPr>
      <w:bookmarkStart w:id="2018" w:name="_Toc434174754"/>
      <w:bookmarkStart w:id="2019" w:name="_Toc436299361"/>
      <w:bookmarkStart w:id="2020" w:name="_Toc436300406"/>
      <w:bookmarkStart w:id="2021" w:name="_Toc442341022"/>
      <w:bookmarkStart w:id="2022" w:name="_Toc442345213"/>
      <w:bookmarkStart w:id="2023" w:name="_Toc442345593"/>
      <w:bookmarkStart w:id="2024" w:name="_Toc442345974"/>
      <w:bookmarkStart w:id="2025" w:name="_Toc442797470"/>
      <w:bookmarkStart w:id="2026" w:name="_Toc442799973"/>
      <w:bookmarkStart w:id="2027" w:name="_Toc442867007"/>
      <w:bookmarkStart w:id="2028" w:name="_Toc442867901"/>
      <w:bookmarkStart w:id="2029" w:name="_Toc442953834"/>
      <w:bookmarkStart w:id="2030" w:name="_Toc443316564"/>
      <w:r w:rsidRPr="00414670">
        <w:t>5.</w:t>
      </w:r>
      <w:r w:rsidR="00106423">
        <w:t>3</w:t>
      </w:r>
      <w:r w:rsidRPr="00414670">
        <w:t>2.1</w:t>
      </w:r>
      <w:r w:rsidRPr="00414670">
        <w:tab/>
        <w:t>Description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w:t>
      </w:r>
      <w:proofErr w:type="gramStart"/>
      <w:r w:rsidRPr="00414670">
        <w:rPr>
          <w:rFonts w:eastAsia="SimSun"/>
          <w:lang w:eastAsia="zh-CN"/>
        </w:rPr>
        <w:t xml:space="preserve">If </w:t>
      </w:r>
      <w:r w:rsidR="00666F94">
        <w:rPr>
          <w:rFonts w:eastAsia="SimSun"/>
          <w:lang w:eastAsia="zh-CN"/>
        </w:rPr>
        <w:t xml:space="preserve">a </w:t>
      </w:r>
      <w:r w:rsidR="0038195D">
        <w:rPr>
          <w:rFonts w:eastAsia="SimSun"/>
          <w:lang w:eastAsia="zh-CN"/>
        </w:rPr>
        <w:t xml:space="preserve">vehicle </w:t>
      </w:r>
      <w:r w:rsidR="00666F94">
        <w:rPr>
          <w:rFonts w:eastAsia="SimSun"/>
          <w:lang w:eastAsia="zh-CN"/>
        </w:rPr>
        <w:t>is</w:t>
      </w:r>
      <w:r w:rsidR="0038195D">
        <w:rPr>
          <w:rFonts w:eastAsia="SimSun"/>
          <w:lang w:eastAsia="zh-CN"/>
        </w:rPr>
        <w:t xml:space="preserve"> equipped with </w:t>
      </w:r>
      <w:r w:rsidR="00666F94">
        <w:rPr>
          <w:rFonts w:eastAsia="SimSun"/>
          <w:lang w:eastAsia="zh-CN"/>
        </w:rPr>
        <w:t xml:space="preserve">a </w:t>
      </w:r>
      <w:r w:rsidRPr="00414670">
        <w:rPr>
          <w:rFonts w:eastAsia="SimSun"/>
          <w:lang w:eastAsia="zh-CN"/>
        </w:rPr>
        <w:t xml:space="preserve">vehicular base station (or </w:t>
      </w:r>
      <w:r w:rsidR="00666F94">
        <w:rPr>
          <w:rFonts w:eastAsia="SimSun"/>
          <w:lang w:eastAsia="zh-CN"/>
        </w:rPr>
        <w:t xml:space="preserve">a </w:t>
      </w:r>
      <w:r w:rsidRPr="00414670">
        <w:rPr>
          <w:rFonts w:eastAsia="SimSun"/>
          <w:lang w:eastAsia="zh-CN"/>
        </w:rPr>
        <w:t xml:space="preserve">relay), the cellular network should be able to provide a </w:t>
      </w:r>
      <w:r w:rsidR="0038195D">
        <w:rPr>
          <w:rFonts w:eastAsia="SimSun"/>
          <w:lang w:eastAsia="zh-CN"/>
        </w:rPr>
        <w:t xml:space="preserve">high-rate link to a car or </w:t>
      </w:r>
      <w:r w:rsidR="00666F94">
        <w:rPr>
          <w:rFonts w:eastAsia="SimSun"/>
          <w:lang w:eastAsia="zh-CN"/>
        </w:rPr>
        <w:t xml:space="preserve">a </w:t>
      </w:r>
      <w:r w:rsidR="0038195D">
        <w:rPr>
          <w:rFonts w:eastAsia="SimSun"/>
          <w:lang w:eastAsia="zh-CN"/>
        </w:rPr>
        <w:t>bus</w:t>
      </w:r>
      <w:r w:rsidRPr="00414670">
        <w:rPr>
          <w:rFonts w:eastAsia="SimSun"/>
          <w:lang w:eastAsia="zh-CN"/>
        </w:rPr>
        <w:t>.</w:t>
      </w:r>
      <w:proofErr w:type="gramEnd"/>
      <w:r w:rsidRPr="00414670">
        <w:rPr>
          <w:rFonts w:eastAsia="SimSun"/>
          <w:lang w:eastAsia="zh-CN"/>
        </w:rPr>
        <w:t xml:space="preserve">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8D42E9" w:rsidRDefault="00EA194E" w:rsidP="00A37B1A">
      <w:pPr>
        <w:rPr>
          <w:rFonts w:eastAsia="SimSun"/>
          <w:b/>
          <w:bCs/>
          <w:lang w:eastAsia="zh-CN"/>
        </w:rPr>
      </w:pPr>
      <w:r w:rsidRPr="008D42E9">
        <w:rPr>
          <w:b/>
          <w:bCs/>
        </w:rPr>
        <w:t>Pre-conditions</w:t>
      </w:r>
    </w:p>
    <w:p w:rsidR="00EA194E" w:rsidRPr="00414670" w:rsidRDefault="00EA194E" w:rsidP="0038195D">
      <w:pPr>
        <w:rPr>
          <w:rFonts w:eastAsia="SimSun"/>
          <w:lang w:eastAsia="zh-CN"/>
        </w:rPr>
      </w:pPr>
      <w:r w:rsidRPr="00414670">
        <w:rPr>
          <w:rFonts w:eastAsia="SimSun"/>
          <w:lang w:eastAsia="zh-CN"/>
        </w:rPr>
        <w:t xml:space="preserve">There are multiple user applications which need to be supported: High Definition Video (streaming/non-real-time), High Definition Video (conversational/real-time), </w:t>
      </w:r>
      <w:proofErr w:type="gramStart"/>
      <w:r w:rsidRPr="00414670">
        <w:rPr>
          <w:rFonts w:eastAsia="SimSun"/>
          <w:lang w:eastAsia="zh-CN"/>
        </w:rPr>
        <w:t>Cloud</w:t>
      </w:r>
      <w:proofErr w:type="gramEnd"/>
      <w:r w:rsidRPr="00414670">
        <w:rPr>
          <w:rFonts w:eastAsia="SimSun"/>
          <w:lang w:eastAsia="zh-CN"/>
        </w:rPr>
        <w:t xml:space="preserve">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1C1C33" w:rsidRDefault="00EA194E" w:rsidP="00EA194E">
      <w:r w:rsidRPr="00414670">
        <w:t xml:space="preserve">Looking from the view of specific applications, </w:t>
      </w:r>
      <w:r w:rsidR="007B3E7A">
        <w:t xml:space="preserve">table </w:t>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5708D6" w:rsidRDefault="001C1C33" w:rsidP="005708D6">
      <w:pPr>
        <w:pStyle w:val="TH"/>
        <w:overflowPunct w:val="0"/>
        <w:autoSpaceDE w:val="0"/>
        <w:autoSpaceDN w:val="0"/>
        <w:adjustRightInd w:val="0"/>
        <w:textAlignment w:val="baseline"/>
      </w:pPr>
      <w:bookmarkStart w:id="2031" w:name="_Ref414450212"/>
      <w:r w:rsidRPr="00106423">
        <w:t xml:space="preserve">Table </w:t>
      </w:r>
      <w:bookmarkEnd w:id="2031"/>
      <w:r w:rsidRPr="00106423">
        <w:t>5.32.1: KPIs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8D42E9">
            <w:pPr>
              <w:pStyle w:val="TAH"/>
              <w:rPr>
                <w:rFonts w:eastAsia="SimSun"/>
                <w:lang w:eastAsia="zh-CN"/>
              </w:rPr>
            </w:pPr>
            <w:r w:rsidRPr="009E0B4C">
              <w:rPr>
                <w:rFonts w:eastAsia="SimSun"/>
                <w:lang w:eastAsia="zh-CN"/>
              </w:rPr>
              <w:t>Application</w:t>
            </w:r>
          </w:p>
        </w:tc>
        <w:tc>
          <w:tcPr>
            <w:tcW w:w="1748" w:type="dxa"/>
          </w:tcPr>
          <w:p w:rsidR="00EA194E" w:rsidRPr="008E0B30" w:rsidRDefault="00EA194E" w:rsidP="008D42E9">
            <w:pPr>
              <w:pStyle w:val="TAH"/>
              <w:rPr>
                <w:rFonts w:eastAsia="SimSun"/>
                <w:lang w:eastAsia="zh-CN"/>
              </w:rPr>
            </w:pPr>
            <w:r w:rsidRPr="008E0B30">
              <w:rPr>
                <w:rFonts w:eastAsia="SimSun"/>
                <w:lang w:eastAsia="zh-CN"/>
              </w:rPr>
              <w:t>Average End User Throughput</w:t>
            </w:r>
          </w:p>
        </w:tc>
        <w:tc>
          <w:tcPr>
            <w:tcW w:w="2268" w:type="dxa"/>
          </w:tcPr>
          <w:p w:rsidR="00EA194E" w:rsidRPr="008B67E3" w:rsidRDefault="00EA194E" w:rsidP="008D42E9">
            <w:pPr>
              <w:pStyle w:val="TAH"/>
              <w:rPr>
                <w:rFonts w:eastAsia="SimSun"/>
                <w:lang w:eastAsia="zh-CN"/>
              </w:rPr>
            </w:pPr>
            <w:r w:rsidRPr="008B67E3">
              <w:rPr>
                <w:rFonts w:eastAsia="SimSun"/>
                <w:lang w:eastAsia="zh-CN"/>
              </w:rPr>
              <w:t>Latency (end-to-end)</w:t>
            </w:r>
          </w:p>
        </w:tc>
        <w:tc>
          <w:tcPr>
            <w:tcW w:w="1843" w:type="dxa"/>
          </w:tcPr>
          <w:p w:rsidR="00EA194E" w:rsidRPr="008B67E3" w:rsidRDefault="00EA194E" w:rsidP="008D42E9">
            <w:pPr>
              <w:pStyle w:val="TAH"/>
              <w:rPr>
                <w:rFonts w:eastAsia="SimSun"/>
                <w:lang w:eastAsia="zh-CN"/>
              </w:rPr>
            </w:pPr>
            <w:r w:rsidRPr="008B67E3">
              <w:rPr>
                <w:rFonts w:eastAsia="SimSun"/>
                <w:lang w:eastAsia="zh-CN"/>
              </w:rPr>
              <w:t>Latency (over the air)</w:t>
            </w:r>
          </w:p>
        </w:tc>
      </w:tr>
      <w:tr w:rsidR="00EA194E" w:rsidRPr="00414670" w:rsidTr="008D42E9">
        <w:trPr>
          <w:trHeight w:val="576"/>
          <w:jc w:val="center"/>
        </w:trPr>
        <w:tc>
          <w:tcPr>
            <w:tcW w:w="2093" w:type="dxa"/>
          </w:tcPr>
          <w:p w:rsidR="00EA194E" w:rsidRPr="00414670" w:rsidRDefault="00EA194E" w:rsidP="008D42E9">
            <w:pPr>
              <w:pStyle w:val="TAL"/>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8D42E9">
            <w:pPr>
              <w:pStyle w:val="TAL"/>
              <w:rPr>
                <w:rFonts w:eastAsia="SimSun"/>
                <w:lang w:eastAsia="zh-CN"/>
              </w:rPr>
            </w:pPr>
            <w:r w:rsidRPr="00414670">
              <w:t>&lt; 100 Mbps (DL) [</w:t>
            </w:r>
            <w:r w:rsidR="00EB4409">
              <w:t>7</w:t>
            </w:r>
            <w:r w:rsidRPr="00414670">
              <w:t>]</w:t>
            </w:r>
          </w:p>
        </w:tc>
        <w:tc>
          <w:tcPr>
            <w:tcW w:w="2268" w:type="dxa"/>
          </w:tcPr>
          <w:p w:rsidR="00EA194E" w:rsidRPr="00414670" w:rsidRDefault="00EA194E" w:rsidP="008D42E9">
            <w:pPr>
              <w:pStyle w:val="TAL"/>
              <w:rPr>
                <w:rFonts w:eastAsia="SimSun"/>
                <w:lang w:eastAsia="zh-CN"/>
              </w:rPr>
            </w:pPr>
            <w:r w:rsidRPr="00414670">
              <w:t>&lt; 1 s [</w:t>
            </w:r>
            <w:r w:rsidR="00EB4409">
              <w:t>8</w:t>
            </w:r>
            <w:r w:rsidRPr="00414670">
              <w:t>]</w:t>
            </w:r>
          </w:p>
        </w:tc>
        <w:tc>
          <w:tcPr>
            <w:tcW w:w="1843" w:type="dxa"/>
          </w:tcPr>
          <w:p w:rsidR="00EA194E" w:rsidRPr="00414670" w:rsidRDefault="00EA194E" w:rsidP="008D42E9">
            <w:pPr>
              <w:pStyle w:val="TAL"/>
              <w:rPr>
                <w:rFonts w:eastAsia="SimSun"/>
                <w:lang w:eastAsia="zh-CN"/>
              </w:rPr>
            </w:pPr>
            <w:r w:rsidRPr="00414670">
              <w:t>&lt; 200 ms</w:t>
            </w:r>
          </w:p>
        </w:tc>
      </w:tr>
      <w:tr w:rsidR="00EA194E" w:rsidRPr="00414670" w:rsidTr="008D42E9">
        <w:trPr>
          <w:trHeight w:val="570"/>
          <w:jc w:val="center"/>
        </w:trPr>
        <w:tc>
          <w:tcPr>
            <w:tcW w:w="2093" w:type="dxa"/>
          </w:tcPr>
          <w:p w:rsidR="00EA194E" w:rsidRPr="00414670" w:rsidRDefault="00EA194E" w:rsidP="008D42E9">
            <w:pPr>
              <w:pStyle w:val="TAL"/>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8D42E9">
            <w:pPr>
              <w:pStyle w:val="TAL"/>
              <w:rPr>
                <w:rFonts w:eastAsia="SimSun"/>
                <w:lang w:eastAsia="zh-CN"/>
              </w:rPr>
            </w:pPr>
            <w:r w:rsidRPr="00414670">
              <w:t>&lt; 10 Mbps [</w:t>
            </w:r>
            <w:r w:rsidR="00EB4409">
              <w:t>7</w:t>
            </w:r>
            <w:r w:rsidRPr="00414670">
              <w:t>] (DL/UL)</w:t>
            </w:r>
          </w:p>
        </w:tc>
        <w:tc>
          <w:tcPr>
            <w:tcW w:w="2268" w:type="dxa"/>
          </w:tcPr>
          <w:p w:rsidR="00EA194E" w:rsidRPr="00414670" w:rsidRDefault="00EA194E" w:rsidP="008D42E9">
            <w:pPr>
              <w:pStyle w:val="TAL"/>
              <w:rPr>
                <w:rFonts w:eastAsia="SimSun"/>
                <w:lang w:eastAsia="zh-CN"/>
              </w:rPr>
            </w:pPr>
            <w:r w:rsidRPr="00414670">
              <w:t>&lt; 150 ms [</w:t>
            </w:r>
            <w:r w:rsidR="00EB4409">
              <w:t>8</w:t>
            </w:r>
            <w:r w:rsidRPr="00414670">
              <w:t>]</w:t>
            </w:r>
          </w:p>
        </w:tc>
        <w:tc>
          <w:tcPr>
            <w:tcW w:w="1843" w:type="dxa"/>
          </w:tcPr>
          <w:p w:rsidR="00EA194E" w:rsidRPr="00414670" w:rsidRDefault="00EA194E" w:rsidP="008D42E9">
            <w:pPr>
              <w:pStyle w:val="TAL"/>
              <w:rPr>
                <w:rFonts w:eastAsia="SimSun"/>
                <w:lang w:eastAsia="zh-CN"/>
              </w:rPr>
            </w:pPr>
            <w:r w:rsidRPr="00414670">
              <w:t>&lt; 30 ms</w:t>
            </w:r>
          </w:p>
        </w:tc>
      </w:tr>
      <w:tr w:rsidR="00EA194E" w:rsidRPr="00106423" w:rsidTr="008D42E9">
        <w:trPr>
          <w:trHeight w:val="1176"/>
          <w:jc w:val="center"/>
        </w:trPr>
        <w:tc>
          <w:tcPr>
            <w:tcW w:w="2093" w:type="dxa"/>
          </w:tcPr>
          <w:p w:rsidR="00EA194E" w:rsidRPr="00B12A4A" w:rsidRDefault="00EA194E" w:rsidP="008D42E9">
            <w:pPr>
              <w:pStyle w:val="TAL"/>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8D42E9">
            <w:pPr>
              <w:pStyle w:val="TAL"/>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8D42E9">
            <w:pPr>
              <w:pStyle w:val="TAL"/>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8D42E9">
            <w:pPr>
              <w:pStyle w:val="TAL"/>
              <w:rPr>
                <w:rFonts w:eastAsia="SimSun"/>
                <w:lang w:eastAsia="zh-CN"/>
              </w:rPr>
            </w:pPr>
            <w:r w:rsidRPr="009D681B">
              <w:t>&lt; 1.5 ms</w:t>
            </w:r>
          </w:p>
        </w:tc>
      </w:tr>
    </w:tbl>
    <w:p w:rsidR="00A37B1A" w:rsidRDefault="00A37B1A" w:rsidP="005708D6"/>
    <w:p w:rsidR="00EA194E" w:rsidRPr="008D42E9" w:rsidRDefault="00EA194E" w:rsidP="005708D6">
      <w:pPr>
        <w:rPr>
          <w:rFonts w:eastAsia="SimSun"/>
          <w:b/>
          <w:bCs/>
          <w:lang w:eastAsia="zh-CN"/>
        </w:rPr>
      </w:pPr>
      <w:r w:rsidRPr="008D42E9">
        <w:rPr>
          <w:b/>
          <w:bCs/>
        </w:rPr>
        <w:t>Scenario</w:t>
      </w:r>
    </w:p>
    <w:p w:rsidR="00EA194E" w:rsidRPr="008E0B30" w:rsidRDefault="00EA194E" w:rsidP="005708D6">
      <w:pPr>
        <w:rPr>
          <w:rFonts w:eastAsia="SimSun"/>
          <w:lang w:eastAsia="zh-CN"/>
        </w:rPr>
      </w:pPr>
      <w:r w:rsidRPr="00414670">
        <w:rPr>
          <w:rFonts w:eastAsia="SimSun"/>
          <w:lang w:eastAsia="zh-CN"/>
        </w:rPr>
        <w:t>Video/gaming services to vehicular (up to 60 km/h) users (cars or buses) in city centre, driving on a s</w:t>
      </w:r>
      <w:r w:rsidRPr="00030727">
        <w:rPr>
          <w:rFonts w:eastAsia="SimSun"/>
          <w:lang w:eastAsia="zh-CN"/>
        </w:rPr>
        <w:t>ix lanes in a street canyon</w:t>
      </w:r>
      <w:r w:rsidRPr="00843473">
        <w:rPr>
          <w:rFonts w:eastAsia="SimSun"/>
          <w:lang w:eastAsia="zh-CN"/>
        </w:rPr>
        <w:t xml:space="preserve"> </w:t>
      </w:r>
      <w:r w:rsidRPr="002F4248">
        <w:rPr>
          <w:rFonts w:eastAsia="SimSun"/>
          <w:lang w:eastAsia="zh-CN"/>
        </w:rPr>
        <w:t>surrounded by at least six</w:t>
      </w:r>
      <w:r w:rsidRPr="009E0B4C">
        <w:rPr>
          <w:rFonts w:eastAsia="SimSun"/>
          <w:lang w:eastAsia="zh-CN"/>
        </w:rPr>
        <w:t xml:space="preserve">-story buildings. User terminals are either directly connected mobile network(s) through a wireless radio link or through a relay in the car or bus. The mobile network deployment can be either macro or micro </w:t>
      </w:r>
      <w:proofErr w:type="gramStart"/>
      <w:r w:rsidRPr="009E0B4C">
        <w:rPr>
          <w:rFonts w:eastAsia="SimSun"/>
          <w:lang w:eastAsia="zh-CN"/>
        </w:rPr>
        <w:t>cellular,</w:t>
      </w:r>
      <w:proofErr w:type="gramEnd"/>
      <w:r w:rsidRPr="009E0B4C">
        <w:rPr>
          <w:rFonts w:eastAsia="SimSun"/>
          <w:lang w:eastAsia="zh-CN"/>
        </w:rPr>
        <w:t xml:space="preserve"> or ultra</w:t>
      </w:r>
      <w:r w:rsidR="00666F94">
        <w:rPr>
          <w:rFonts w:eastAsia="SimSun"/>
          <w:lang w:eastAsia="zh-CN"/>
        </w:rPr>
        <w:t>-</w:t>
      </w:r>
      <w:r w:rsidRPr="009E0B4C">
        <w:rPr>
          <w:rFonts w:eastAsia="SimSun"/>
          <w:lang w:eastAsia="zh-CN"/>
        </w:rPr>
        <w:t>dense network (UDN). For this</w:t>
      </w:r>
      <w:r w:rsidRPr="008E0B30">
        <w:rPr>
          <w:rFonts w:eastAsia="SimSun"/>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5708D6">
      <w:pPr>
        <w:rPr>
          <w:rFonts w:eastAsia="MS Mincho"/>
          <w:lang w:eastAsia="ja-JP"/>
        </w:rPr>
      </w:pPr>
      <w:r w:rsidRPr="008B67E3">
        <w:rPr>
          <w:rFonts w:eastAsia="MS Mincho"/>
          <w:lang w:eastAsia="ja-JP"/>
        </w:rPr>
        <w:t>Density of cars per lane: 5 cars per 100 m lane</w:t>
      </w:r>
      <w:r w:rsidRPr="0095398B">
        <w:rPr>
          <w:rFonts w:eastAsia="MS Mincho"/>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lastRenderedPageBreak/>
        <w:t>Each bus: 20 active users [range 10-30].</w:t>
      </w:r>
    </w:p>
    <w:p w:rsidR="00EA194E" w:rsidRPr="00DF5EFD" w:rsidRDefault="00EA194E" w:rsidP="005708D6">
      <w:pPr>
        <w:rPr>
          <w:rFonts w:eastAsia="MS Mincho"/>
          <w:lang w:eastAsia="ja-JP"/>
        </w:rPr>
      </w:pPr>
      <w:r w:rsidRPr="00DF5EFD">
        <w:rPr>
          <w:rFonts w:eastAsia="MS Mincho"/>
          <w:lang w:eastAsia="ja-JP"/>
        </w:rPr>
        <w:t>Density of buses per lane: 3 buses per 100 m of lane on two lanes (bus lanes). For simplicity, all buses are assumed to move at constant 60 km/h.</w:t>
      </w:r>
    </w:p>
    <w:p w:rsidR="00EA194E" w:rsidRPr="008D42E9" w:rsidRDefault="00EA194E" w:rsidP="00A37B1A">
      <w:pPr>
        <w:rPr>
          <w:rFonts w:eastAsia="SimSun"/>
          <w:b/>
          <w:bCs/>
          <w:lang w:eastAsia="zh-CN"/>
        </w:rPr>
      </w:pPr>
      <w:r w:rsidRPr="008D42E9">
        <w:rPr>
          <w:b/>
          <w:bCs/>
        </w:rPr>
        <w:t>Post-conditions</w:t>
      </w:r>
    </w:p>
    <w:p w:rsidR="00EA194E" w:rsidRPr="001C1C33" w:rsidRDefault="00EA194E" w:rsidP="005708D6">
      <w:r w:rsidRPr="00DF5EFD">
        <w:t>In both scenarios, 90% of the active mobile users should reach the QoS required to support their service seamlessly.</w:t>
      </w:r>
    </w:p>
    <w:p w:rsidR="00EA194E" w:rsidRPr="00FC4E3D" w:rsidRDefault="00EA194E" w:rsidP="00EA194E">
      <w:pPr>
        <w:pStyle w:val="Heading3"/>
      </w:pPr>
      <w:bookmarkStart w:id="2032" w:name="_Toc434174755"/>
      <w:bookmarkStart w:id="2033" w:name="_Toc436299362"/>
      <w:bookmarkStart w:id="2034" w:name="_Toc436300407"/>
      <w:bookmarkStart w:id="2035" w:name="_Toc442341023"/>
      <w:bookmarkStart w:id="2036" w:name="_Toc442345214"/>
      <w:bookmarkStart w:id="2037" w:name="_Toc442345594"/>
      <w:bookmarkStart w:id="2038" w:name="_Toc442345975"/>
      <w:bookmarkStart w:id="2039" w:name="_Toc442797471"/>
      <w:bookmarkStart w:id="2040" w:name="_Toc442799974"/>
      <w:bookmarkStart w:id="2041" w:name="_Toc442867008"/>
      <w:bookmarkStart w:id="2042" w:name="_Toc442867902"/>
      <w:bookmarkStart w:id="2043" w:name="_Toc442953835"/>
      <w:bookmarkStart w:id="2044" w:name="_Toc443316565"/>
      <w:r w:rsidRPr="0009799E">
        <w:t>5.</w:t>
      </w:r>
      <w:r w:rsidR="00F87D37">
        <w:t>32</w:t>
      </w:r>
      <w:r w:rsidRPr="00FC4E3D">
        <w:t>.2</w:t>
      </w:r>
      <w:r w:rsidRPr="00FC4E3D">
        <w:tab/>
        <w:t>Potential Service Requirements</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FF3E96" w:rsidRDefault="00720D53" w:rsidP="005708D6">
      <w:pPr>
        <w:pStyle w:val="B1"/>
      </w:pPr>
      <w:r>
        <w:t>-</w:t>
      </w:r>
      <w:r>
        <w:tab/>
      </w:r>
      <w:r w:rsidR="00EA194E" w:rsidRPr="00FF3E96">
        <w:t xml:space="preserve">Average End User Throughput is </w:t>
      </w:r>
      <w:r w:rsidR="00EA194E" w:rsidRPr="00720D53">
        <w:rPr>
          <w:rFonts w:eastAsia="SimSun"/>
        </w:rPr>
        <w:t>[</w:t>
      </w:r>
      <w:r w:rsidR="00EA194E" w:rsidRPr="00FF3E96">
        <w:t>100</w:t>
      </w:r>
      <w:r w:rsidR="00EA194E" w:rsidRPr="00720D53">
        <w:rPr>
          <w:rFonts w:eastAsia="SimSun"/>
        </w:rPr>
        <w:t>]</w:t>
      </w:r>
      <w:r w:rsidR="00EA194E" w:rsidRPr="00FF3E96">
        <w:t xml:space="preserve"> Mbps (DL)</w:t>
      </w:r>
    </w:p>
    <w:p w:rsidR="00EA194E" w:rsidRPr="00FF3E96" w:rsidRDefault="00720D53" w:rsidP="005708D6">
      <w:pPr>
        <w:pStyle w:val="B1"/>
      </w:pPr>
      <w:r>
        <w:t>-</w:t>
      </w:r>
      <w:r>
        <w:tab/>
      </w:r>
      <w:r w:rsidR="00EA194E" w:rsidRPr="00FF3E96">
        <w:t>Latency (end-to-end)</w:t>
      </w:r>
      <w:r w:rsidR="00EA194E" w:rsidRPr="00720D53">
        <w:rPr>
          <w:rFonts w:eastAsia="SimSun"/>
        </w:rPr>
        <w:t xml:space="preserve"> </w:t>
      </w:r>
      <w:r w:rsidR="00EA194E" w:rsidRPr="00FF3E96">
        <w:t xml:space="preserve">is less than </w:t>
      </w:r>
      <w:r w:rsidR="00EA194E" w:rsidRPr="00720D53">
        <w:rPr>
          <w:rFonts w:eastAsia="SimSun"/>
        </w:rPr>
        <w:t>[</w:t>
      </w:r>
      <w:r w:rsidR="00EA194E" w:rsidRPr="00FF3E96">
        <w:t>1</w:t>
      </w:r>
      <w:r w:rsidR="00EA194E" w:rsidRPr="00720D53">
        <w:rPr>
          <w:rFonts w:eastAsia="SimSun"/>
        </w:rPr>
        <w:t>]</w:t>
      </w:r>
      <w:r w:rsidR="005E3B33" w:rsidRPr="00720D53">
        <w:rPr>
          <w:rFonts w:eastAsia="SimSun"/>
        </w:rPr>
        <w:t xml:space="preserve"> </w:t>
      </w:r>
      <w:r w:rsidR="00EA194E" w:rsidRPr="00FF3E96">
        <w:t>s</w:t>
      </w:r>
    </w:p>
    <w:p w:rsidR="00EA194E" w:rsidRPr="00720D53" w:rsidRDefault="00720D53" w:rsidP="005708D6">
      <w:pPr>
        <w:pStyle w:val="B1"/>
        <w:rPr>
          <w:rFonts w:eastAsia="SimSun"/>
        </w:rPr>
      </w:pPr>
      <w:r>
        <w:t>-</w:t>
      </w:r>
      <w:r>
        <w:tab/>
      </w:r>
      <w:r w:rsidR="00EA194E" w:rsidRPr="00FF3E96">
        <w:t xml:space="preserve">Latency (over the air) is less than </w:t>
      </w:r>
      <w:r w:rsidR="00EA194E" w:rsidRPr="00720D53">
        <w:rPr>
          <w:rFonts w:eastAsia="SimSun"/>
        </w:rPr>
        <w:t>[</w:t>
      </w:r>
      <w:r w:rsidR="00EA194E" w:rsidRPr="00FF3E96">
        <w:t>200</w:t>
      </w:r>
      <w:r w:rsidR="00EA194E" w:rsidRPr="00720D53">
        <w:rPr>
          <w:rFonts w:eastAsia="SimSun"/>
        </w:rPr>
        <w:t>]</w:t>
      </w:r>
      <w:r w:rsidR="00EA194E" w:rsidRPr="00FF3E96">
        <w:t xml:space="preserve"> ms</w:t>
      </w:r>
    </w:p>
    <w:p w:rsidR="00EA194E" w:rsidRPr="00720D53" w:rsidRDefault="00720D53" w:rsidP="005708D6">
      <w:pPr>
        <w:pStyle w:val="B1"/>
        <w:rPr>
          <w:rFonts w:eastAsia="SimSun"/>
        </w:rPr>
      </w:pPr>
      <w:r>
        <w:rPr>
          <w:rFonts w:eastAsia="SimSun"/>
        </w:rPr>
        <w:t>-</w:t>
      </w:r>
      <w:r>
        <w:rPr>
          <w:rFonts w:eastAsia="SimSun"/>
        </w:rPr>
        <w:tab/>
      </w:r>
      <w:r w:rsidR="00EA194E" w:rsidRPr="00720D53">
        <w:rPr>
          <w:rFonts w:eastAsia="SimSun"/>
        </w:rPr>
        <w:t>Speed is up to 100 km/h (from [4] Dense Urban)</w:t>
      </w:r>
    </w:p>
    <w:p w:rsidR="00EA194E" w:rsidRPr="00414670" w:rsidRDefault="00EA194E" w:rsidP="008D42E9">
      <w:pPr>
        <w:pStyle w:val="EditorsNote"/>
        <w:rPr>
          <w:rFonts w:eastAsia="SimSun"/>
          <w:lang w:eastAsia="zh-CN"/>
        </w:rPr>
      </w:pPr>
      <w:r w:rsidRPr="00414670">
        <w:rPr>
          <w:rFonts w:eastAsia="SimSun"/>
          <w:lang w:eastAsia="zh-CN"/>
        </w:rPr>
        <w:t>Editor’s Note</w:t>
      </w:r>
      <w:r w:rsidR="009C63CA">
        <w:rPr>
          <w:rFonts w:eastAsia="SimSun"/>
          <w:lang w:eastAsia="zh-CN"/>
        </w:rPr>
        <w:t xml:space="preserve"> 1</w:t>
      </w:r>
      <w:r w:rsidRPr="00414670">
        <w:rPr>
          <w:rFonts w:eastAsia="SimSun"/>
          <w:lang w:eastAsia="zh-CN"/>
        </w:rPr>
        <w:t>: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720D53" w:rsidRDefault="00720D53" w:rsidP="008D42E9">
      <w:pPr>
        <w:pStyle w:val="B1"/>
      </w:pPr>
      <w:r>
        <w:t>-</w:t>
      </w:r>
      <w:r>
        <w:tab/>
      </w:r>
      <w:r w:rsidR="00EA194E" w:rsidRPr="00720D53">
        <w:t xml:space="preserve">Average End User Throughput </w:t>
      </w:r>
      <w:r w:rsidR="00EA194E" w:rsidRPr="00720D53">
        <w:rPr>
          <w:rFonts w:eastAsia="SimSun"/>
        </w:rPr>
        <w:t>greater than [10]</w:t>
      </w:r>
      <w:r w:rsidR="00EA194E" w:rsidRPr="00720D53">
        <w:t xml:space="preserve"> Mbps (DL and UL)</w:t>
      </w:r>
    </w:p>
    <w:p w:rsidR="00EA194E" w:rsidRPr="0083164A" w:rsidRDefault="00720D53" w:rsidP="008D42E9">
      <w:pPr>
        <w:pStyle w:val="B1"/>
      </w:pPr>
      <w:r>
        <w:t>-</w:t>
      </w:r>
      <w:r>
        <w:tab/>
      </w:r>
      <w:r w:rsidR="00EA194E" w:rsidRPr="00720D53">
        <w:t>Latency (end-to-end)</w:t>
      </w:r>
      <w:r w:rsidR="00EA194E" w:rsidRPr="00720D53">
        <w:rPr>
          <w:rFonts w:eastAsia="SimSun"/>
        </w:rPr>
        <w:t xml:space="preserve"> </w:t>
      </w:r>
      <w:r w:rsidR="00EA194E" w:rsidRPr="00720D53">
        <w:t xml:space="preserve">less than </w:t>
      </w:r>
      <w:r w:rsidR="00EA194E" w:rsidRPr="008C70A5">
        <w:rPr>
          <w:rFonts w:eastAsia="SimSun"/>
        </w:rPr>
        <w:t>[</w:t>
      </w:r>
      <w:r w:rsidR="00EA194E" w:rsidRPr="008C70A5">
        <w:t>1</w:t>
      </w:r>
      <w:r w:rsidR="00EA194E" w:rsidRPr="0083164A">
        <w:rPr>
          <w:rFonts w:eastAsia="SimSun"/>
        </w:rPr>
        <w:t>50] m</w:t>
      </w:r>
      <w:r w:rsidR="00EA194E" w:rsidRPr="0083164A">
        <w:t>s</w:t>
      </w:r>
    </w:p>
    <w:p w:rsidR="00EA194E" w:rsidRPr="00720D53" w:rsidRDefault="00720D53" w:rsidP="008D42E9">
      <w:pPr>
        <w:pStyle w:val="B1"/>
        <w:rPr>
          <w:rFonts w:eastAsia="SimSun"/>
        </w:rPr>
      </w:pPr>
      <w:r>
        <w:t>-</w:t>
      </w:r>
      <w:r>
        <w:tab/>
      </w:r>
      <w:r w:rsidR="00EA194E" w:rsidRPr="00720D53">
        <w:t xml:space="preserve">Latency (over the air) less than </w:t>
      </w:r>
      <w:r w:rsidR="00EA194E" w:rsidRPr="00720D53">
        <w:rPr>
          <w:rFonts w:eastAsia="SimSun"/>
        </w:rPr>
        <w:t>[</w:t>
      </w:r>
      <w:r w:rsidR="00EA194E" w:rsidRPr="00720D53">
        <w:t>30</w:t>
      </w:r>
      <w:r w:rsidR="00EA194E" w:rsidRPr="00720D53">
        <w:rPr>
          <w:rFonts w:eastAsia="SimSun"/>
        </w:rPr>
        <w:t>]</w:t>
      </w:r>
      <w:r w:rsidR="00EA194E" w:rsidRPr="00720D53">
        <w:t xml:space="preserve"> ms</w:t>
      </w:r>
    </w:p>
    <w:p w:rsidR="00EA194E" w:rsidRPr="00720D53" w:rsidRDefault="00720D53" w:rsidP="008D42E9">
      <w:pPr>
        <w:pStyle w:val="B1"/>
        <w:rPr>
          <w:rFonts w:eastAsia="SimSun"/>
        </w:rPr>
      </w:pPr>
      <w:r>
        <w:t>-</w:t>
      </w:r>
      <w:r>
        <w:tab/>
      </w:r>
      <w:r w:rsidR="00EA194E" w:rsidRPr="00720D53">
        <w:t>Speed up to 100 km/h</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2</w:t>
      </w:r>
      <w:r w:rsidRPr="00720D53">
        <w:rPr>
          <w:rFonts w:eastAsia="SimSun"/>
        </w:rPr>
        <w:t>: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85185C" w:rsidRDefault="00720D53" w:rsidP="008D42E9">
      <w:pPr>
        <w:pStyle w:val="B1"/>
      </w:pPr>
      <w:r>
        <w:t>-</w:t>
      </w:r>
      <w:r>
        <w:tab/>
      </w:r>
      <w:r w:rsidR="00EA194E" w:rsidRPr="0085185C">
        <w:t xml:space="preserve">Average End User Throughput </w:t>
      </w:r>
      <w:r w:rsidR="00EA194E" w:rsidRPr="00720D53">
        <w:rPr>
          <w:rFonts w:eastAsia="SimSun"/>
        </w:rPr>
        <w:t>greater than [5</w:t>
      </w:r>
      <w:r w:rsidR="00EA194E" w:rsidRPr="0085185C">
        <w:t>0</w:t>
      </w:r>
      <w:r w:rsidR="00EA194E" w:rsidRPr="00720D53">
        <w:rPr>
          <w:rFonts w:eastAsia="SimSun"/>
        </w:rPr>
        <w:t>-120]</w:t>
      </w:r>
      <w:r w:rsidR="00EA194E" w:rsidRPr="0085185C">
        <w:t xml:space="preserve"> Mbps (DL or UL)</w:t>
      </w:r>
    </w:p>
    <w:p w:rsidR="00EA194E" w:rsidRPr="0085185C" w:rsidRDefault="00720D53" w:rsidP="008D42E9">
      <w:pPr>
        <w:pStyle w:val="B1"/>
      </w:pPr>
      <w:r>
        <w:t>-</w:t>
      </w:r>
      <w:r>
        <w:tab/>
      </w:r>
      <w:r w:rsidR="00EA194E" w:rsidRPr="0085185C">
        <w:t>Latency (end-to-end)</w:t>
      </w:r>
      <w:r w:rsidR="00EA194E" w:rsidRPr="00720D53">
        <w:rPr>
          <w:rFonts w:eastAsia="SimSun"/>
        </w:rPr>
        <w:t xml:space="preserve"> </w:t>
      </w:r>
      <w:r w:rsidR="00EA194E" w:rsidRPr="0085185C">
        <w:t xml:space="preserve">less than </w:t>
      </w:r>
      <w:r w:rsidR="00EA194E" w:rsidRPr="00720D53">
        <w:rPr>
          <w:rFonts w:eastAsia="SimSun"/>
        </w:rPr>
        <w:t>[7.5] m</w:t>
      </w:r>
      <w:r w:rsidR="00EA194E" w:rsidRPr="0085185C">
        <w:t>s</w:t>
      </w:r>
    </w:p>
    <w:p w:rsidR="001C1C33" w:rsidRPr="00720D53" w:rsidRDefault="00FF3E96" w:rsidP="008D42E9">
      <w:pPr>
        <w:pStyle w:val="B1"/>
        <w:rPr>
          <w:rFonts w:eastAsia="SimSun"/>
        </w:rPr>
      </w:pPr>
      <w:r>
        <w:t>-</w:t>
      </w:r>
      <w:r>
        <w:tab/>
      </w:r>
      <w:r w:rsidR="00EA194E" w:rsidRPr="00A3281C">
        <w:t xml:space="preserve">Latency (over the air) less than </w:t>
      </w:r>
      <w:r w:rsidR="00EA194E" w:rsidRPr="00720D53">
        <w:rPr>
          <w:rFonts w:eastAsia="SimSun"/>
        </w:rPr>
        <w:t>[</w:t>
      </w:r>
      <w:r w:rsidR="00EA194E" w:rsidRPr="00720D53">
        <w:t>1.</w:t>
      </w:r>
      <w:r w:rsidR="00EA194E" w:rsidRPr="00720D53">
        <w:rPr>
          <w:rFonts w:eastAsia="SimSun"/>
        </w:rPr>
        <w:t>5]</w:t>
      </w:r>
      <w:r w:rsidR="00EA194E" w:rsidRPr="00720D53">
        <w:t xml:space="preserve"> ms</w:t>
      </w:r>
    </w:p>
    <w:p w:rsidR="00991D47" w:rsidRPr="00720D53" w:rsidRDefault="00FF3E96" w:rsidP="008D42E9">
      <w:pPr>
        <w:pStyle w:val="B1"/>
        <w:rPr>
          <w:rFonts w:eastAsia="SimSun"/>
        </w:rPr>
      </w:pPr>
      <w:r w:rsidRPr="00720D53">
        <w:rPr>
          <w:rFonts w:eastAsia="SimSun"/>
        </w:rPr>
        <w:t>-</w:t>
      </w:r>
      <w:r w:rsidRPr="00720D53">
        <w:rPr>
          <w:rFonts w:eastAsia="SimSun"/>
        </w:rPr>
        <w:tab/>
      </w:r>
      <w:r w:rsidR="00EA194E" w:rsidRPr="00720D53">
        <w:rPr>
          <w:rFonts w:eastAsia="SimSun"/>
        </w:rPr>
        <w:t>Speed is up to 100 km/h</w:t>
      </w:r>
      <w:r w:rsidR="00991D47" w:rsidRPr="00720D53">
        <w:rPr>
          <w:rFonts w:eastAsia="SimSun"/>
        </w:rPr>
        <w:t>.</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3</w:t>
      </w:r>
      <w:r w:rsidRPr="00720D53">
        <w:rPr>
          <w:rFonts w:eastAsia="SimSun"/>
        </w:rPr>
        <w:t>: The jitter for the high definition video is FFS.</w:t>
      </w:r>
    </w:p>
    <w:p w:rsidR="00EA194E" w:rsidRPr="00720D53" w:rsidRDefault="00EA194E" w:rsidP="008D42E9">
      <w:pPr>
        <w:pStyle w:val="EditorsNote"/>
        <w:rPr>
          <w:rFonts w:eastAsia="SimSun"/>
        </w:rPr>
      </w:pPr>
      <w:r w:rsidRPr="00720D53">
        <w:rPr>
          <w:rFonts w:eastAsia="SimSun"/>
        </w:rPr>
        <w:t>Editor’s Note</w:t>
      </w:r>
      <w:r w:rsidR="009C63CA" w:rsidRPr="00720D53">
        <w:rPr>
          <w:rFonts w:eastAsia="SimSun"/>
        </w:rPr>
        <w:t xml:space="preserve"> 4</w:t>
      </w:r>
      <w:r w:rsidRPr="00720D53">
        <w:rPr>
          <w:rFonts w:eastAsia="SimSun"/>
        </w:rPr>
        <w:t>: Power efficiency in the infrastructure and terminal needs to be taken into consideration.</w:t>
      </w:r>
    </w:p>
    <w:p w:rsidR="00EA194E" w:rsidRPr="00414670" w:rsidRDefault="00EA194E" w:rsidP="00EA194E">
      <w:pPr>
        <w:pStyle w:val="Heading3"/>
      </w:pPr>
      <w:bookmarkStart w:id="2045" w:name="_Toc434174756"/>
      <w:bookmarkStart w:id="2046" w:name="_Toc436299363"/>
      <w:bookmarkStart w:id="2047" w:name="_Toc436300408"/>
      <w:bookmarkStart w:id="2048" w:name="_Toc442341024"/>
      <w:bookmarkStart w:id="2049" w:name="_Toc442345215"/>
      <w:bookmarkStart w:id="2050" w:name="_Toc442345595"/>
      <w:bookmarkStart w:id="2051" w:name="_Toc442345976"/>
      <w:bookmarkStart w:id="2052" w:name="_Toc442867009"/>
      <w:bookmarkStart w:id="2053" w:name="_Toc442867903"/>
      <w:bookmarkStart w:id="2054" w:name="_Toc442953836"/>
      <w:bookmarkStart w:id="2055" w:name="_Toc443316566"/>
      <w:r w:rsidRPr="00414670">
        <w:t>5.</w:t>
      </w:r>
      <w:r w:rsidR="001C4BB7">
        <w:t>32</w:t>
      </w:r>
      <w:r w:rsidRPr="00414670">
        <w:t>.3</w:t>
      </w:r>
      <w:r w:rsidRPr="00414670">
        <w:tab/>
        <w:t>Potential Operational Requirements</w:t>
      </w:r>
      <w:bookmarkEnd w:id="2045"/>
      <w:bookmarkEnd w:id="2046"/>
      <w:bookmarkEnd w:id="2047"/>
      <w:bookmarkEnd w:id="2048"/>
      <w:bookmarkEnd w:id="2049"/>
      <w:bookmarkEnd w:id="2050"/>
      <w:bookmarkEnd w:id="2051"/>
      <w:bookmarkEnd w:id="2052"/>
      <w:bookmarkEnd w:id="2053"/>
      <w:bookmarkEnd w:id="2054"/>
      <w:bookmarkEnd w:id="2055"/>
    </w:p>
    <w:p w:rsidR="00E82292" w:rsidRPr="008B67E3" w:rsidRDefault="00E82292" w:rsidP="00E82292">
      <w:pPr>
        <w:rPr>
          <w:rFonts w:eastAsia="MS Mincho"/>
          <w:lang w:eastAsia="ja-JP"/>
        </w:rPr>
      </w:pPr>
      <w:r>
        <w:rPr>
          <w:rFonts w:eastAsia="MS Mincho"/>
          <w:lang w:eastAsia="ja-JP"/>
        </w:rPr>
        <w:t>Void.</w:t>
      </w:r>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2056" w:name="_Toc434174757"/>
      <w:bookmarkStart w:id="2057" w:name="_Toc436299364"/>
      <w:bookmarkStart w:id="2058" w:name="_Toc436300409"/>
      <w:bookmarkStart w:id="2059" w:name="_Toc442341025"/>
      <w:bookmarkStart w:id="2060" w:name="_Toc442345216"/>
      <w:bookmarkStart w:id="2061" w:name="_Toc442345596"/>
      <w:bookmarkStart w:id="2062" w:name="_Toc442345977"/>
      <w:bookmarkStart w:id="2063" w:name="_Toc442797472"/>
      <w:bookmarkStart w:id="2064" w:name="_Toc442799975"/>
      <w:bookmarkStart w:id="2065" w:name="_Toc442867010"/>
      <w:bookmarkStart w:id="2066" w:name="_Toc442867904"/>
      <w:bookmarkStart w:id="2067" w:name="_Toc442953837"/>
      <w:bookmarkStart w:id="2068" w:name="_Toc443316567"/>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rsidR="00EA194E" w:rsidRPr="00414670" w:rsidRDefault="00EA194E" w:rsidP="00EA194E">
      <w:pPr>
        <w:pStyle w:val="Heading3"/>
      </w:pPr>
      <w:bookmarkStart w:id="2069" w:name="_Toc434174758"/>
      <w:bookmarkStart w:id="2070" w:name="_Toc436299365"/>
      <w:bookmarkStart w:id="2071" w:name="_Toc436300410"/>
      <w:bookmarkStart w:id="2072" w:name="_Toc442341026"/>
      <w:bookmarkStart w:id="2073" w:name="_Toc442345217"/>
      <w:bookmarkStart w:id="2074" w:name="_Toc442345597"/>
      <w:bookmarkStart w:id="2075" w:name="_Toc442345978"/>
      <w:bookmarkStart w:id="2076" w:name="_Toc442797473"/>
      <w:bookmarkStart w:id="2077" w:name="_Toc442799976"/>
      <w:bookmarkStart w:id="2078" w:name="_Toc442867011"/>
      <w:bookmarkStart w:id="2079" w:name="_Toc442867905"/>
      <w:bookmarkStart w:id="2080" w:name="_Toc442953838"/>
      <w:bookmarkStart w:id="2081" w:name="_Toc443316568"/>
      <w:r w:rsidRPr="00414670">
        <w:t>5.</w:t>
      </w:r>
      <w:r w:rsidR="001C4BB7">
        <w:t>3</w:t>
      </w:r>
      <w:r w:rsidRPr="00414670">
        <w:rPr>
          <w:rFonts w:eastAsia="SimSun"/>
          <w:lang w:eastAsia="zh-CN"/>
        </w:rPr>
        <w:t>3</w:t>
      </w:r>
      <w:r w:rsidRPr="00414670">
        <w:t>.1</w:t>
      </w:r>
      <w:r w:rsidRPr="00414670">
        <w:tab/>
        <w:t>Description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xml:space="preserve">],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w:t>
      </w:r>
      <w:r w:rsidR="00EA194E" w:rsidRPr="00414670">
        <w:rPr>
          <w:rFonts w:eastAsia="SimSun"/>
          <w:lang w:eastAsia="zh-CN"/>
        </w:rPr>
        <w:lastRenderedPageBreak/>
        <w:t>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4674" w:rsidP="008D42E9">
      <w:pPr>
        <w:pStyle w:val="NO"/>
        <w:rPr>
          <w:rFonts w:eastAsia="SimSun"/>
          <w:lang w:eastAsia="zh-CN"/>
        </w:rPr>
      </w:pPr>
      <w:r w:rsidRPr="00414670">
        <w:rPr>
          <w:rFonts w:eastAsia="SimSun"/>
          <w:lang w:eastAsia="zh-CN"/>
        </w:rPr>
        <w:t>N</w:t>
      </w:r>
      <w:r>
        <w:rPr>
          <w:rFonts w:eastAsia="SimSun"/>
          <w:lang w:eastAsia="zh-CN"/>
        </w:rPr>
        <w:t>OTE:</w:t>
      </w:r>
      <w:r>
        <w:rPr>
          <w:rFonts w:eastAsia="SimSun"/>
          <w:lang w:eastAsia="zh-CN"/>
        </w:rPr>
        <w:tab/>
        <w:t>S</w:t>
      </w:r>
      <w:r w:rsidR="00EA194E" w:rsidRPr="00414670">
        <w:rPr>
          <w:rFonts w:eastAsia="SimSun"/>
          <w:lang w:eastAsia="zh-CN"/>
        </w:rPr>
        <w:t xml:space="preserve">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w:t>
      </w:r>
      <w:proofErr w:type="gramStart"/>
      <w:r w:rsidR="00EA194E" w:rsidRPr="00414670">
        <w:rPr>
          <w:rFonts w:eastAsia="SimSun"/>
          <w:lang w:eastAsia="zh-CN"/>
        </w:rPr>
        <w:t>are</w:t>
      </w:r>
      <w:proofErr w:type="gramEnd"/>
      <w:r w:rsidR="00EA194E" w:rsidRPr="00414670">
        <w:rPr>
          <w:rFonts w:eastAsia="SimSun"/>
          <w:lang w:eastAsia="zh-CN"/>
        </w:rPr>
        <w:t xml:space="preserve"> required.</w:t>
      </w:r>
    </w:p>
    <w:p w:rsidR="00EA194E" w:rsidRPr="00414670" w:rsidRDefault="00EA194E" w:rsidP="00EA194E">
      <w:pPr>
        <w:pStyle w:val="Heading3"/>
      </w:pPr>
      <w:bookmarkStart w:id="2082" w:name="_Toc434174759"/>
      <w:bookmarkStart w:id="2083" w:name="_Toc436299366"/>
      <w:bookmarkStart w:id="2084" w:name="_Toc436300411"/>
      <w:bookmarkStart w:id="2085" w:name="_Toc442341027"/>
      <w:bookmarkStart w:id="2086" w:name="_Toc442345218"/>
      <w:bookmarkStart w:id="2087" w:name="_Toc442345598"/>
      <w:bookmarkStart w:id="2088" w:name="_Toc442345979"/>
      <w:bookmarkStart w:id="2089" w:name="_Toc442797474"/>
      <w:bookmarkStart w:id="2090" w:name="_Toc442799977"/>
      <w:bookmarkStart w:id="2091" w:name="_Toc442867012"/>
      <w:bookmarkStart w:id="2092" w:name="_Toc442867906"/>
      <w:bookmarkStart w:id="2093" w:name="_Toc442953839"/>
      <w:bookmarkStart w:id="2094" w:name="_Toc443316569"/>
      <w:r w:rsidRPr="00414670">
        <w:t>5.</w:t>
      </w:r>
      <w:r w:rsidR="00D3181D">
        <w:t>3</w:t>
      </w:r>
      <w:r w:rsidRPr="00414670">
        <w:rPr>
          <w:rFonts w:eastAsia="SimSun"/>
          <w:lang w:eastAsia="zh-CN"/>
        </w:rPr>
        <w:t>3</w:t>
      </w:r>
      <w:r w:rsidRPr="00414670">
        <w:t>.2</w:t>
      </w:r>
      <w:r w:rsidRPr="00414670">
        <w:tab/>
        <w:t>Potential Service Requirements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r w:rsidR="00817A31">
        <w:rPr>
          <w:rFonts w:eastAsia="SimSun"/>
          <w:lang w:eastAsia="zh-CN"/>
        </w:rPr>
        <w:t>,</w:t>
      </w:r>
      <w:r w:rsidRPr="00546D98">
        <w:rPr>
          <w:rFonts w:eastAsia="SimSun"/>
          <w:lang w:eastAsia="zh-CN"/>
        </w:rPr>
        <w:t xml:space="preserve"> </w:t>
      </w:r>
      <w:r w:rsidR="00817A31" w:rsidRPr="00C77EC1">
        <w:rPr>
          <w:rFonts w:eastAsia="SimSun"/>
          <w:lang w:eastAsia="zh-CN"/>
        </w:rPr>
        <w:t>tens of Mbps per device in a dense environment</w:t>
      </w:r>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2095" w:name="_Toc434174760"/>
      <w:bookmarkStart w:id="2096" w:name="_Toc436299367"/>
      <w:bookmarkStart w:id="2097" w:name="_Toc436300412"/>
      <w:bookmarkStart w:id="2098" w:name="_Toc442341028"/>
      <w:bookmarkStart w:id="2099" w:name="_Toc442345219"/>
      <w:bookmarkStart w:id="2100" w:name="_Toc442345599"/>
      <w:bookmarkStart w:id="2101" w:name="_Toc442345980"/>
      <w:bookmarkStart w:id="2102" w:name="_Toc442867013"/>
      <w:bookmarkStart w:id="2103" w:name="_Toc442867907"/>
      <w:bookmarkStart w:id="2104" w:name="_Toc442953840"/>
      <w:bookmarkStart w:id="2105" w:name="_Toc443316570"/>
      <w:r w:rsidRPr="00414670">
        <w:t>5.</w:t>
      </w:r>
      <w:r w:rsidR="00D3181D">
        <w:t>3</w:t>
      </w:r>
      <w:r w:rsidRPr="00414670">
        <w:rPr>
          <w:rFonts w:eastAsia="SimSun"/>
          <w:lang w:eastAsia="zh-CN"/>
        </w:rPr>
        <w:t>3</w:t>
      </w:r>
      <w:r w:rsidRPr="00414670">
        <w:t>.3</w:t>
      </w:r>
      <w:r w:rsidRPr="00414670">
        <w:tab/>
        <w:t>Potential Operational Requirements</w:t>
      </w:r>
      <w:bookmarkEnd w:id="2095"/>
      <w:bookmarkEnd w:id="2096"/>
      <w:bookmarkEnd w:id="2097"/>
      <w:bookmarkEnd w:id="2098"/>
      <w:bookmarkEnd w:id="2099"/>
      <w:bookmarkEnd w:id="2100"/>
      <w:bookmarkEnd w:id="2101"/>
      <w:bookmarkEnd w:id="2102"/>
      <w:bookmarkEnd w:id="2103"/>
      <w:bookmarkEnd w:id="2104"/>
      <w:bookmarkEnd w:id="2105"/>
    </w:p>
    <w:p w:rsidR="00E82292" w:rsidRPr="008B67E3" w:rsidRDefault="00E82292" w:rsidP="00E82292">
      <w:pPr>
        <w:rPr>
          <w:rFonts w:eastAsia="MS Mincho"/>
          <w:lang w:eastAsia="ja-JP"/>
        </w:rPr>
      </w:pPr>
      <w:r>
        <w:rPr>
          <w:rFonts w:eastAsia="MS Mincho"/>
          <w:lang w:eastAsia="ja-JP"/>
        </w:rPr>
        <w:t>Void.</w:t>
      </w:r>
    </w:p>
    <w:p w:rsidR="00E22743" w:rsidRPr="00414670" w:rsidRDefault="00E22743" w:rsidP="0056284B">
      <w:pPr>
        <w:rPr>
          <w:rFonts w:eastAsia="SimSun"/>
          <w:lang w:eastAsia="ko-KR"/>
        </w:rPr>
      </w:pPr>
    </w:p>
    <w:p w:rsidR="00721573" w:rsidRPr="00414670" w:rsidRDefault="00721573" w:rsidP="00721573">
      <w:pPr>
        <w:pStyle w:val="Heading2"/>
      </w:pPr>
      <w:bookmarkStart w:id="2106" w:name="_Toc434174761"/>
      <w:bookmarkStart w:id="2107" w:name="_Toc436299368"/>
      <w:bookmarkStart w:id="2108" w:name="_Toc436300413"/>
      <w:bookmarkStart w:id="2109" w:name="_Toc442341029"/>
      <w:bookmarkStart w:id="2110" w:name="_Toc442345220"/>
      <w:bookmarkStart w:id="2111" w:name="_Toc442345600"/>
      <w:bookmarkStart w:id="2112" w:name="_Toc442345981"/>
      <w:bookmarkStart w:id="2113" w:name="_Toc442797475"/>
      <w:bookmarkStart w:id="2114" w:name="_Toc442799978"/>
      <w:bookmarkStart w:id="2115" w:name="_Toc442867014"/>
      <w:bookmarkStart w:id="2116" w:name="_Toc442867908"/>
      <w:bookmarkStart w:id="2117" w:name="_Toc442953841"/>
      <w:bookmarkStart w:id="2118" w:name="_Toc443316571"/>
      <w:r w:rsidRPr="00414670">
        <w:t>5.</w:t>
      </w:r>
      <w:r w:rsidR="004072C5">
        <w:t>3</w:t>
      </w:r>
      <w:r w:rsidRPr="00414670">
        <w:t>4</w:t>
      </w:r>
      <w:r w:rsidRPr="00414670">
        <w:tab/>
        <w:t>Mobility on demand</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rsidR="00721573" w:rsidRPr="00414670" w:rsidRDefault="00721573" w:rsidP="00721573">
      <w:pPr>
        <w:pStyle w:val="Heading3"/>
      </w:pPr>
      <w:bookmarkStart w:id="2119" w:name="_Toc434174762"/>
      <w:bookmarkStart w:id="2120" w:name="_Toc436299369"/>
      <w:bookmarkStart w:id="2121" w:name="_Toc436300414"/>
      <w:bookmarkStart w:id="2122" w:name="_Toc442341030"/>
      <w:bookmarkStart w:id="2123" w:name="_Toc442345221"/>
      <w:bookmarkStart w:id="2124" w:name="_Toc442345601"/>
      <w:bookmarkStart w:id="2125" w:name="_Toc442345982"/>
      <w:bookmarkStart w:id="2126" w:name="_Toc442797476"/>
      <w:bookmarkStart w:id="2127" w:name="_Toc442799979"/>
      <w:bookmarkStart w:id="2128" w:name="_Toc442867015"/>
      <w:bookmarkStart w:id="2129" w:name="_Toc442867909"/>
      <w:bookmarkStart w:id="2130" w:name="_Toc442953842"/>
      <w:bookmarkStart w:id="2131" w:name="_Toc443316572"/>
      <w:r w:rsidRPr="00414670">
        <w:t>5.</w:t>
      </w:r>
      <w:r w:rsidR="004072C5">
        <w:t>3</w:t>
      </w:r>
      <w:r w:rsidRPr="00414670">
        <w:t>4.1</w:t>
      </w:r>
      <w:r w:rsidRPr="00414670">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rsidR="00721573" w:rsidRPr="00414670" w:rsidRDefault="00721573" w:rsidP="00A50B10">
      <w:r w:rsidRPr="00414670">
        <w:t xml:space="preserve">As illustrated in both the 4G </w:t>
      </w:r>
      <w:proofErr w:type="gramStart"/>
      <w:r w:rsidRPr="00414670">
        <w:t>Americas</w:t>
      </w:r>
      <w:proofErr w:type="gramEnd"/>
      <w:r w:rsidRPr="00414670">
        <w:t xml:space="preserve">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 xml:space="preserve">It is worth noting that different applications may require different levels of mobility hiding support. While for instance some applications may not require the network to maintain the same IP address during mobility events, the applications </w:t>
      </w:r>
      <w:r w:rsidRPr="00414670">
        <w:lastRenderedPageBreak/>
        <w:t>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2132" w:name="_Toc434174763"/>
      <w:bookmarkStart w:id="2133" w:name="_Toc436299370"/>
      <w:bookmarkStart w:id="2134" w:name="_Toc436300415"/>
      <w:bookmarkStart w:id="2135" w:name="_Toc442341031"/>
      <w:bookmarkStart w:id="2136" w:name="_Toc442345222"/>
      <w:bookmarkStart w:id="2137" w:name="_Toc442345602"/>
      <w:bookmarkStart w:id="2138" w:name="_Toc442345983"/>
      <w:bookmarkStart w:id="2139" w:name="_Toc442797477"/>
      <w:bookmarkStart w:id="2140" w:name="_Toc442799980"/>
      <w:bookmarkStart w:id="2141" w:name="_Toc442867016"/>
      <w:bookmarkStart w:id="2142" w:name="_Toc442867910"/>
      <w:bookmarkStart w:id="2143" w:name="_Toc442953843"/>
      <w:bookmarkStart w:id="2144" w:name="_Toc443316573"/>
      <w:r w:rsidRPr="00414670">
        <w:t>5.</w:t>
      </w:r>
      <w:r w:rsidR="00B12A4A">
        <w:t>3</w:t>
      </w:r>
      <w:r w:rsidRPr="00414670">
        <w:t>4.2</w:t>
      </w:r>
      <w:r w:rsidRPr="00414670">
        <w:tab/>
        <w:t>Potential Service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r>
      <w:proofErr w:type="gramStart"/>
      <w:r w:rsidRPr="00414670">
        <w:rPr>
          <w:rFonts w:eastAsia="MS Mincho"/>
          <w:lang w:eastAsia="ja-JP"/>
        </w:rPr>
        <w:t>minimizing</w:t>
      </w:r>
      <w:proofErr w:type="gramEnd"/>
      <w:r w:rsidRPr="00414670">
        <w:rPr>
          <w:rFonts w:eastAsia="MS Mincho"/>
          <w:lang w:eastAsia="ja-JP"/>
        </w:rPr>
        <w:t xml:space="preserve">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rsidP="008D42E9">
      <w:pPr>
        <w:pStyle w:val="EditorsNote"/>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2145" w:name="_Toc434174764"/>
      <w:bookmarkStart w:id="2146" w:name="_Toc436299371"/>
      <w:bookmarkStart w:id="2147" w:name="_Toc436300416"/>
      <w:bookmarkStart w:id="2148" w:name="_Toc442341032"/>
      <w:bookmarkStart w:id="2149" w:name="_Toc442345223"/>
      <w:bookmarkStart w:id="2150" w:name="_Toc442345603"/>
      <w:bookmarkStart w:id="2151" w:name="_Toc442345984"/>
      <w:bookmarkStart w:id="2152" w:name="_Toc442867017"/>
      <w:bookmarkStart w:id="2153" w:name="_Toc442867911"/>
      <w:bookmarkStart w:id="2154" w:name="_Toc442953844"/>
      <w:bookmarkStart w:id="2155" w:name="_Toc443316574"/>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2145"/>
      <w:bookmarkEnd w:id="2146"/>
      <w:bookmarkEnd w:id="2147"/>
      <w:bookmarkEnd w:id="2148"/>
      <w:bookmarkEnd w:id="2149"/>
      <w:bookmarkEnd w:id="2150"/>
      <w:bookmarkEnd w:id="2151"/>
      <w:bookmarkEnd w:id="2152"/>
      <w:bookmarkEnd w:id="2153"/>
      <w:bookmarkEnd w:id="2154"/>
      <w:bookmarkEnd w:id="2155"/>
    </w:p>
    <w:p w:rsidR="00E82292" w:rsidRPr="008B67E3" w:rsidRDefault="00E82292" w:rsidP="00E82292">
      <w:pPr>
        <w:rPr>
          <w:rFonts w:eastAsia="MS Mincho"/>
          <w:lang w:eastAsia="ja-JP"/>
        </w:rPr>
      </w:pPr>
      <w:r>
        <w:rPr>
          <w:rFonts w:eastAsia="MS Mincho"/>
          <w:lang w:eastAsia="ja-JP"/>
        </w:rPr>
        <w:t>Void.</w:t>
      </w:r>
    </w:p>
    <w:p w:rsidR="00721573" w:rsidRPr="00414670" w:rsidRDefault="00721573" w:rsidP="0056284B">
      <w:pPr>
        <w:rPr>
          <w:rFonts w:eastAsia="SimSun"/>
          <w:lang w:eastAsia="ko-KR"/>
        </w:rPr>
      </w:pPr>
    </w:p>
    <w:p w:rsidR="008A7887" w:rsidRPr="00414670" w:rsidRDefault="008A7887" w:rsidP="008A7887">
      <w:pPr>
        <w:pStyle w:val="Heading2"/>
      </w:pPr>
      <w:bookmarkStart w:id="2156" w:name="_Toc434174765"/>
      <w:bookmarkStart w:id="2157" w:name="_Toc436299372"/>
      <w:bookmarkStart w:id="2158" w:name="_Toc436300417"/>
      <w:bookmarkStart w:id="2159" w:name="_Toc442341033"/>
      <w:bookmarkStart w:id="2160" w:name="_Toc442345224"/>
      <w:bookmarkStart w:id="2161" w:name="_Toc442345604"/>
      <w:bookmarkStart w:id="2162" w:name="_Toc442345985"/>
      <w:bookmarkStart w:id="2163" w:name="_Toc442797478"/>
      <w:bookmarkStart w:id="2164" w:name="_Toc442799981"/>
      <w:bookmarkStart w:id="2165" w:name="_Toc442867018"/>
      <w:bookmarkStart w:id="2166" w:name="_Toc442867912"/>
      <w:bookmarkStart w:id="2167" w:name="_Toc442953845"/>
      <w:bookmarkStart w:id="2168" w:name="_Toc443316575"/>
      <w:r w:rsidRPr="00414670">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rsidR="008A7887" w:rsidRPr="00414670" w:rsidRDefault="008A7887" w:rsidP="008A7887">
      <w:pPr>
        <w:pStyle w:val="Heading3"/>
        <w:rPr>
          <w:rFonts w:eastAsia="SimSun"/>
        </w:rPr>
      </w:pPr>
      <w:bookmarkStart w:id="2169" w:name="_Toc434174766"/>
      <w:bookmarkStart w:id="2170" w:name="_Toc436299373"/>
      <w:bookmarkStart w:id="2171" w:name="_Toc436300418"/>
      <w:bookmarkStart w:id="2172" w:name="_Toc442341034"/>
      <w:bookmarkStart w:id="2173" w:name="_Toc442345225"/>
      <w:bookmarkStart w:id="2174" w:name="_Toc442345605"/>
      <w:bookmarkStart w:id="2175" w:name="_Toc442345986"/>
      <w:bookmarkStart w:id="2176" w:name="_Toc442797479"/>
      <w:bookmarkStart w:id="2177" w:name="_Toc442799982"/>
      <w:bookmarkStart w:id="2178" w:name="_Toc442867019"/>
      <w:bookmarkStart w:id="2179" w:name="_Toc442867913"/>
      <w:bookmarkStart w:id="2180" w:name="_Toc442953846"/>
      <w:bookmarkStart w:id="2181" w:name="_Toc443316576"/>
      <w:r w:rsidRPr="00414670">
        <w:t>5.</w:t>
      </w:r>
      <w:r w:rsidR="00203876">
        <w:t>3</w:t>
      </w:r>
      <w:r w:rsidRPr="00414670">
        <w:t>5.1</w:t>
      </w:r>
      <w:r w:rsidRPr="00414670">
        <w:tab/>
        <w:t>Description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rsidR="008A7887" w:rsidRDefault="00203876" w:rsidP="00720D53">
      <w:pPr>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720D53">
      <w:pPr>
        <w:rPr>
          <w:rFonts w:eastAsia="Malgun Gothic"/>
          <w:lang w:eastAsia="ko-KR"/>
        </w:rPr>
      </w:pPr>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8C70A5" w:rsidRDefault="008C70A5" w:rsidP="008D42E9">
      <w:pPr>
        <w:pStyle w:val="B1"/>
        <w:rPr>
          <w:rFonts w:eastAsia="Malgun Gothic"/>
        </w:rPr>
      </w:pPr>
      <w:r>
        <w:rPr>
          <w:rFonts w:eastAsia="Malgun Gothic"/>
        </w:rPr>
        <w:t>-</w:t>
      </w:r>
      <w:r>
        <w:rPr>
          <w:rFonts w:eastAsia="Malgun Gothic"/>
        </w:rPr>
        <w:tab/>
      </w:r>
      <w:r w:rsidR="007F2E56" w:rsidRPr="008C70A5">
        <w:rPr>
          <w:rFonts w:eastAsia="Malgun Gothic"/>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2182" w:name="_Toc434174767"/>
      <w:bookmarkStart w:id="2183" w:name="_Toc436299374"/>
      <w:bookmarkStart w:id="2184" w:name="_Toc436300419"/>
      <w:bookmarkStart w:id="2185" w:name="_Toc442341035"/>
      <w:bookmarkStart w:id="2186" w:name="_Toc442345226"/>
      <w:bookmarkStart w:id="2187" w:name="_Toc442345606"/>
      <w:bookmarkStart w:id="2188" w:name="_Toc442345987"/>
      <w:bookmarkStart w:id="2189" w:name="_Toc442867020"/>
      <w:bookmarkStart w:id="2190" w:name="_Toc442867914"/>
      <w:bookmarkStart w:id="2191" w:name="_Toc442953847"/>
      <w:bookmarkStart w:id="2192" w:name="_Toc443316577"/>
      <w:r w:rsidRPr="00414670">
        <w:t>5</w:t>
      </w:r>
      <w:r w:rsidRPr="00030727">
        <w:t>.</w:t>
      </w:r>
      <w:r w:rsidR="00203876">
        <w:t>3</w:t>
      </w:r>
      <w:r w:rsidRPr="002F4248">
        <w:t>5</w:t>
      </w:r>
      <w:r w:rsidRPr="009E0B4C">
        <w:t>.2</w:t>
      </w:r>
      <w:r w:rsidRPr="009E0B4C">
        <w:tab/>
        <w:t>Potential Service Requirements</w:t>
      </w:r>
      <w:bookmarkEnd w:id="2182"/>
      <w:bookmarkEnd w:id="2183"/>
      <w:bookmarkEnd w:id="2184"/>
      <w:bookmarkEnd w:id="2185"/>
      <w:bookmarkEnd w:id="2186"/>
      <w:bookmarkEnd w:id="2187"/>
      <w:bookmarkEnd w:id="2188"/>
      <w:bookmarkEnd w:id="2189"/>
      <w:bookmarkEnd w:id="2190"/>
      <w:bookmarkEnd w:id="2191"/>
      <w:bookmarkEnd w:id="2192"/>
    </w:p>
    <w:p w:rsidR="00E82292" w:rsidRPr="008B67E3" w:rsidRDefault="00E82292" w:rsidP="00E82292">
      <w:pPr>
        <w:rPr>
          <w:rFonts w:eastAsia="MS Mincho"/>
          <w:lang w:eastAsia="ja-JP"/>
        </w:rPr>
      </w:pPr>
      <w:r>
        <w:rPr>
          <w:rFonts w:eastAsia="MS Mincho"/>
          <w:lang w:eastAsia="ja-JP"/>
        </w:rPr>
        <w:t>Void.</w:t>
      </w:r>
    </w:p>
    <w:p w:rsidR="008A7887" w:rsidRPr="0095398B" w:rsidRDefault="008A7887" w:rsidP="008A7887">
      <w:pPr>
        <w:pStyle w:val="Heading3"/>
        <w:rPr>
          <w:rFonts w:eastAsia="SimSun"/>
        </w:rPr>
      </w:pPr>
      <w:bookmarkStart w:id="2193" w:name="_Toc434174768"/>
      <w:bookmarkStart w:id="2194" w:name="_Toc436299375"/>
      <w:bookmarkStart w:id="2195" w:name="_Toc436300420"/>
      <w:bookmarkStart w:id="2196" w:name="_Toc442341036"/>
      <w:bookmarkStart w:id="2197" w:name="_Toc442345227"/>
      <w:bookmarkStart w:id="2198" w:name="_Toc442345607"/>
      <w:bookmarkStart w:id="2199" w:name="_Toc442345988"/>
      <w:bookmarkStart w:id="2200" w:name="_Toc442797480"/>
      <w:bookmarkStart w:id="2201" w:name="_Toc442799983"/>
      <w:bookmarkStart w:id="2202" w:name="_Toc442867021"/>
      <w:bookmarkStart w:id="2203" w:name="_Toc442867915"/>
      <w:bookmarkStart w:id="2204" w:name="_Toc442953848"/>
      <w:bookmarkStart w:id="2205" w:name="_Toc443316578"/>
      <w:r w:rsidRPr="008B67E3">
        <w:lastRenderedPageBreak/>
        <w:t>5.</w:t>
      </w:r>
      <w:r w:rsidR="00203876">
        <w:t>3</w:t>
      </w:r>
      <w:r w:rsidRPr="008B67E3">
        <w:t>5</w:t>
      </w:r>
      <w:r w:rsidRPr="0095398B">
        <w:t>.3</w:t>
      </w:r>
      <w:r w:rsidRPr="0095398B">
        <w:tab/>
        <w:t>Potential Operational Requirements</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rsidR="008A7887" w:rsidRPr="00DF5EFD" w:rsidRDefault="008A7887" w:rsidP="008C70A5">
      <w:pPr>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8C70A5" w:rsidRDefault="007F3C7D" w:rsidP="0075389B">
      <w:pPr>
        <w:pStyle w:val="B1"/>
        <w:rPr>
          <w:rFonts w:eastAsia="SimSun"/>
        </w:rPr>
      </w:pPr>
      <w:r>
        <w:rPr>
          <w:rFonts w:eastAsia="SimSun"/>
        </w:rPr>
        <w:t>-</w:t>
      </w:r>
      <w:r>
        <w:rPr>
          <w:rFonts w:eastAsia="SimSun"/>
        </w:rPr>
        <w:tab/>
      </w:r>
      <w:r w:rsidR="008A7887" w:rsidRPr="008C70A5">
        <w:rPr>
          <w:rFonts w:eastAsia="SimSun"/>
        </w:rPr>
        <w:t>Instantaneous network conditions, such as serving RATs (macro cell, small cell, WiFi), network load information and congestion levels;</w:t>
      </w:r>
    </w:p>
    <w:p w:rsidR="007F2E56" w:rsidRPr="008C70A5" w:rsidRDefault="007F3C7D" w:rsidP="0075389B">
      <w:pPr>
        <w:pStyle w:val="B1"/>
        <w:rPr>
          <w:rFonts w:eastAsia="SimSun"/>
        </w:rPr>
      </w:pPr>
      <w:r>
        <w:rPr>
          <w:rFonts w:eastAsia="SimSun"/>
        </w:rPr>
        <w:t>-</w:t>
      </w:r>
      <w:r>
        <w:rPr>
          <w:rFonts w:eastAsia="SimSun"/>
        </w:rPr>
        <w:tab/>
      </w:r>
      <w:r w:rsidR="008A7887" w:rsidRPr="008C70A5">
        <w:rPr>
          <w:rFonts w:eastAsia="SimSun"/>
        </w:rPr>
        <w:t>Application’s user characteristics, such as mobility type (high mobility, low mobility, no mobility), expected traffic over time, location)</w:t>
      </w:r>
    </w:p>
    <w:p w:rsidR="007F2E56" w:rsidRPr="008C70A5" w:rsidRDefault="007F3C7D" w:rsidP="0075389B">
      <w:pPr>
        <w:pStyle w:val="B1"/>
        <w:rPr>
          <w:rFonts w:eastAsia="SimSun"/>
        </w:rPr>
      </w:pPr>
      <w:r>
        <w:rPr>
          <w:rFonts w:eastAsia="SimSun"/>
        </w:rPr>
        <w:t>-</w:t>
      </w:r>
      <w:r>
        <w:rPr>
          <w:rFonts w:eastAsia="SimSun"/>
        </w:rPr>
        <w:tab/>
      </w:r>
      <w:r w:rsidR="007F2E56" w:rsidRPr="008C70A5">
        <w:rPr>
          <w:rFonts w:eastAsia="SimSun"/>
        </w:rPr>
        <w:t>When allowed by a user, UE context information, such as sensor-level information (e.g. direction, speed, power status, display status, other sensor 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2206" w:name="_Toc434174769"/>
      <w:bookmarkStart w:id="2207" w:name="_Toc436299376"/>
      <w:bookmarkStart w:id="2208" w:name="_Toc436300421"/>
      <w:bookmarkStart w:id="2209" w:name="_Toc442341037"/>
      <w:bookmarkStart w:id="2210" w:name="_Toc442345228"/>
      <w:bookmarkStart w:id="2211" w:name="_Toc442345608"/>
      <w:bookmarkStart w:id="2212" w:name="_Toc442345989"/>
      <w:bookmarkStart w:id="2213" w:name="_Toc442797481"/>
      <w:bookmarkStart w:id="2214" w:name="_Toc442799984"/>
      <w:bookmarkStart w:id="2215" w:name="_Toc442867022"/>
      <w:bookmarkStart w:id="2216" w:name="_Toc442867916"/>
      <w:bookmarkStart w:id="2217" w:name="_Toc442953849"/>
      <w:bookmarkStart w:id="2218" w:name="_Toc443316579"/>
      <w:r w:rsidRPr="00414670">
        <w:rPr>
          <w:rFonts w:eastAsia="SimSun"/>
        </w:rPr>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rsidR="0071015D" w:rsidRPr="008B67E3" w:rsidRDefault="0071015D" w:rsidP="0071015D">
      <w:pPr>
        <w:pStyle w:val="Heading3"/>
      </w:pPr>
      <w:bookmarkStart w:id="2219" w:name="_Toc434174770"/>
      <w:bookmarkStart w:id="2220" w:name="_Toc436299377"/>
      <w:bookmarkStart w:id="2221" w:name="_Toc436300422"/>
      <w:bookmarkStart w:id="2222" w:name="_Toc442341038"/>
      <w:bookmarkStart w:id="2223" w:name="_Toc442345229"/>
      <w:bookmarkStart w:id="2224" w:name="_Toc442345609"/>
      <w:bookmarkStart w:id="2225" w:name="_Toc442345990"/>
      <w:bookmarkStart w:id="2226" w:name="_Toc442797482"/>
      <w:bookmarkStart w:id="2227" w:name="_Toc442799985"/>
      <w:bookmarkStart w:id="2228" w:name="_Toc442867023"/>
      <w:bookmarkStart w:id="2229" w:name="_Toc442867917"/>
      <w:bookmarkStart w:id="2230" w:name="_Toc442953850"/>
      <w:bookmarkStart w:id="2231" w:name="_Toc443316580"/>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 xml:space="preserve">3) </w:t>
      </w:r>
      <w:proofErr w:type="gramStart"/>
      <w:r>
        <w:rPr>
          <w:rFonts w:eastAsia="PMingLiU"/>
          <w:lang w:eastAsia="zh-TW"/>
        </w:rPr>
        <w:t>in</w:t>
      </w:r>
      <w:proofErr w:type="gramEnd"/>
      <w:r>
        <w:rPr>
          <w:rFonts w:eastAsia="PMingLiU"/>
          <w:lang w:eastAsia="zh-TW"/>
        </w:rPr>
        <w:t xml:space="preserve">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75389B" w:rsidRDefault="00B5432D" w:rsidP="00E63306">
      <w:pPr>
        <w:rPr>
          <w:rFonts w:eastAsia="PMingLiU"/>
          <w:b/>
          <w:bCs/>
        </w:rPr>
      </w:pPr>
      <w:bookmarkStart w:id="2232" w:name="_Toc434174771"/>
      <w:bookmarkStart w:id="2233" w:name="_Toc436299378"/>
      <w:bookmarkStart w:id="2234" w:name="_Toc436300423"/>
      <w:bookmarkStart w:id="2235" w:name="_Toc442341039"/>
      <w:bookmarkStart w:id="2236" w:name="_Toc442345230"/>
      <w:bookmarkStart w:id="2237" w:name="_Toc442345610"/>
      <w:bookmarkStart w:id="2238" w:name="_Toc442345991"/>
      <w:bookmarkStart w:id="2239" w:name="_Toc442797483"/>
      <w:bookmarkStart w:id="2240" w:name="_Toc442799986"/>
      <w:bookmarkStart w:id="2241" w:name="_Toc442867024"/>
      <w:bookmarkStart w:id="2242" w:name="_Toc442867918"/>
      <w:bookmarkStart w:id="2243" w:name="_Toc442953851"/>
      <w:r w:rsidRPr="0075389B">
        <w:rPr>
          <w:rFonts w:eastAsia="PMingLiU"/>
          <w:b/>
          <w:bCs/>
        </w:rPr>
        <w:t>Pre-conditions</w:t>
      </w:r>
      <w:bookmarkEnd w:id="2232"/>
      <w:bookmarkEnd w:id="2233"/>
      <w:bookmarkEnd w:id="2234"/>
      <w:bookmarkEnd w:id="2235"/>
      <w:bookmarkEnd w:id="2236"/>
      <w:bookmarkEnd w:id="2237"/>
      <w:bookmarkEnd w:id="2238"/>
      <w:bookmarkEnd w:id="2239"/>
      <w:bookmarkEnd w:id="2240"/>
      <w:bookmarkEnd w:id="2241"/>
      <w:bookmarkEnd w:id="2242"/>
      <w:bookmarkEnd w:id="2243"/>
    </w:p>
    <w:p w:rsidR="00B5432D" w:rsidRPr="00B5432D" w:rsidRDefault="00B5432D" w:rsidP="00A50B10">
      <w:pPr>
        <w:rPr>
          <w:rFonts w:eastAsia="PMingLiU"/>
          <w:lang w:eastAsia="zh-TW"/>
        </w:rPr>
      </w:pPr>
      <w:r w:rsidRPr="00B5432D">
        <w:rPr>
          <w:rFonts w:eastAsia="PMingLiU"/>
          <w:lang w:eastAsia="zh-TW"/>
        </w:rPr>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Default="004878ED" w:rsidP="0075389B">
      <w:pPr>
        <w:pStyle w:val="TH"/>
        <w:rPr>
          <w:rFonts w:eastAsia="PMingLiU"/>
          <w:lang w:eastAsia="zh-TW"/>
        </w:rPr>
      </w:pPr>
      <w:r>
        <w:rPr>
          <w:rFonts w:eastAsia="PMingLiU"/>
          <w:noProof/>
          <w:lang w:eastAsia="en-GB"/>
        </w:rPr>
        <w:lastRenderedPageBreak/>
        <w:drawing>
          <wp:inline distT="0" distB="0" distL="0" distR="0" wp14:anchorId="32422823" wp14:editId="2F0A91CB">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p>
    <w:p w:rsidR="0090671A" w:rsidRPr="0075389B" w:rsidRDefault="0090671A" w:rsidP="0075389B">
      <w:pPr>
        <w:pStyle w:val="TF"/>
        <w:overflowPunct w:val="0"/>
        <w:autoSpaceDE w:val="0"/>
        <w:autoSpaceDN w:val="0"/>
        <w:adjustRightInd w:val="0"/>
        <w:textAlignment w:val="baseline"/>
      </w:pPr>
      <w:r w:rsidRPr="0075389B">
        <w:t>Figure 5.36.1.1: Example network deployment with three types of broadcast content caching entities</w:t>
      </w:r>
    </w:p>
    <w:p w:rsidR="0090671A" w:rsidRPr="00B5432D" w:rsidRDefault="0090671A" w:rsidP="00240A5F">
      <w:pPr>
        <w:rPr>
          <w:rFonts w:eastAsia="PMingLiU"/>
          <w:lang w:eastAsia="zh-TW"/>
        </w:rPr>
      </w:pPr>
    </w:p>
    <w:p w:rsidR="00B5432D" w:rsidRPr="0075389B" w:rsidRDefault="00B5432D" w:rsidP="0075389B">
      <w:pPr>
        <w:rPr>
          <w:rFonts w:eastAsia="PMingLiU"/>
          <w:b/>
          <w:bCs/>
        </w:rPr>
      </w:pPr>
      <w:bookmarkStart w:id="2244" w:name="_Toc434174772"/>
      <w:bookmarkStart w:id="2245" w:name="_Toc436299379"/>
      <w:bookmarkStart w:id="2246" w:name="_Toc436300424"/>
      <w:bookmarkStart w:id="2247" w:name="_Toc442341040"/>
      <w:bookmarkStart w:id="2248" w:name="_Toc442345231"/>
      <w:bookmarkStart w:id="2249" w:name="_Toc442345611"/>
      <w:bookmarkStart w:id="2250" w:name="_Toc442345992"/>
      <w:bookmarkStart w:id="2251" w:name="_Toc442797484"/>
      <w:bookmarkStart w:id="2252" w:name="_Toc442799987"/>
      <w:bookmarkStart w:id="2253" w:name="_Toc442867025"/>
      <w:bookmarkStart w:id="2254" w:name="_Toc442867919"/>
      <w:bookmarkStart w:id="2255" w:name="_Toc442953852"/>
      <w:r w:rsidRPr="0075389B">
        <w:rPr>
          <w:rFonts w:eastAsia="PMingLiU"/>
          <w:b/>
          <w:bCs/>
        </w:rPr>
        <w:t>Service Flow</w:t>
      </w:r>
      <w:bookmarkEnd w:id="2244"/>
      <w:bookmarkEnd w:id="2245"/>
      <w:bookmarkEnd w:id="2246"/>
      <w:bookmarkEnd w:id="2247"/>
      <w:bookmarkEnd w:id="2248"/>
      <w:bookmarkEnd w:id="2249"/>
      <w:bookmarkEnd w:id="2250"/>
      <w:bookmarkEnd w:id="2251"/>
      <w:bookmarkEnd w:id="2252"/>
      <w:bookmarkEnd w:id="2253"/>
      <w:bookmarkEnd w:id="2254"/>
      <w:bookmarkEnd w:id="2255"/>
      <w:r w:rsidR="005C30D8" w:rsidRPr="0075389B">
        <w:rPr>
          <w:rFonts w:eastAsia="PMingLiU"/>
          <w:b/>
          <w:bCs/>
        </w:rPr>
        <w:t>s</w:t>
      </w:r>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User 1 is at home and accesses the video content on a personal device via a device to device (D2D) interface from content caching entity X located in the 3GPP enabled set-top box. Note that D2D interface could be 3GPP based D2D interface or it could be non-3GPP RAT based (e.g. WiFi,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75389B" w:rsidRDefault="00B5432D" w:rsidP="00E63306">
      <w:pPr>
        <w:rPr>
          <w:rFonts w:eastAsia="PMingLiU"/>
          <w:b/>
          <w:bCs/>
        </w:rPr>
      </w:pPr>
      <w:bookmarkStart w:id="2256" w:name="_Toc434174773"/>
      <w:bookmarkStart w:id="2257" w:name="_Toc436299380"/>
      <w:bookmarkStart w:id="2258" w:name="_Toc436300425"/>
      <w:bookmarkStart w:id="2259" w:name="_Toc442341041"/>
      <w:bookmarkStart w:id="2260" w:name="_Toc442345232"/>
      <w:bookmarkStart w:id="2261" w:name="_Toc442345612"/>
      <w:bookmarkStart w:id="2262" w:name="_Toc442345993"/>
      <w:bookmarkStart w:id="2263" w:name="_Toc442797485"/>
      <w:bookmarkStart w:id="2264" w:name="_Toc442799988"/>
      <w:bookmarkStart w:id="2265" w:name="_Toc442867026"/>
      <w:bookmarkStart w:id="2266" w:name="_Toc442867920"/>
      <w:bookmarkStart w:id="2267" w:name="_Toc442953853"/>
      <w:r w:rsidRPr="0075389B">
        <w:rPr>
          <w:rFonts w:eastAsia="PMingLiU"/>
          <w:b/>
          <w:bCs/>
        </w:rPr>
        <w:t>Post-</w:t>
      </w:r>
      <w:r w:rsidR="005C30D8" w:rsidRPr="0075389B">
        <w:rPr>
          <w:rFonts w:eastAsia="PMingLiU"/>
          <w:b/>
          <w:bCs/>
        </w:rPr>
        <w:t>c</w:t>
      </w:r>
      <w:r w:rsidRPr="0075389B">
        <w:rPr>
          <w:rFonts w:eastAsia="PMingLiU"/>
          <w:b/>
          <w:bCs/>
        </w:rPr>
        <w:t>onditions</w:t>
      </w:r>
      <w:bookmarkEnd w:id="2256"/>
      <w:bookmarkEnd w:id="2257"/>
      <w:bookmarkEnd w:id="2258"/>
      <w:bookmarkEnd w:id="2259"/>
      <w:bookmarkEnd w:id="2260"/>
      <w:bookmarkEnd w:id="2261"/>
      <w:bookmarkEnd w:id="2262"/>
      <w:bookmarkEnd w:id="2263"/>
      <w:bookmarkEnd w:id="2264"/>
      <w:bookmarkEnd w:id="2265"/>
      <w:bookmarkEnd w:id="2266"/>
      <w:bookmarkEnd w:id="2267"/>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2268" w:name="_Toc434174774"/>
      <w:bookmarkStart w:id="2269" w:name="_Toc436299381"/>
      <w:bookmarkStart w:id="2270" w:name="_Toc436300426"/>
      <w:bookmarkStart w:id="2271" w:name="_Toc442341042"/>
      <w:bookmarkStart w:id="2272" w:name="_Toc442345233"/>
      <w:bookmarkStart w:id="2273" w:name="_Toc442345613"/>
      <w:bookmarkStart w:id="2274" w:name="_Toc442345994"/>
      <w:bookmarkStart w:id="2275" w:name="_Toc442797486"/>
      <w:bookmarkStart w:id="2276" w:name="_Toc442799989"/>
      <w:bookmarkStart w:id="2277" w:name="_Toc442867027"/>
      <w:bookmarkStart w:id="2278" w:name="_Toc442867921"/>
      <w:bookmarkStart w:id="2279" w:name="_Toc442953854"/>
      <w:bookmarkStart w:id="2280" w:name="_Toc443316581"/>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rsidR="0071015D" w:rsidRPr="008F6AAB" w:rsidRDefault="0071015D" w:rsidP="00240A5F">
      <w:pPr>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240A5F">
      <w:pPr>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lastRenderedPageBreak/>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2281" w:name="_Toc434174775"/>
      <w:bookmarkStart w:id="2282" w:name="_Toc436299382"/>
      <w:bookmarkStart w:id="2283" w:name="_Toc436300427"/>
      <w:bookmarkStart w:id="2284" w:name="_Toc442341043"/>
      <w:bookmarkStart w:id="2285" w:name="_Toc442345234"/>
      <w:bookmarkStart w:id="2286" w:name="_Toc442345614"/>
      <w:bookmarkStart w:id="2287" w:name="_Toc442345995"/>
      <w:bookmarkStart w:id="2288" w:name="_Toc442867028"/>
      <w:bookmarkStart w:id="2289" w:name="_Toc442867922"/>
      <w:bookmarkStart w:id="2290" w:name="_Toc442953855"/>
      <w:bookmarkStart w:id="2291" w:name="_Toc443316582"/>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2281"/>
      <w:bookmarkEnd w:id="2282"/>
      <w:bookmarkEnd w:id="2283"/>
      <w:bookmarkEnd w:id="2284"/>
      <w:bookmarkEnd w:id="2285"/>
      <w:bookmarkEnd w:id="2286"/>
      <w:bookmarkEnd w:id="2287"/>
      <w:bookmarkEnd w:id="2288"/>
      <w:bookmarkEnd w:id="2289"/>
      <w:bookmarkEnd w:id="2290"/>
      <w:bookmarkEnd w:id="2291"/>
    </w:p>
    <w:p w:rsidR="00E82292" w:rsidRPr="008B67E3" w:rsidRDefault="00E82292" w:rsidP="00E82292">
      <w:pPr>
        <w:rPr>
          <w:rFonts w:eastAsia="MS Mincho"/>
          <w:lang w:eastAsia="ja-JP"/>
        </w:rPr>
      </w:pPr>
      <w:r>
        <w:rPr>
          <w:rFonts w:eastAsia="MS Mincho"/>
          <w:lang w:eastAsia="ja-JP"/>
        </w:rPr>
        <w:t>Void.</w:t>
      </w:r>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2292" w:name="_Toc434174776"/>
      <w:bookmarkStart w:id="2293" w:name="_Toc436299383"/>
      <w:bookmarkStart w:id="2294" w:name="_Toc436300428"/>
      <w:bookmarkStart w:id="2295" w:name="_Toc442341044"/>
      <w:bookmarkStart w:id="2296" w:name="_Toc442345235"/>
      <w:bookmarkStart w:id="2297" w:name="_Toc442345615"/>
      <w:bookmarkStart w:id="2298" w:name="_Toc442345996"/>
      <w:bookmarkStart w:id="2299" w:name="_Toc442797487"/>
      <w:bookmarkStart w:id="2300" w:name="_Toc442799990"/>
      <w:bookmarkStart w:id="2301" w:name="_Toc442867029"/>
      <w:bookmarkStart w:id="2302" w:name="_Toc442867923"/>
      <w:bookmarkStart w:id="2303" w:name="_Toc442953856"/>
      <w:bookmarkStart w:id="2304" w:name="_Toc443316583"/>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rsidR="00052626" w:rsidRPr="00414670" w:rsidRDefault="00052626" w:rsidP="00052626">
      <w:pPr>
        <w:pStyle w:val="Heading3"/>
        <w:rPr>
          <w:rFonts w:eastAsia="SimSun"/>
        </w:rPr>
      </w:pPr>
      <w:bookmarkStart w:id="2305" w:name="_Toc417071173"/>
      <w:bookmarkStart w:id="2306" w:name="_Toc434174777"/>
      <w:bookmarkStart w:id="2307" w:name="_Toc436299384"/>
      <w:bookmarkStart w:id="2308" w:name="_Toc436300429"/>
      <w:bookmarkStart w:id="2309" w:name="_Toc442341045"/>
      <w:bookmarkStart w:id="2310" w:name="_Toc442345236"/>
      <w:bookmarkStart w:id="2311" w:name="_Toc442345616"/>
      <w:bookmarkStart w:id="2312" w:name="_Toc442345997"/>
      <w:bookmarkStart w:id="2313" w:name="_Toc442797488"/>
      <w:bookmarkStart w:id="2314" w:name="_Toc442799991"/>
      <w:bookmarkStart w:id="2315" w:name="_Toc442867030"/>
      <w:bookmarkStart w:id="2316" w:name="_Toc442867924"/>
      <w:bookmarkStart w:id="2317" w:name="_Toc442953857"/>
      <w:bookmarkStart w:id="2318" w:name="_Toc443316584"/>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75389B" w:rsidRDefault="00052626" w:rsidP="00E63306">
      <w:pPr>
        <w:rPr>
          <w:rFonts w:eastAsia="SimSun"/>
          <w:b/>
          <w:bCs/>
        </w:rPr>
      </w:pPr>
      <w:bookmarkStart w:id="2319" w:name="_Toc434174778"/>
      <w:bookmarkStart w:id="2320" w:name="_Toc436299385"/>
      <w:bookmarkStart w:id="2321" w:name="_Toc436300430"/>
      <w:bookmarkStart w:id="2322" w:name="_Toc442341046"/>
      <w:bookmarkStart w:id="2323" w:name="_Toc442345237"/>
      <w:bookmarkStart w:id="2324" w:name="_Toc442345617"/>
      <w:bookmarkStart w:id="2325" w:name="_Toc442345998"/>
      <w:bookmarkStart w:id="2326" w:name="_Toc442797489"/>
      <w:bookmarkStart w:id="2327" w:name="_Toc442799992"/>
      <w:bookmarkStart w:id="2328" w:name="_Toc442867031"/>
      <w:bookmarkStart w:id="2329" w:name="_Toc442867925"/>
      <w:bookmarkStart w:id="2330" w:name="_Toc442953858"/>
      <w:r w:rsidRPr="0075389B">
        <w:rPr>
          <w:rFonts w:eastAsia="SimSun"/>
          <w:b/>
          <w:bCs/>
        </w:rPr>
        <w:t>Pre-conditions</w:t>
      </w:r>
      <w:bookmarkEnd w:id="2319"/>
      <w:bookmarkEnd w:id="2320"/>
      <w:bookmarkEnd w:id="2321"/>
      <w:bookmarkEnd w:id="2322"/>
      <w:bookmarkEnd w:id="2323"/>
      <w:bookmarkEnd w:id="2324"/>
      <w:bookmarkEnd w:id="2325"/>
      <w:bookmarkEnd w:id="2326"/>
      <w:bookmarkEnd w:id="2327"/>
      <w:bookmarkEnd w:id="2328"/>
      <w:bookmarkEnd w:id="2329"/>
      <w:bookmarkEnd w:id="2330"/>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75389B" w:rsidRDefault="00052626" w:rsidP="00E63306">
      <w:pPr>
        <w:rPr>
          <w:rFonts w:eastAsia="SimSun"/>
          <w:b/>
          <w:bCs/>
        </w:rPr>
      </w:pPr>
      <w:bookmarkStart w:id="2331" w:name="_Toc434174779"/>
      <w:bookmarkStart w:id="2332" w:name="_Toc436299386"/>
      <w:bookmarkStart w:id="2333" w:name="_Toc436300431"/>
      <w:bookmarkStart w:id="2334" w:name="_Toc442341047"/>
      <w:bookmarkStart w:id="2335" w:name="_Toc442345238"/>
      <w:bookmarkStart w:id="2336" w:name="_Toc442345618"/>
      <w:bookmarkStart w:id="2337" w:name="_Toc442345999"/>
      <w:bookmarkStart w:id="2338" w:name="_Toc442797490"/>
      <w:bookmarkStart w:id="2339" w:name="_Toc442799993"/>
      <w:bookmarkStart w:id="2340" w:name="_Toc442867032"/>
      <w:bookmarkStart w:id="2341" w:name="_Toc442867926"/>
      <w:bookmarkStart w:id="2342" w:name="_Toc442953859"/>
      <w:r w:rsidRPr="0075389B">
        <w:rPr>
          <w:rFonts w:eastAsia="SimSun"/>
          <w:b/>
          <w:bCs/>
        </w:rPr>
        <w:t xml:space="preserve">Service </w:t>
      </w:r>
      <w:r w:rsidR="005C30D8" w:rsidRPr="0075389B">
        <w:rPr>
          <w:rFonts w:eastAsia="SimSun"/>
          <w:b/>
          <w:bCs/>
        </w:rPr>
        <w:t>F</w:t>
      </w:r>
      <w:r w:rsidRPr="0075389B">
        <w:rPr>
          <w:rFonts w:eastAsia="SimSun"/>
          <w:b/>
          <w:bCs/>
        </w:rPr>
        <w:t>lows</w:t>
      </w:r>
      <w:bookmarkEnd w:id="2331"/>
      <w:bookmarkEnd w:id="2332"/>
      <w:bookmarkEnd w:id="2333"/>
      <w:bookmarkEnd w:id="2334"/>
      <w:bookmarkEnd w:id="2335"/>
      <w:bookmarkEnd w:id="2336"/>
      <w:bookmarkEnd w:id="2337"/>
      <w:bookmarkEnd w:id="2338"/>
      <w:bookmarkEnd w:id="2339"/>
      <w:bookmarkEnd w:id="2340"/>
      <w:bookmarkEnd w:id="2341"/>
      <w:bookmarkEnd w:id="2342"/>
    </w:p>
    <w:p w:rsidR="00052626" w:rsidRPr="00414670" w:rsidRDefault="00052626" w:rsidP="00A50B10">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3pt;height:156.1pt" o:ole="">
            <v:imagedata r:id="rId29" o:title=""/>
          </v:shape>
          <o:OLEObject Type="Embed" ProgID="Visio.Drawing.11" ShapeID="_x0000_i1026" DrawAspect="Content" ObjectID="_1517115498" r:id="rId30"/>
        </w:object>
      </w:r>
    </w:p>
    <w:p w:rsidR="00052626" w:rsidRPr="002F4248" w:rsidRDefault="00052626" w:rsidP="0075389B">
      <w:pPr>
        <w:pStyle w:val="TF"/>
        <w:overflowPunct w:val="0"/>
        <w:autoSpaceDE w:val="0"/>
        <w:autoSpaceDN w:val="0"/>
        <w:adjustRightInd w:val="0"/>
        <w:textAlignment w:val="baseline"/>
      </w:pPr>
      <w:r w:rsidRPr="00414670">
        <w:t xml:space="preserve">Figure </w:t>
      </w:r>
      <w:r w:rsidRPr="00030727">
        <w:t>5.</w:t>
      </w:r>
      <w:r w:rsidR="0088421D">
        <w:t>37.1.</w:t>
      </w:r>
      <w:r w:rsidR="001B5E2C">
        <w:t>1</w:t>
      </w:r>
      <w:r w:rsidR="00E124BA">
        <w:t>:</w:t>
      </w:r>
      <w:r w:rsidRPr="00030727">
        <w:t xml:space="preserve"> </w:t>
      </w:r>
      <w:r w:rsidRPr="00843473">
        <w:t>R</w:t>
      </w:r>
      <w:r w:rsidRPr="002F4248">
        <w:t>outing path optimization when server location changes</w:t>
      </w:r>
    </w:p>
    <w:p w:rsidR="00052626" w:rsidRPr="0075389B" w:rsidRDefault="00052626" w:rsidP="00E63306">
      <w:pPr>
        <w:rPr>
          <w:rFonts w:eastAsia="SimSun"/>
          <w:b/>
          <w:bCs/>
        </w:rPr>
      </w:pPr>
      <w:bookmarkStart w:id="2343" w:name="_Toc434174780"/>
      <w:bookmarkStart w:id="2344" w:name="_Toc436299387"/>
      <w:bookmarkStart w:id="2345" w:name="_Toc436300432"/>
      <w:bookmarkStart w:id="2346" w:name="_Toc442341048"/>
      <w:bookmarkStart w:id="2347" w:name="_Toc442345239"/>
      <w:bookmarkStart w:id="2348" w:name="_Toc442345619"/>
      <w:bookmarkStart w:id="2349" w:name="_Toc442346000"/>
      <w:bookmarkStart w:id="2350" w:name="_Toc442797491"/>
      <w:bookmarkStart w:id="2351" w:name="_Toc442799994"/>
      <w:bookmarkStart w:id="2352" w:name="_Toc442867033"/>
      <w:bookmarkStart w:id="2353" w:name="_Toc442867927"/>
      <w:bookmarkStart w:id="2354" w:name="_Toc442953860"/>
      <w:r w:rsidRPr="0075389B">
        <w:rPr>
          <w:rFonts w:eastAsia="SimSun"/>
          <w:b/>
          <w:bCs/>
        </w:rPr>
        <w:t>Post-conditions</w:t>
      </w:r>
      <w:bookmarkEnd w:id="2343"/>
      <w:bookmarkEnd w:id="2344"/>
      <w:bookmarkEnd w:id="2345"/>
      <w:bookmarkEnd w:id="2346"/>
      <w:bookmarkEnd w:id="2347"/>
      <w:bookmarkEnd w:id="2348"/>
      <w:bookmarkEnd w:id="2349"/>
      <w:bookmarkEnd w:id="2350"/>
      <w:bookmarkEnd w:id="2351"/>
      <w:bookmarkEnd w:id="2352"/>
      <w:bookmarkEnd w:id="2353"/>
      <w:bookmarkEnd w:id="2354"/>
    </w:p>
    <w:p w:rsidR="00052626" w:rsidRPr="00DF5EFD" w:rsidRDefault="00052626" w:rsidP="00A50B10">
      <w:r w:rsidRPr="008B67E3">
        <w:rPr>
          <w:rFonts w:eastAsia="SimSun"/>
          <w:lang w:eastAsia="zh-CN"/>
        </w:rPr>
        <w:lastRenderedPageBreak/>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2355" w:name="_Toc417071174"/>
      <w:bookmarkStart w:id="2356" w:name="_Toc434174781"/>
      <w:bookmarkStart w:id="2357" w:name="_Toc436299388"/>
      <w:bookmarkStart w:id="2358" w:name="_Toc436300433"/>
      <w:bookmarkStart w:id="2359" w:name="_Toc442341049"/>
      <w:bookmarkStart w:id="2360" w:name="_Toc442345240"/>
      <w:bookmarkStart w:id="2361" w:name="_Toc442345620"/>
      <w:bookmarkStart w:id="2362" w:name="_Toc442346001"/>
      <w:bookmarkStart w:id="2363" w:name="_Toc442797492"/>
      <w:bookmarkStart w:id="2364" w:name="_Toc442799995"/>
      <w:bookmarkStart w:id="2365" w:name="_Toc442867034"/>
      <w:bookmarkStart w:id="2366" w:name="_Toc442867928"/>
      <w:bookmarkStart w:id="2367" w:name="_Toc442953861"/>
      <w:bookmarkStart w:id="2368" w:name="_Toc443316585"/>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2369" w:name="_Toc417071175"/>
      <w:bookmarkStart w:id="2370" w:name="_Toc434174782"/>
      <w:bookmarkStart w:id="2371" w:name="_Toc436299389"/>
      <w:bookmarkStart w:id="2372" w:name="_Toc436300434"/>
      <w:bookmarkStart w:id="2373" w:name="_Toc442341050"/>
      <w:bookmarkStart w:id="2374" w:name="_Toc442345241"/>
      <w:bookmarkStart w:id="2375" w:name="_Toc442345621"/>
      <w:bookmarkStart w:id="2376" w:name="_Toc442346002"/>
      <w:bookmarkStart w:id="2377" w:name="_Toc442867035"/>
      <w:bookmarkStart w:id="2378" w:name="_Toc442867929"/>
      <w:bookmarkStart w:id="2379" w:name="_Toc442953862"/>
      <w:bookmarkStart w:id="2380" w:name="_Toc443316586"/>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2369"/>
      <w:bookmarkEnd w:id="2370"/>
      <w:bookmarkEnd w:id="2371"/>
      <w:bookmarkEnd w:id="2372"/>
      <w:bookmarkEnd w:id="2373"/>
      <w:bookmarkEnd w:id="2374"/>
      <w:bookmarkEnd w:id="2375"/>
      <w:bookmarkEnd w:id="2376"/>
      <w:bookmarkEnd w:id="2377"/>
      <w:bookmarkEnd w:id="2378"/>
      <w:bookmarkEnd w:id="2379"/>
      <w:bookmarkEnd w:id="2380"/>
    </w:p>
    <w:p w:rsidR="00E82292" w:rsidRPr="008B67E3" w:rsidRDefault="00E82292" w:rsidP="00E82292">
      <w:pPr>
        <w:rPr>
          <w:rFonts w:eastAsia="MS Mincho"/>
          <w:lang w:eastAsia="ja-JP"/>
        </w:rPr>
      </w:pPr>
      <w:r>
        <w:rPr>
          <w:rFonts w:eastAsia="MS Mincho"/>
          <w:lang w:eastAsia="ja-JP"/>
        </w:rPr>
        <w:t>Void.</w:t>
      </w:r>
    </w:p>
    <w:p w:rsidR="0071015D" w:rsidRPr="008B67E3" w:rsidRDefault="0071015D" w:rsidP="0056284B">
      <w:pPr>
        <w:rPr>
          <w:rFonts w:eastAsia="SimSun"/>
          <w:lang w:eastAsia="ko-KR"/>
        </w:rPr>
      </w:pPr>
    </w:p>
    <w:p w:rsidR="00D25360" w:rsidRPr="0095398B" w:rsidRDefault="00D25360" w:rsidP="00D25360">
      <w:pPr>
        <w:pStyle w:val="Heading2"/>
      </w:pPr>
      <w:bookmarkStart w:id="2381" w:name="_Toc434174783"/>
      <w:bookmarkStart w:id="2382" w:name="_Toc436299390"/>
      <w:bookmarkStart w:id="2383" w:name="_Toc436300435"/>
      <w:bookmarkStart w:id="2384" w:name="_Toc442341051"/>
      <w:bookmarkStart w:id="2385" w:name="_Toc442345242"/>
      <w:bookmarkStart w:id="2386" w:name="_Toc442345622"/>
      <w:bookmarkStart w:id="2387" w:name="_Toc442346003"/>
      <w:bookmarkStart w:id="2388" w:name="_Toc442797493"/>
      <w:bookmarkStart w:id="2389" w:name="_Toc442799996"/>
      <w:bookmarkStart w:id="2390" w:name="_Toc442867036"/>
      <w:bookmarkStart w:id="2391" w:name="_Toc442867930"/>
      <w:bookmarkStart w:id="2392" w:name="_Toc442953863"/>
      <w:bookmarkStart w:id="2393" w:name="_Toc443316587"/>
      <w:r w:rsidRPr="008B67E3">
        <w:t>5.</w:t>
      </w:r>
      <w:r w:rsidR="00D73733">
        <w:t>3</w:t>
      </w:r>
      <w:r w:rsidRPr="008B67E3">
        <w:t>8</w:t>
      </w:r>
      <w:r w:rsidRPr="008B67E3">
        <w:tab/>
      </w:r>
      <w:r w:rsidRPr="0095398B">
        <w:t>ICN Based Content Retrieval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rsidR="00D25360" w:rsidRPr="00DF5EFD" w:rsidRDefault="00D25360" w:rsidP="00D25360">
      <w:pPr>
        <w:pStyle w:val="Heading3"/>
      </w:pPr>
      <w:bookmarkStart w:id="2394" w:name="_Toc434174784"/>
      <w:bookmarkStart w:id="2395" w:name="_Toc436299391"/>
      <w:bookmarkStart w:id="2396" w:name="_Toc436300436"/>
      <w:bookmarkStart w:id="2397" w:name="_Toc442341052"/>
      <w:bookmarkStart w:id="2398" w:name="_Toc442345243"/>
      <w:bookmarkStart w:id="2399" w:name="_Toc442345623"/>
      <w:bookmarkStart w:id="2400" w:name="_Toc442346004"/>
      <w:bookmarkStart w:id="2401" w:name="_Toc442797494"/>
      <w:bookmarkStart w:id="2402" w:name="_Toc442799997"/>
      <w:bookmarkStart w:id="2403" w:name="_Toc442867037"/>
      <w:bookmarkStart w:id="2404" w:name="_Toc442867931"/>
      <w:bookmarkStart w:id="2405" w:name="_Toc442953864"/>
      <w:bookmarkStart w:id="2406" w:name="_Toc443316588"/>
      <w:r w:rsidRPr="00DF5EFD">
        <w:t>5.</w:t>
      </w:r>
      <w:r w:rsidR="00D73733">
        <w:t>3</w:t>
      </w:r>
      <w:r w:rsidRPr="00DF5EFD">
        <w:t>8.1</w:t>
      </w:r>
      <w:r w:rsidRPr="00DF5EFD">
        <w:tab/>
        <w:t>Description</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85185C" w:rsidRDefault="00240A5F" w:rsidP="0075389B">
      <w:pPr>
        <w:pStyle w:val="B1"/>
      </w:pPr>
      <w:r>
        <w:t>-</w:t>
      </w:r>
      <w:r>
        <w:tab/>
      </w:r>
      <w:r w:rsidR="00D25360" w:rsidRPr="0085185C">
        <w:t>Latency reduction. Content can be delivered from ICN caches located at e.g. edge nodes, which avoids retrieval from the source node and hence reduces latency. Latency can be reduced even further due to the multi-path delivery feature of ICN/CCN (which could for instance be used to fetch separate chunks of content via different RATs in parallel).</w:t>
      </w:r>
    </w:p>
    <w:p w:rsidR="00D25360" w:rsidRPr="0085185C" w:rsidRDefault="00240A5F" w:rsidP="0075389B">
      <w:pPr>
        <w:pStyle w:val="B1"/>
      </w:pPr>
      <w:r>
        <w:t>-</w:t>
      </w:r>
      <w:r>
        <w:tab/>
      </w:r>
      <w:r w:rsidR="00D25360" w:rsidRPr="0085185C">
        <w:t>Bandwidth savings on backhaul and core transport links. Due to dynamic caching using ICN/CCN at edge nodes, multiple transmissions of the same popular content across core transport and backhaul links can be avoided.</w:t>
      </w:r>
    </w:p>
    <w:p w:rsidR="00D25360" w:rsidRPr="0085185C" w:rsidRDefault="00240A5F" w:rsidP="0075389B">
      <w:pPr>
        <w:pStyle w:val="B1"/>
      </w:pPr>
      <w:r>
        <w:t>-</w:t>
      </w:r>
      <w:r>
        <w:tab/>
      </w:r>
      <w:r w:rsidR="00D25360" w:rsidRPr="0085185C">
        <w:t xml:space="preserve">Flexible caching. In comparison to static CDN caches, ICN/CCN’s in-network caching feature and its support for dynamic caching strategies supports flexible caching without prior cumbersome planning of cache placement. </w:t>
      </w:r>
    </w:p>
    <w:p w:rsidR="00D25360" w:rsidRPr="0085185C" w:rsidRDefault="00240A5F" w:rsidP="0075389B">
      <w:pPr>
        <w:pStyle w:val="B1"/>
      </w:pPr>
      <w:r>
        <w:t>-</w:t>
      </w:r>
      <w:r>
        <w:tab/>
      </w:r>
      <w:r w:rsidR="00D25360" w:rsidRPr="0085185C">
        <w:t>Security.</w:t>
      </w:r>
      <w:r w:rsidR="00D25360" w:rsidRPr="0083164A">
        <w:t xml:space="preserve"> 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75389B" w:rsidRDefault="00D25360" w:rsidP="00E63306">
      <w:pPr>
        <w:rPr>
          <w:b/>
          <w:bCs/>
        </w:rPr>
      </w:pPr>
      <w:bookmarkStart w:id="2407" w:name="_Toc434174785"/>
      <w:bookmarkStart w:id="2408" w:name="_Toc436299392"/>
      <w:bookmarkStart w:id="2409" w:name="_Toc436300437"/>
      <w:bookmarkStart w:id="2410" w:name="_Toc442341053"/>
      <w:bookmarkStart w:id="2411" w:name="_Toc442345244"/>
      <w:bookmarkStart w:id="2412" w:name="_Toc442345624"/>
      <w:bookmarkStart w:id="2413" w:name="_Toc442346005"/>
      <w:bookmarkStart w:id="2414" w:name="_Toc442797495"/>
      <w:bookmarkStart w:id="2415" w:name="_Toc442799998"/>
      <w:bookmarkStart w:id="2416" w:name="_Toc442867038"/>
      <w:bookmarkStart w:id="2417" w:name="_Toc442867932"/>
      <w:bookmarkStart w:id="2418" w:name="_Toc442953865"/>
      <w:r w:rsidRPr="0075389B">
        <w:rPr>
          <w:b/>
          <w:bCs/>
        </w:rPr>
        <w:t>Pre-conditions</w:t>
      </w:r>
      <w:bookmarkEnd w:id="2407"/>
      <w:bookmarkEnd w:id="2408"/>
      <w:bookmarkEnd w:id="2409"/>
      <w:bookmarkEnd w:id="2410"/>
      <w:bookmarkEnd w:id="2411"/>
      <w:bookmarkEnd w:id="2412"/>
      <w:bookmarkEnd w:id="2413"/>
      <w:bookmarkEnd w:id="2414"/>
      <w:bookmarkEnd w:id="2415"/>
      <w:bookmarkEnd w:id="2416"/>
      <w:bookmarkEnd w:id="2417"/>
      <w:bookmarkEnd w:id="2418"/>
    </w:p>
    <w:p w:rsidR="00D25360" w:rsidRPr="00414670" w:rsidRDefault="00D25360" w:rsidP="00D25360">
      <w:r w:rsidRPr="00414670">
        <w:t>ICN/CCN protocols are operated over the 3GPP system and edge nodes are user content cache enabled.</w:t>
      </w:r>
    </w:p>
    <w:p w:rsidR="00D25360" w:rsidRPr="0075389B" w:rsidRDefault="00D25360" w:rsidP="00E63306">
      <w:pPr>
        <w:rPr>
          <w:b/>
          <w:bCs/>
        </w:rPr>
      </w:pPr>
      <w:bookmarkStart w:id="2419" w:name="_Toc434174786"/>
      <w:bookmarkStart w:id="2420" w:name="_Toc436299393"/>
      <w:bookmarkStart w:id="2421" w:name="_Toc436300438"/>
      <w:bookmarkStart w:id="2422" w:name="_Toc442341054"/>
      <w:bookmarkStart w:id="2423" w:name="_Toc442345245"/>
      <w:bookmarkStart w:id="2424" w:name="_Toc442345625"/>
      <w:bookmarkStart w:id="2425" w:name="_Toc442346006"/>
      <w:bookmarkStart w:id="2426" w:name="_Toc442797496"/>
      <w:bookmarkStart w:id="2427" w:name="_Toc442799999"/>
      <w:bookmarkStart w:id="2428" w:name="_Toc442867039"/>
      <w:bookmarkStart w:id="2429" w:name="_Toc442867933"/>
      <w:bookmarkStart w:id="2430" w:name="_Toc442953866"/>
      <w:r w:rsidRPr="0075389B">
        <w:rPr>
          <w:b/>
          <w:bCs/>
        </w:rPr>
        <w:t>Service Flows</w:t>
      </w:r>
      <w:bookmarkEnd w:id="2419"/>
      <w:bookmarkEnd w:id="2420"/>
      <w:bookmarkEnd w:id="2421"/>
      <w:bookmarkEnd w:id="2422"/>
      <w:bookmarkEnd w:id="2423"/>
      <w:bookmarkEnd w:id="2424"/>
      <w:bookmarkEnd w:id="2425"/>
      <w:bookmarkEnd w:id="2426"/>
      <w:bookmarkEnd w:id="2427"/>
      <w:bookmarkEnd w:id="2428"/>
      <w:bookmarkEnd w:id="2429"/>
      <w:bookmarkEnd w:id="2430"/>
    </w:p>
    <w:p w:rsidR="00D25360" w:rsidRPr="00992F49" w:rsidRDefault="0083164A" w:rsidP="0075389B">
      <w:pPr>
        <w:pStyle w:val="B1"/>
      </w:pPr>
      <w:r>
        <w:t>1.</w:t>
      </w:r>
      <w:r w:rsidR="00992F49">
        <w:tab/>
      </w:r>
      <w:r w:rsidR="00D25360" w:rsidRPr="00992F49">
        <w:t xml:space="preserve">A user makes a request for </w:t>
      </w:r>
      <w:proofErr w:type="spellStart"/>
      <w:r w:rsidR="00D25360" w:rsidRPr="00992F49">
        <w:t>ContentID</w:t>
      </w:r>
      <w:proofErr w:type="spellEnd"/>
      <w:r w:rsidR="00D25360" w:rsidRPr="00992F49">
        <w:t>=X to the network by sending an ICN/CCN content request to its nearest ICN/CCN node.</w:t>
      </w:r>
    </w:p>
    <w:p w:rsidR="00D25360" w:rsidRPr="00992F49" w:rsidRDefault="0083164A" w:rsidP="0075389B">
      <w:pPr>
        <w:pStyle w:val="B1"/>
      </w:pPr>
      <w:r>
        <w:lastRenderedPageBreak/>
        <w:t>2.</w:t>
      </w:r>
      <w:r w:rsidR="00992F49">
        <w:tab/>
      </w:r>
      <w:r w:rsidR="00D25360" w:rsidRPr="00992F49">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992F49" w:rsidRDefault="0083164A" w:rsidP="0075389B">
      <w:pPr>
        <w:pStyle w:val="B1"/>
      </w:pPr>
      <w:r>
        <w:t>3.</w:t>
      </w:r>
      <w:r w:rsidR="00992F49">
        <w:tab/>
      </w:r>
      <w:r w:rsidR="00D25360" w:rsidRPr="00992F49">
        <w:t>If the content search is not resolved in a given time or to a given set of bounding criteria, then, by node request, default access to the content by direct internet may be used.</w:t>
      </w:r>
    </w:p>
    <w:p w:rsidR="00D25360" w:rsidRPr="0075389B" w:rsidRDefault="00D25360" w:rsidP="00E63306">
      <w:pPr>
        <w:rPr>
          <w:b/>
          <w:bCs/>
        </w:rPr>
      </w:pPr>
      <w:bookmarkStart w:id="2431" w:name="_Toc434174787"/>
      <w:bookmarkStart w:id="2432" w:name="_Toc436299394"/>
      <w:bookmarkStart w:id="2433" w:name="_Toc436300439"/>
      <w:bookmarkStart w:id="2434" w:name="_Toc442341055"/>
      <w:bookmarkStart w:id="2435" w:name="_Toc442345246"/>
      <w:bookmarkStart w:id="2436" w:name="_Toc442345626"/>
      <w:bookmarkStart w:id="2437" w:name="_Toc442346007"/>
      <w:bookmarkStart w:id="2438" w:name="_Toc442797497"/>
      <w:bookmarkStart w:id="2439" w:name="_Toc442800000"/>
      <w:bookmarkStart w:id="2440" w:name="_Toc442867040"/>
      <w:bookmarkStart w:id="2441" w:name="_Toc442867934"/>
      <w:bookmarkStart w:id="2442" w:name="_Toc442953867"/>
      <w:r w:rsidRPr="0075389B">
        <w:rPr>
          <w:b/>
          <w:bCs/>
        </w:rPr>
        <w:t>Post-conditions</w:t>
      </w:r>
      <w:bookmarkEnd w:id="2431"/>
      <w:bookmarkEnd w:id="2432"/>
      <w:bookmarkEnd w:id="2433"/>
      <w:bookmarkEnd w:id="2434"/>
      <w:bookmarkEnd w:id="2435"/>
      <w:bookmarkEnd w:id="2436"/>
      <w:bookmarkEnd w:id="2437"/>
      <w:bookmarkEnd w:id="2438"/>
      <w:bookmarkEnd w:id="2439"/>
      <w:bookmarkEnd w:id="2440"/>
      <w:bookmarkEnd w:id="2441"/>
      <w:bookmarkEnd w:id="2442"/>
    </w:p>
    <w:p w:rsidR="00E82292" w:rsidRPr="005A57E1" w:rsidRDefault="00E82292" w:rsidP="005A57E1">
      <w:pPr>
        <w:rPr>
          <w:rFonts w:eastAsia="MS Mincho"/>
          <w:lang w:eastAsia="ja-JP"/>
        </w:rPr>
      </w:pPr>
      <w:r>
        <w:rPr>
          <w:rFonts w:eastAsia="MS Mincho"/>
          <w:lang w:eastAsia="ja-JP"/>
        </w:rPr>
        <w:t>Void.</w:t>
      </w:r>
    </w:p>
    <w:p w:rsidR="00130B4F" w:rsidRDefault="00D25360" w:rsidP="00E82292">
      <w:pPr>
        <w:pStyle w:val="Heading3"/>
      </w:pPr>
      <w:bookmarkStart w:id="2443" w:name="_Toc434174788"/>
      <w:bookmarkStart w:id="2444" w:name="_Toc436299395"/>
      <w:bookmarkStart w:id="2445" w:name="_Toc436300440"/>
      <w:bookmarkStart w:id="2446" w:name="_Toc442341056"/>
      <w:bookmarkStart w:id="2447" w:name="_Toc442345247"/>
      <w:bookmarkStart w:id="2448" w:name="_Toc442345627"/>
      <w:bookmarkStart w:id="2449" w:name="_Toc442346008"/>
      <w:bookmarkStart w:id="2450" w:name="_Toc442867041"/>
      <w:bookmarkStart w:id="2451" w:name="_Toc442953868"/>
      <w:bookmarkStart w:id="2452" w:name="_Toc443316589"/>
      <w:r w:rsidRPr="00414670">
        <w:t>5.</w:t>
      </w:r>
      <w:r w:rsidR="00DC02F1">
        <w:t>3</w:t>
      </w:r>
      <w:r w:rsidRPr="00414670">
        <w:t>8.</w:t>
      </w:r>
      <w:r w:rsidR="00DC02F1">
        <w:t>2</w:t>
      </w:r>
      <w:r w:rsidRPr="00414670">
        <w:tab/>
        <w:t>Potential Impacts or Interactions with Existing Services/Features</w:t>
      </w:r>
      <w:bookmarkEnd w:id="2443"/>
      <w:bookmarkEnd w:id="2444"/>
      <w:bookmarkEnd w:id="2445"/>
      <w:bookmarkEnd w:id="2446"/>
      <w:bookmarkEnd w:id="2447"/>
      <w:bookmarkEnd w:id="2448"/>
      <w:bookmarkEnd w:id="2449"/>
      <w:bookmarkEnd w:id="2450"/>
      <w:bookmarkEnd w:id="2451"/>
      <w:bookmarkEnd w:id="2452"/>
    </w:p>
    <w:p w:rsidR="00E82292" w:rsidRPr="005A57E1" w:rsidRDefault="00E82292" w:rsidP="005A57E1">
      <w:pPr>
        <w:rPr>
          <w:rFonts w:eastAsia="MS Mincho"/>
          <w:lang w:eastAsia="ja-JP"/>
        </w:rPr>
      </w:pPr>
      <w:r>
        <w:rPr>
          <w:rFonts w:eastAsia="MS Mincho"/>
          <w:lang w:eastAsia="ja-JP"/>
        </w:rPr>
        <w:t>Void.</w:t>
      </w:r>
    </w:p>
    <w:p w:rsidR="00D25360" w:rsidRPr="00414670" w:rsidRDefault="00D25360" w:rsidP="00D25360">
      <w:pPr>
        <w:pStyle w:val="Heading3"/>
      </w:pPr>
      <w:bookmarkStart w:id="2453" w:name="_Toc434174789"/>
      <w:bookmarkStart w:id="2454" w:name="_Toc436299396"/>
      <w:bookmarkStart w:id="2455" w:name="_Toc436300441"/>
      <w:bookmarkStart w:id="2456" w:name="_Toc442341057"/>
      <w:bookmarkStart w:id="2457" w:name="_Toc442345248"/>
      <w:bookmarkStart w:id="2458" w:name="_Toc442345628"/>
      <w:bookmarkStart w:id="2459" w:name="_Toc442346009"/>
      <w:bookmarkStart w:id="2460" w:name="_Toc442797498"/>
      <w:bookmarkStart w:id="2461" w:name="_Toc442800001"/>
      <w:bookmarkStart w:id="2462" w:name="_Toc442867042"/>
      <w:bookmarkStart w:id="2463" w:name="_Toc442867935"/>
      <w:bookmarkStart w:id="2464" w:name="_Toc442953869"/>
      <w:bookmarkStart w:id="2465" w:name="_Toc443316590"/>
      <w:r w:rsidRPr="00414670">
        <w:t>5.</w:t>
      </w:r>
      <w:r w:rsidR="00DC02F1">
        <w:t>3</w:t>
      </w:r>
      <w:r w:rsidRPr="00414670">
        <w:t>8.</w:t>
      </w:r>
      <w:r w:rsidR="00DC02F1">
        <w:t>3</w:t>
      </w:r>
      <w:r w:rsidRPr="00414670">
        <w:tab/>
        <w:t>Potential Requirements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8C3B86" w:rsidRDefault="006235D2" w:rsidP="005A57E1">
      <w:pPr>
        <w:pStyle w:val="Heading2"/>
      </w:pPr>
      <w:bookmarkStart w:id="2466" w:name="_Toc434174790"/>
      <w:bookmarkStart w:id="2467" w:name="_Toc436299397"/>
      <w:bookmarkStart w:id="2468" w:name="_Toc436300442"/>
      <w:bookmarkStart w:id="2469" w:name="_Toc442341058"/>
      <w:bookmarkStart w:id="2470" w:name="_Toc442345249"/>
      <w:bookmarkStart w:id="2471" w:name="_Toc442345629"/>
      <w:bookmarkStart w:id="2472" w:name="_Toc442346010"/>
      <w:bookmarkStart w:id="2473" w:name="_Toc442797499"/>
      <w:bookmarkStart w:id="2474" w:name="_Toc442800002"/>
      <w:bookmarkStart w:id="2475" w:name="_Toc442867043"/>
      <w:bookmarkStart w:id="2476" w:name="_Toc442867936"/>
      <w:bookmarkStart w:id="2477" w:name="_Toc442953870"/>
      <w:bookmarkStart w:id="2478" w:name="_Toc443316591"/>
      <w:r w:rsidRPr="00A3281C">
        <w:t>5.</w:t>
      </w:r>
      <w:r w:rsidR="00CB29F1" w:rsidRPr="008C3B86">
        <w:t>3</w:t>
      </w:r>
      <w:r w:rsidRPr="008C3B86">
        <w:t>9</w:t>
      </w:r>
      <w:r w:rsidR="004E1876" w:rsidRPr="008C3B86">
        <w:tab/>
      </w:r>
      <w:r w:rsidRPr="008C3B86">
        <w:t>Wireless Briefcase</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rsidR="006235D2" w:rsidRPr="00414670" w:rsidRDefault="006235D2" w:rsidP="006235D2">
      <w:pPr>
        <w:pStyle w:val="Heading3"/>
      </w:pPr>
      <w:bookmarkStart w:id="2479" w:name="_Toc434174791"/>
      <w:bookmarkStart w:id="2480" w:name="_Toc436299398"/>
      <w:bookmarkStart w:id="2481" w:name="_Toc436300443"/>
      <w:bookmarkStart w:id="2482" w:name="_Toc442341059"/>
      <w:bookmarkStart w:id="2483" w:name="_Toc442345250"/>
      <w:bookmarkStart w:id="2484" w:name="_Toc442345630"/>
      <w:bookmarkStart w:id="2485" w:name="_Toc442346011"/>
      <w:bookmarkStart w:id="2486" w:name="_Toc442797500"/>
      <w:bookmarkStart w:id="2487" w:name="_Toc442800003"/>
      <w:bookmarkStart w:id="2488" w:name="_Toc442867044"/>
      <w:bookmarkStart w:id="2489" w:name="_Toc442867937"/>
      <w:bookmarkStart w:id="2490" w:name="_Toc442953871"/>
      <w:bookmarkStart w:id="2491" w:name="_Toc443316592"/>
      <w:r w:rsidRPr="00414670">
        <w:t>5.</w:t>
      </w:r>
      <w:r w:rsidR="00CB29F1">
        <w:t>3</w:t>
      </w:r>
      <w:r w:rsidRPr="00414670">
        <w:t>9.1</w:t>
      </w:r>
      <w:r w:rsidRPr="00414670">
        <w:tab/>
        <w:t>Description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rsidR="006235D2" w:rsidRPr="00414670" w:rsidRDefault="006235D2" w:rsidP="00A50B10">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 xml:space="preserve">The FDPeC comprises multiple ‘distributed’ storage locations: </w:t>
      </w:r>
      <w:proofErr w:type="spellStart"/>
      <w:r w:rsidRPr="00414670">
        <w:t>i</w:t>
      </w:r>
      <w:proofErr w:type="spellEnd"/>
      <w:r w:rsidRPr="00414670">
        <w:t>) at the 3GPP device, ii) at the 3GPP edge node cache that they are currently camped on and iii) at the user’s nominated Internet Cloud store.</w:t>
      </w:r>
    </w:p>
    <w:p w:rsidR="006235D2" w:rsidRPr="00414670" w:rsidRDefault="006235D2" w:rsidP="00A50B10">
      <w:r w:rsidRPr="00414670">
        <w:t>The users Most Recently Used (MRU) information/files are stored at the 3GPP device and/or at the 3GPP edge node cache</w:t>
      </w:r>
    </w:p>
    <w:p w:rsidR="006235D2" w:rsidRPr="00414670" w:rsidRDefault="006235D2" w:rsidP="00A50B10">
      <w:r w:rsidRPr="00414670">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75389B" w:rsidRDefault="006235D2" w:rsidP="00E63306">
      <w:pPr>
        <w:rPr>
          <w:b/>
          <w:bCs/>
        </w:rPr>
      </w:pPr>
      <w:bookmarkStart w:id="2492" w:name="_Toc434174792"/>
      <w:bookmarkStart w:id="2493" w:name="_Toc436299399"/>
      <w:bookmarkStart w:id="2494" w:name="_Toc436300444"/>
      <w:bookmarkStart w:id="2495" w:name="_Toc442341060"/>
      <w:bookmarkStart w:id="2496" w:name="_Toc442345251"/>
      <w:bookmarkStart w:id="2497" w:name="_Toc442345631"/>
      <w:bookmarkStart w:id="2498" w:name="_Toc442346012"/>
      <w:bookmarkStart w:id="2499" w:name="_Toc442797501"/>
      <w:bookmarkStart w:id="2500" w:name="_Toc442800004"/>
      <w:bookmarkStart w:id="2501" w:name="_Toc442867045"/>
      <w:bookmarkStart w:id="2502" w:name="_Toc442867938"/>
      <w:bookmarkStart w:id="2503" w:name="_Toc442953872"/>
      <w:r w:rsidRPr="0075389B">
        <w:rPr>
          <w:b/>
          <w:bCs/>
        </w:rPr>
        <w:t>Pre-conditions</w:t>
      </w:r>
      <w:bookmarkEnd w:id="2492"/>
      <w:bookmarkEnd w:id="2493"/>
      <w:bookmarkEnd w:id="2494"/>
      <w:bookmarkEnd w:id="2495"/>
      <w:bookmarkEnd w:id="2496"/>
      <w:bookmarkEnd w:id="2497"/>
      <w:bookmarkEnd w:id="2498"/>
      <w:bookmarkEnd w:id="2499"/>
      <w:bookmarkEnd w:id="2500"/>
      <w:bookmarkEnd w:id="2501"/>
      <w:bookmarkEnd w:id="2502"/>
      <w:bookmarkEnd w:id="2503"/>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75389B" w:rsidRDefault="006235D2" w:rsidP="00E63306">
      <w:pPr>
        <w:rPr>
          <w:b/>
          <w:bCs/>
        </w:rPr>
      </w:pPr>
      <w:bookmarkStart w:id="2504" w:name="_Toc434174793"/>
      <w:bookmarkStart w:id="2505" w:name="_Toc436299400"/>
      <w:bookmarkStart w:id="2506" w:name="_Toc436300445"/>
      <w:bookmarkStart w:id="2507" w:name="_Toc442341061"/>
      <w:bookmarkStart w:id="2508" w:name="_Toc442345252"/>
      <w:bookmarkStart w:id="2509" w:name="_Toc442345632"/>
      <w:bookmarkStart w:id="2510" w:name="_Toc442346013"/>
      <w:bookmarkStart w:id="2511" w:name="_Toc442797502"/>
      <w:bookmarkStart w:id="2512" w:name="_Toc442800005"/>
      <w:bookmarkStart w:id="2513" w:name="_Toc442867046"/>
      <w:bookmarkStart w:id="2514" w:name="_Toc442867939"/>
      <w:bookmarkStart w:id="2515" w:name="_Toc442953873"/>
      <w:r w:rsidRPr="0075389B">
        <w:rPr>
          <w:b/>
          <w:bCs/>
        </w:rPr>
        <w:lastRenderedPageBreak/>
        <w:t>Service Flows</w:t>
      </w:r>
      <w:bookmarkEnd w:id="2504"/>
      <w:bookmarkEnd w:id="2505"/>
      <w:bookmarkEnd w:id="2506"/>
      <w:bookmarkEnd w:id="2507"/>
      <w:bookmarkEnd w:id="2508"/>
      <w:bookmarkEnd w:id="2509"/>
      <w:bookmarkEnd w:id="2510"/>
      <w:bookmarkEnd w:id="2511"/>
      <w:bookmarkEnd w:id="2512"/>
      <w:bookmarkEnd w:id="2513"/>
      <w:bookmarkEnd w:id="2514"/>
      <w:bookmarkEnd w:id="2515"/>
    </w:p>
    <w:p w:rsidR="006235D2" w:rsidRPr="00992F49" w:rsidRDefault="005A57E1" w:rsidP="0075389B">
      <w:pPr>
        <w:pStyle w:val="B1"/>
      </w:pPr>
      <w:r>
        <w:t>1.</w:t>
      </w:r>
      <w:r w:rsidR="00992F49">
        <w:tab/>
      </w:r>
      <w:r w:rsidR="006235D2" w:rsidRPr="00992F49">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992F49" w:rsidRDefault="005A57E1" w:rsidP="0075389B">
      <w:pPr>
        <w:pStyle w:val="B1"/>
      </w:pPr>
      <w:r>
        <w:t>2.</w:t>
      </w:r>
      <w:r w:rsidR="00992F49">
        <w:tab/>
      </w:r>
      <w:r w:rsidR="006235D2" w:rsidRPr="00992F49">
        <w:t xml:space="preserve">The user’s 3GPP device has automatically security validated that the applications on the local machine are valid for this user and enabled them for access to the FDPeC whilst the user is in short range of the local machine. </w:t>
      </w:r>
    </w:p>
    <w:p w:rsidR="006235D2" w:rsidRPr="00992F49" w:rsidRDefault="005A57E1" w:rsidP="0075389B">
      <w:pPr>
        <w:pStyle w:val="B1"/>
      </w:pPr>
      <w:r>
        <w:t>3.</w:t>
      </w:r>
      <w:r w:rsidR="00992F49">
        <w:tab/>
      </w:r>
      <w:r w:rsidR="006235D2" w:rsidRPr="00992F49">
        <w:t xml:space="preserve">The user walks away from the desk and takes his 3GPP device with him.  </w:t>
      </w:r>
    </w:p>
    <w:p w:rsidR="006235D2" w:rsidRPr="00992F49" w:rsidRDefault="005A57E1" w:rsidP="0075389B">
      <w:pPr>
        <w:pStyle w:val="B1"/>
      </w:pPr>
      <w:r>
        <w:t>4.</w:t>
      </w:r>
      <w:r w:rsidR="00992F49">
        <w:tab/>
      </w:r>
      <w:r w:rsidR="006235D2" w:rsidRPr="00992F49">
        <w:t>The FDPeC system tracks the user/3GPP device with all of his MRU and open documents/information ported on his device and ends the security validation with the local machine on the desk.</w:t>
      </w:r>
    </w:p>
    <w:p w:rsidR="006235D2" w:rsidRPr="00992F49" w:rsidRDefault="005A57E1" w:rsidP="0075389B">
      <w:pPr>
        <w:pStyle w:val="B1"/>
      </w:pPr>
      <w:r>
        <w:t>5.</w:t>
      </w:r>
      <w:r w:rsidR="00992F49">
        <w:tab/>
      </w:r>
      <w:r w:rsidR="006235D2" w:rsidRPr="00992F49">
        <w:t>The user/device moves to another location in the car or at home and moves into range of the new local machine and security validates with this new set of equipment (if the user has previously camped on this equipment)</w:t>
      </w:r>
    </w:p>
    <w:p w:rsidR="006235D2" w:rsidRPr="00992F49" w:rsidRDefault="005A57E1" w:rsidP="0075389B">
      <w:pPr>
        <w:pStyle w:val="B1"/>
      </w:pPr>
      <w:r>
        <w:t>6.</w:t>
      </w:r>
      <w:r w:rsidR="00992F49">
        <w:tab/>
      </w:r>
      <w:r w:rsidR="006235D2" w:rsidRPr="00992F49">
        <w:t>In this way the user can move around to different local machines and has to carry only his device with him.</w:t>
      </w:r>
    </w:p>
    <w:p w:rsidR="006235D2" w:rsidRPr="00992F49" w:rsidRDefault="005A57E1" w:rsidP="0075389B">
      <w:pPr>
        <w:pStyle w:val="B1"/>
      </w:pPr>
      <w:r>
        <w:t>7.</w:t>
      </w:r>
      <w:r w:rsidR="00992F49">
        <w:tab/>
      </w:r>
      <w:r w:rsidR="006235D2" w:rsidRPr="00992F49">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75389B" w:rsidRDefault="006235D2" w:rsidP="00E63306">
      <w:pPr>
        <w:rPr>
          <w:b/>
          <w:bCs/>
        </w:rPr>
      </w:pPr>
      <w:bookmarkStart w:id="2516" w:name="_Toc434174794"/>
      <w:bookmarkStart w:id="2517" w:name="_Toc436299401"/>
      <w:bookmarkStart w:id="2518" w:name="_Toc436300446"/>
      <w:bookmarkStart w:id="2519" w:name="_Toc442341062"/>
      <w:bookmarkStart w:id="2520" w:name="_Toc442345253"/>
      <w:bookmarkStart w:id="2521" w:name="_Toc442345633"/>
      <w:bookmarkStart w:id="2522" w:name="_Toc442346014"/>
      <w:bookmarkStart w:id="2523" w:name="_Toc442797503"/>
      <w:bookmarkStart w:id="2524" w:name="_Toc442800006"/>
      <w:bookmarkStart w:id="2525" w:name="_Toc442867047"/>
      <w:bookmarkStart w:id="2526" w:name="_Toc442867940"/>
      <w:bookmarkStart w:id="2527" w:name="_Toc442953874"/>
      <w:r w:rsidRPr="0075389B">
        <w:rPr>
          <w:b/>
          <w:bCs/>
        </w:rPr>
        <w:t>Post-conditions</w:t>
      </w:r>
      <w:bookmarkEnd w:id="2516"/>
      <w:bookmarkEnd w:id="2517"/>
      <w:bookmarkEnd w:id="2518"/>
      <w:bookmarkEnd w:id="2519"/>
      <w:bookmarkEnd w:id="2520"/>
      <w:bookmarkEnd w:id="2521"/>
      <w:bookmarkEnd w:id="2522"/>
      <w:bookmarkEnd w:id="2523"/>
      <w:bookmarkEnd w:id="2524"/>
      <w:bookmarkEnd w:id="2525"/>
      <w:bookmarkEnd w:id="2526"/>
      <w:bookmarkEnd w:id="2527"/>
    </w:p>
    <w:p w:rsidR="00E82292" w:rsidRPr="005A57E1" w:rsidRDefault="00E82292" w:rsidP="005A57E1">
      <w:pPr>
        <w:rPr>
          <w:rFonts w:eastAsia="MS Mincho"/>
          <w:lang w:eastAsia="ja-JP"/>
        </w:rPr>
      </w:pPr>
      <w:r>
        <w:rPr>
          <w:rFonts w:eastAsia="MS Mincho"/>
          <w:lang w:eastAsia="ja-JP"/>
        </w:rPr>
        <w:t>Void.</w:t>
      </w:r>
    </w:p>
    <w:p w:rsidR="00130B4F" w:rsidRDefault="006235D2" w:rsidP="00E82292">
      <w:pPr>
        <w:pStyle w:val="Heading3"/>
      </w:pPr>
      <w:bookmarkStart w:id="2528" w:name="_Toc434174795"/>
      <w:bookmarkStart w:id="2529" w:name="_Toc436299402"/>
      <w:bookmarkStart w:id="2530" w:name="_Toc436300447"/>
      <w:bookmarkStart w:id="2531" w:name="_Toc442341063"/>
      <w:bookmarkStart w:id="2532" w:name="_Toc442345254"/>
      <w:bookmarkStart w:id="2533" w:name="_Toc442345634"/>
      <w:bookmarkStart w:id="2534" w:name="_Toc442346015"/>
      <w:bookmarkStart w:id="2535" w:name="_Toc442867048"/>
      <w:bookmarkStart w:id="2536" w:name="_Toc442953875"/>
      <w:bookmarkStart w:id="2537" w:name="_Toc443316593"/>
      <w:r w:rsidRPr="00414670">
        <w:t>5.</w:t>
      </w:r>
      <w:r w:rsidR="00F02250">
        <w:t>3</w:t>
      </w:r>
      <w:r w:rsidRPr="00414670">
        <w:t>9.</w:t>
      </w:r>
      <w:r w:rsidR="00F02250">
        <w:t>2</w:t>
      </w:r>
      <w:r w:rsidRPr="00414670">
        <w:tab/>
        <w:t>Potential Impacts or Interactions with Existing Services/Features</w:t>
      </w:r>
      <w:bookmarkEnd w:id="2528"/>
      <w:bookmarkEnd w:id="2529"/>
      <w:bookmarkEnd w:id="2530"/>
      <w:bookmarkEnd w:id="2531"/>
      <w:bookmarkEnd w:id="2532"/>
      <w:bookmarkEnd w:id="2533"/>
      <w:bookmarkEnd w:id="2534"/>
      <w:bookmarkEnd w:id="2535"/>
      <w:bookmarkEnd w:id="2536"/>
      <w:bookmarkEnd w:id="2537"/>
    </w:p>
    <w:p w:rsidR="00E82292" w:rsidRPr="005A57E1" w:rsidRDefault="00E82292" w:rsidP="005A57E1">
      <w:pPr>
        <w:rPr>
          <w:rFonts w:eastAsia="MS Mincho"/>
          <w:lang w:eastAsia="ja-JP"/>
        </w:rPr>
      </w:pPr>
      <w:r>
        <w:rPr>
          <w:rFonts w:eastAsia="MS Mincho"/>
          <w:lang w:eastAsia="ja-JP"/>
        </w:rPr>
        <w:t>Void.</w:t>
      </w:r>
    </w:p>
    <w:p w:rsidR="006235D2" w:rsidRPr="00414670" w:rsidRDefault="006235D2" w:rsidP="006235D2">
      <w:pPr>
        <w:pStyle w:val="Heading3"/>
      </w:pPr>
      <w:bookmarkStart w:id="2538" w:name="_Toc434174796"/>
      <w:bookmarkStart w:id="2539" w:name="_Toc436299403"/>
      <w:bookmarkStart w:id="2540" w:name="_Toc436300448"/>
      <w:bookmarkStart w:id="2541" w:name="_Toc442341064"/>
      <w:bookmarkStart w:id="2542" w:name="_Toc442345255"/>
      <w:bookmarkStart w:id="2543" w:name="_Toc442345635"/>
      <w:bookmarkStart w:id="2544" w:name="_Toc442346016"/>
      <w:bookmarkStart w:id="2545" w:name="_Toc442797504"/>
      <w:bookmarkStart w:id="2546" w:name="_Toc442800007"/>
      <w:bookmarkStart w:id="2547" w:name="_Toc442867049"/>
      <w:bookmarkStart w:id="2548" w:name="_Toc442867941"/>
      <w:bookmarkStart w:id="2549" w:name="_Toc442953876"/>
      <w:bookmarkStart w:id="2550" w:name="_Toc443316594"/>
      <w:r w:rsidRPr="00414670">
        <w:t>5.</w:t>
      </w:r>
      <w:r w:rsidR="00F02250">
        <w:t>3</w:t>
      </w:r>
      <w:r w:rsidRPr="00414670">
        <w:t>9.</w:t>
      </w:r>
      <w:r w:rsidR="00F02250">
        <w:t>3</w:t>
      </w:r>
      <w:r w:rsidRPr="00414670">
        <w:tab/>
        <w:t>Potential Requirements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A50B10">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2551" w:name="_Toc434174797"/>
      <w:bookmarkStart w:id="2552" w:name="_Toc436299404"/>
      <w:bookmarkStart w:id="2553" w:name="_Toc436300449"/>
      <w:bookmarkStart w:id="2554" w:name="_Toc442341065"/>
      <w:bookmarkStart w:id="2555" w:name="_Toc442345256"/>
      <w:bookmarkStart w:id="2556" w:name="_Toc442345636"/>
      <w:bookmarkStart w:id="2557" w:name="_Toc442346017"/>
      <w:bookmarkStart w:id="2558" w:name="_Toc442797505"/>
      <w:bookmarkStart w:id="2559" w:name="_Toc442800008"/>
      <w:bookmarkStart w:id="2560" w:name="_Toc442867050"/>
      <w:bookmarkStart w:id="2561" w:name="_Toc442867942"/>
      <w:bookmarkStart w:id="2562" w:name="_Toc442953877"/>
      <w:bookmarkStart w:id="2563" w:name="_Toc443316595"/>
      <w:r w:rsidRPr="0095398B">
        <w:t>5.</w:t>
      </w:r>
      <w:r w:rsidR="00F02250">
        <w:t>4</w:t>
      </w:r>
      <w:r w:rsidRPr="0095398B">
        <w:t>0</w:t>
      </w:r>
      <w:r w:rsidRPr="0095398B">
        <w:tab/>
      </w:r>
      <w:r w:rsidRPr="0095398B">
        <w:rPr>
          <w:rFonts w:eastAsia="SimSun"/>
          <w:lang w:eastAsia="en-GB"/>
        </w:rPr>
        <w:t>Devices with variable data</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r w:rsidRPr="0095398B">
        <w:rPr>
          <w:rFonts w:eastAsia="SimSun"/>
          <w:lang w:eastAsia="en-GB"/>
        </w:rPr>
        <w:t xml:space="preserve"> </w:t>
      </w:r>
    </w:p>
    <w:p w:rsidR="003C4D6B" w:rsidRPr="0095398B" w:rsidRDefault="003C4D6B" w:rsidP="003C4D6B">
      <w:pPr>
        <w:pStyle w:val="Heading3"/>
      </w:pPr>
      <w:bookmarkStart w:id="2564" w:name="_Toc434174798"/>
      <w:bookmarkStart w:id="2565" w:name="_Toc436299405"/>
      <w:bookmarkStart w:id="2566" w:name="_Toc436300450"/>
      <w:bookmarkStart w:id="2567" w:name="_Toc442341066"/>
      <w:bookmarkStart w:id="2568" w:name="_Toc442345257"/>
      <w:bookmarkStart w:id="2569" w:name="_Toc442345637"/>
      <w:bookmarkStart w:id="2570" w:name="_Toc442346018"/>
      <w:bookmarkStart w:id="2571" w:name="_Toc442797506"/>
      <w:bookmarkStart w:id="2572" w:name="_Toc442800009"/>
      <w:bookmarkStart w:id="2573" w:name="_Toc442867051"/>
      <w:bookmarkStart w:id="2574" w:name="_Toc442867943"/>
      <w:bookmarkStart w:id="2575" w:name="_Toc442953878"/>
      <w:bookmarkStart w:id="2576" w:name="_Toc443316596"/>
      <w:r w:rsidRPr="0095398B">
        <w:t>5.</w:t>
      </w:r>
      <w:r w:rsidR="00F02250">
        <w:t>4</w:t>
      </w:r>
      <w:r w:rsidRPr="0095398B">
        <w:t>0.1</w:t>
      </w:r>
      <w:r w:rsidRPr="0095398B">
        <w:tab/>
        <w:t>Description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lastRenderedPageBreak/>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2577" w:name="_Toc434174799"/>
      <w:bookmarkStart w:id="2578" w:name="_Toc436299406"/>
      <w:bookmarkStart w:id="2579" w:name="_Toc436300451"/>
      <w:bookmarkStart w:id="2580" w:name="_Toc442341067"/>
      <w:bookmarkStart w:id="2581" w:name="_Toc442345258"/>
      <w:bookmarkStart w:id="2582" w:name="_Toc442345638"/>
      <w:bookmarkStart w:id="2583" w:name="_Toc442346019"/>
      <w:bookmarkStart w:id="2584" w:name="_Toc442797507"/>
      <w:bookmarkStart w:id="2585" w:name="_Toc442800010"/>
      <w:bookmarkStart w:id="2586" w:name="_Toc442867052"/>
      <w:bookmarkStart w:id="2587" w:name="_Toc442867944"/>
      <w:bookmarkStart w:id="2588" w:name="_Toc442953879"/>
      <w:bookmarkStart w:id="2589" w:name="_Toc443316597"/>
      <w:r w:rsidRPr="0095398B">
        <w:t>5.</w:t>
      </w:r>
      <w:r w:rsidR="00F02250">
        <w:t>4</w:t>
      </w:r>
      <w:r w:rsidRPr="0095398B">
        <w:t>0.2</w:t>
      </w:r>
      <w:r w:rsidRPr="0095398B">
        <w:tab/>
        <w:t xml:space="preserve">Potential </w:t>
      </w:r>
      <w:r w:rsidR="00541820">
        <w:t>S</w:t>
      </w:r>
      <w:r w:rsidRPr="0095398B">
        <w:t xml:space="preserve">ervice </w:t>
      </w:r>
      <w:r w:rsidR="00541820">
        <w:t>R</w:t>
      </w:r>
      <w:r w:rsidRPr="0095398B">
        <w:t>equirements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The 3GPP system shall support efficient signa</w:t>
      </w:r>
      <w:r w:rsidR="007A0B04">
        <w:t>l</w:t>
      </w:r>
      <w:r>
        <w:t>ling mechanisms (e.g., signal</w:t>
      </w:r>
      <w:r w:rsidR="007A0B04">
        <w:t>l</w:t>
      </w:r>
      <w:r>
        <w:t>ing is less than payload).</w:t>
      </w:r>
    </w:p>
    <w:p w:rsidR="003C4D6B" w:rsidRDefault="001E3FC5" w:rsidP="00A50B10">
      <w:r>
        <w:t>The 3GPP system shall reduce signa</w:t>
      </w:r>
      <w:r w:rsidR="007A0B04">
        <w:t>l</w:t>
      </w:r>
      <w:r>
        <w:t>ling overhead for security needed for short data burst transmission, without reducing the security protection provided by 4G 3GPP Systems.</w:t>
      </w:r>
    </w:p>
    <w:p w:rsidR="00A50B10" w:rsidRPr="00414670" w:rsidRDefault="00A50B10" w:rsidP="00A50B10">
      <w:pPr>
        <w:rPr>
          <w:rFonts w:eastAsia="SimSun"/>
          <w:lang w:eastAsia="ko-KR"/>
        </w:rPr>
      </w:pPr>
    </w:p>
    <w:p w:rsidR="00873496" w:rsidRPr="002F4248" w:rsidRDefault="00873496" w:rsidP="00873496">
      <w:pPr>
        <w:pStyle w:val="Heading2"/>
      </w:pPr>
      <w:bookmarkStart w:id="2590" w:name="_Toc434174800"/>
      <w:bookmarkStart w:id="2591" w:name="_Toc436299407"/>
      <w:bookmarkStart w:id="2592" w:name="_Toc436300452"/>
      <w:bookmarkStart w:id="2593" w:name="_Toc442341068"/>
      <w:bookmarkStart w:id="2594" w:name="_Toc442345259"/>
      <w:bookmarkStart w:id="2595" w:name="_Toc442345639"/>
      <w:bookmarkStart w:id="2596" w:name="_Toc442346020"/>
      <w:bookmarkStart w:id="2597" w:name="_Toc442797508"/>
      <w:bookmarkStart w:id="2598" w:name="_Toc442800011"/>
      <w:bookmarkStart w:id="2599" w:name="_Toc442867053"/>
      <w:bookmarkStart w:id="2600" w:name="_Toc442867945"/>
      <w:bookmarkStart w:id="2601" w:name="_Toc442953880"/>
      <w:bookmarkStart w:id="2602" w:name="_Toc443316598"/>
      <w:r w:rsidRPr="00414670">
        <w:t>5.</w:t>
      </w:r>
      <w:r w:rsidR="00F02250">
        <w:t>4</w:t>
      </w:r>
      <w:r w:rsidRPr="00030727">
        <w:t>1</w:t>
      </w:r>
      <w:r w:rsidRPr="00843473">
        <w:tab/>
      </w:r>
      <w:r w:rsidRPr="002F4248">
        <w:t>Domestic Home Monitoring</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rsidR="00873496" w:rsidRPr="008E0B30" w:rsidRDefault="00873496" w:rsidP="00873496">
      <w:pPr>
        <w:pStyle w:val="Heading3"/>
      </w:pPr>
      <w:bookmarkStart w:id="2603" w:name="_Toc434174801"/>
      <w:bookmarkStart w:id="2604" w:name="_Toc436299408"/>
      <w:bookmarkStart w:id="2605" w:name="_Toc436300453"/>
      <w:bookmarkStart w:id="2606" w:name="_Toc442341069"/>
      <w:bookmarkStart w:id="2607" w:name="_Toc442345260"/>
      <w:bookmarkStart w:id="2608" w:name="_Toc442345640"/>
      <w:bookmarkStart w:id="2609" w:name="_Toc442346021"/>
      <w:bookmarkStart w:id="2610" w:name="_Toc442797509"/>
      <w:bookmarkStart w:id="2611" w:name="_Toc442800012"/>
      <w:bookmarkStart w:id="2612" w:name="_Toc442867054"/>
      <w:bookmarkStart w:id="2613" w:name="_Toc442867946"/>
      <w:bookmarkStart w:id="2614" w:name="_Toc442953881"/>
      <w:bookmarkStart w:id="2615" w:name="_Toc443316599"/>
      <w:r w:rsidRPr="009E0B4C">
        <w:t>5.</w:t>
      </w:r>
      <w:r w:rsidR="00F02250">
        <w:t>4</w:t>
      </w:r>
      <w:r w:rsidRPr="008E0B30">
        <w:t>1.1</w:t>
      </w:r>
      <w:r w:rsidRPr="008E0B30">
        <w:tab/>
        <w:t>Description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rsidR="00873496" w:rsidRPr="008B67E3" w:rsidRDefault="00873496" w:rsidP="00A50B10">
      <w:r w:rsidRPr="008B67E3">
        <w:t>With the advent of bespoke home monitoring systems provided by utility companies for monitoring utility resource usage and home security vendors providing burglar and video monitoring systems, there is a proven market for these IoT systems. Many of these systems provide remote access over Wi-Fi or Ethernet /local control unit and some provide WiFi/Smartphone interconnection.</w:t>
      </w:r>
    </w:p>
    <w:p w:rsidR="00873496" w:rsidRPr="00DF5EFD" w:rsidRDefault="00873496" w:rsidP="00A50B10">
      <w:r w:rsidRPr="00DF5EFD">
        <w:t>However, these systems do not directly interface with 3GPP mobile systems and are in effect ‘capillary IoT inputs to the basic IP interface provided by 3GPP mobile systems and often use the 3GPP system in a notably inefficient manner.  Also such capillary IoT systems do not interwork together across vendors.</w:t>
      </w:r>
    </w:p>
    <w:p w:rsidR="00873496" w:rsidRPr="00DF5EFD" w:rsidRDefault="00873496" w:rsidP="00A50B10">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IoT concentrator which connects to 3GPP systems.</w:t>
      </w:r>
    </w:p>
    <w:p w:rsidR="00873496" w:rsidRPr="00776C0B" w:rsidRDefault="00873496" w:rsidP="00A50B10">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Today the context of such a device is not standardised so a complex home system is usually notably inefficient (as a system) when operated without a concentrator with each IoT stream operated as a separate communications stream over the 3GPP system.</w:t>
      </w:r>
    </w:p>
    <w:p w:rsidR="00873496" w:rsidRPr="0075389B" w:rsidRDefault="00873496" w:rsidP="00E63306">
      <w:pPr>
        <w:rPr>
          <w:b/>
          <w:bCs/>
        </w:rPr>
      </w:pPr>
      <w:bookmarkStart w:id="2616" w:name="_Toc434174802"/>
      <w:bookmarkStart w:id="2617" w:name="_Toc436299409"/>
      <w:bookmarkStart w:id="2618" w:name="_Toc436300454"/>
      <w:bookmarkStart w:id="2619" w:name="_Toc442341070"/>
      <w:bookmarkStart w:id="2620" w:name="_Toc442345261"/>
      <w:bookmarkStart w:id="2621" w:name="_Toc442345641"/>
      <w:bookmarkStart w:id="2622" w:name="_Toc442346022"/>
      <w:bookmarkStart w:id="2623" w:name="_Toc442797510"/>
      <w:bookmarkStart w:id="2624" w:name="_Toc442800013"/>
      <w:bookmarkStart w:id="2625" w:name="_Toc442867055"/>
      <w:bookmarkStart w:id="2626" w:name="_Toc442867947"/>
      <w:bookmarkStart w:id="2627" w:name="_Toc442953882"/>
      <w:r w:rsidRPr="0075389B">
        <w:rPr>
          <w:b/>
          <w:bCs/>
        </w:rPr>
        <w:t>Pre-conditions</w:t>
      </w:r>
      <w:bookmarkEnd w:id="2616"/>
      <w:bookmarkEnd w:id="2617"/>
      <w:bookmarkEnd w:id="2618"/>
      <w:bookmarkEnd w:id="2619"/>
      <w:bookmarkEnd w:id="2620"/>
      <w:bookmarkEnd w:id="2621"/>
      <w:bookmarkEnd w:id="2622"/>
      <w:bookmarkEnd w:id="2623"/>
      <w:bookmarkEnd w:id="2624"/>
      <w:bookmarkEnd w:id="2625"/>
      <w:bookmarkEnd w:id="2626"/>
      <w:bookmarkEnd w:id="2627"/>
    </w:p>
    <w:p w:rsidR="00873496" w:rsidRPr="00414670" w:rsidRDefault="00873496" w:rsidP="00A50B10">
      <w:proofErr w:type="gramStart"/>
      <w:r w:rsidRPr="00414670">
        <w:t xml:space="preserve">Local low </w:t>
      </w:r>
      <w:r w:rsidR="00F975A6">
        <w:t>complexity</w:t>
      </w:r>
      <w:r w:rsidRPr="00414670">
        <w:t xml:space="preserve"> mobile deployed in the home with a concentrator application running to interface to capillary systems.</w:t>
      </w:r>
      <w:proofErr w:type="gramEnd"/>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75389B" w:rsidRDefault="00873496" w:rsidP="00E63306">
      <w:pPr>
        <w:rPr>
          <w:b/>
          <w:bCs/>
        </w:rPr>
      </w:pPr>
      <w:bookmarkStart w:id="2628" w:name="_Toc434174803"/>
      <w:bookmarkStart w:id="2629" w:name="_Toc436299410"/>
      <w:bookmarkStart w:id="2630" w:name="_Toc436300455"/>
      <w:bookmarkStart w:id="2631" w:name="_Toc442341071"/>
      <w:bookmarkStart w:id="2632" w:name="_Toc442345262"/>
      <w:bookmarkStart w:id="2633" w:name="_Toc442345642"/>
      <w:bookmarkStart w:id="2634" w:name="_Toc442346023"/>
      <w:bookmarkStart w:id="2635" w:name="_Toc442797511"/>
      <w:bookmarkStart w:id="2636" w:name="_Toc442800014"/>
      <w:bookmarkStart w:id="2637" w:name="_Toc442867056"/>
      <w:bookmarkStart w:id="2638" w:name="_Toc442867948"/>
      <w:bookmarkStart w:id="2639" w:name="_Toc442953883"/>
      <w:r w:rsidRPr="0075389B">
        <w:rPr>
          <w:b/>
          <w:bCs/>
        </w:rPr>
        <w:t>Service Flows</w:t>
      </w:r>
      <w:bookmarkEnd w:id="2628"/>
      <w:bookmarkEnd w:id="2629"/>
      <w:bookmarkEnd w:id="2630"/>
      <w:bookmarkEnd w:id="2631"/>
      <w:bookmarkEnd w:id="2632"/>
      <w:bookmarkEnd w:id="2633"/>
      <w:bookmarkEnd w:id="2634"/>
      <w:bookmarkEnd w:id="2635"/>
      <w:bookmarkEnd w:id="2636"/>
      <w:bookmarkEnd w:id="2637"/>
      <w:bookmarkEnd w:id="2638"/>
      <w:bookmarkEnd w:id="2639"/>
    </w:p>
    <w:p w:rsidR="00873496" w:rsidRPr="006D0213" w:rsidRDefault="00F8444C" w:rsidP="0075389B">
      <w:pPr>
        <w:pStyle w:val="B1"/>
      </w:pPr>
      <w:r>
        <w:t>1.</w:t>
      </w:r>
      <w:r w:rsidR="006D0213">
        <w:tab/>
      </w:r>
      <w:r w:rsidR="00873496" w:rsidRPr="006D0213">
        <w:t>The subscriber purchases Off-The-Shelf (OTS) IoT devices and systems as today.</w:t>
      </w:r>
    </w:p>
    <w:p w:rsidR="00873496" w:rsidRPr="006D0213" w:rsidRDefault="00F8444C" w:rsidP="0075389B">
      <w:pPr>
        <w:pStyle w:val="B1"/>
      </w:pPr>
      <w:r>
        <w:lastRenderedPageBreak/>
        <w:t>2.</w:t>
      </w:r>
      <w:r w:rsidR="006D0213">
        <w:tab/>
      </w:r>
      <w:r w:rsidR="00873496" w:rsidRPr="006D0213">
        <w:t>The subscriber purchases a 3GPP home IoT concentrator/IoT bridge device</w:t>
      </w:r>
    </w:p>
    <w:p w:rsidR="00873496" w:rsidRPr="006D0213" w:rsidRDefault="00F8444C" w:rsidP="0075389B">
      <w:pPr>
        <w:pStyle w:val="B1"/>
      </w:pPr>
      <w:r>
        <w:t>3.</w:t>
      </w:r>
      <w:r w:rsidR="006D0213">
        <w:tab/>
      </w:r>
      <w:r w:rsidR="00873496" w:rsidRPr="006D0213">
        <w:t>The subscriber configures their concentrator device</w:t>
      </w:r>
    </w:p>
    <w:p w:rsidR="00873496" w:rsidRPr="006D0213" w:rsidRDefault="00F8444C" w:rsidP="0075389B">
      <w:pPr>
        <w:pStyle w:val="B1"/>
      </w:pPr>
      <w:r>
        <w:t>4.</w:t>
      </w:r>
      <w:r w:rsidR="006D0213">
        <w:tab/>
      </w:r>
      <w:r w:rsidR="00873496" w:rsidRPr="006D0213">
        <w:t>The Subscriber obtains a 3GPP home concentrator interface enabled application for their mobile device</w:t>
      </w:r>
    </w:p>
    <w:p w:rsidR="00873496" w:rsidRPr="006D0213" w:rsidRDefault="00F8444C" w:rsidP="0075389B">
      <w:pPr>
        <w:pStyle w:val="B1"/>
      </w:pPr>
      <w:r>
        <w:t>5.</w:t>
      </w:r>
      <w:r w:rsidR="006D0213">
        <w:tab/>
      </w:r>
      <w:r w:rsidR="00873496" w:rsidRPr="006D0213">
        <w:t>The subscriber may monitor or control all of their home IoT systems for sensing and actuation.</w:t>
      </w:r>
    </w:p>
    <w:p w:rsidR="00873496" w:rsidRPr="006D0213" w:rsidRDefault="00F8444C" w:rsidP="0075389B">
      <w:pPr>
        <w:pStyle w:val="B1"/>
      </w:pPr>
      <w:r>
        <w:t>6.</w:t>
      </w:r>
      <w:r w:rsidR="006D0213">
        <w:tab/>
      </w:r>
      <w:r w:rsidR="00873496" w:rsidRPr="006D0213">
        <w:t>Additionally, when in the house the subscriber may control all devices that connect to their home controller 3GPP device, potentially making use of the “local control UC” already detailed in the SMARTER specification.</w:t>
      </w:r>
    </w:p>
    <w:p w:rsidR="00873496" w:rsidRPr="006D0213" w:rsidRDefault="00F8444C" w:rsidP="0075389B">
      <w:pPr>
        <w:pStyle w:val="B1"/>
      </w:pPr>
      <w:r>
        <w:t>7.</w:t>
      </w:r>
      <w:r w:rsidR="006D0213">
        <w:tab/>
      </w:r>
      <w:r w:rsidR="00873496" w:rsidRPr="006D0213">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75389B" w:rsidRDefault="00873496" w:rsidP="0075389B">
      <w:pPr>
        <w:rPr>
          <w:b/>
          <w:bCs/>
        </w:rPr>
      </w:pPr>
      <w:bookmarkStart w:id="2640" w:name="_Toc434174804"/>
      <w:bookmarkStart w:id="2641" w:name="_Toc436299411"/>
      <w:bookmarkStart w:id="2642" w:name="_Toc436300456"/>
      <w:bookmarkStart w:id="2643" w:name="_Toc442341072"/>
      <w:bookmarkStart w:id="2644" w:name="_Toc442345263"/>
      <w:bookmarkStart w:id="2645" w:name="_Toc442345643"/>
      <w:bookmarkStart w:id="2646" w:name="_Toc442346024"/>
      <w:bookmarkStart w:id="2647" w:name="_Toc442797512"/>
      <w:bookmarkStart w:id="2648" w:name="_Toc442800015"/>
      <w:bookmarkStart w:id="2649" w:name="_Toc442867057"/>
      <w:bookmarkStart w:id="2650" w:name="_Toc442867949"/>
      <w:bookmarkStart w:id="2651" w:name="_Toc442953884"/>
      <w:r w:rsidRPr="0075389B">
        <w:rPr>
          <w:b/>
          <w:bCs/>
        </w:rPr>
        <w:t>Post-conditions</w:t>
      </w:r>
      <w:bookmarkEnd w:id="2640"/>
      <w:bookmarkEnd w:id="2641"/>
      <w:bookmarkEnd w:id="2642"/>
      <w:bookmarkEnd w:id="2643"/>
      <w:bookmarkEnd w:id="2644"/>
      <w:bookmarkEnd w:id="2645"/>
      <w:bookmarkEnd w:id="2646"/>
      <w:bookmarkEnd w:id="2647"/>
      <w:bookmarkEnd w:id="2648"/>
      <w:bookmarkEnd w:id="2649"/>
      <w:bookmarkEnd w:id="2650"/>
      <w:bookmarkEnd w:id="2651"/>
    </w:p>
    <w:p w:rsidR="00E82292" w:rsidRPr="00A37B1A" w:rsidRDefault="00E82292" w:rsidP="0075389B">
      <w:r>
        <w:rPr>
          <w:lang w:eastAsia="x-none"/>
        </w:rPr>
        <w:t>Void.</w:t>
      </w:r>
    </w:p>
    <w:p w:rsidR="00873496" w:rsidRPr="00414670" w:rsidRDefault="00873496" w:rsidP="00873496">
      <w:pPr>
        <w:pStyle w:val="Heading3"/>
      </w:pPr>
      <w:bookmarkStart w:id="2652" w:name="_Toc434174805"/>
      <w:bookmarkStart w:id="2653" w:name="_Toc436299412"/>
      <w:bookmarkStart w:id="2654" w:name="_Toc436300457"/>
      <w:bookmarkStart w:id="2655" w:name="_Toc442341073"/>
      <w:bookmarkStart w:id="2656" w:name="_Toc442345264"/>
      <w:bookmarkStart w:id="2657" w:name="_Toc442345644"/>
      <w:bookmarkStart w:id="2658" w:name="_Toc442346025"/>
      <w:bookmarkStart w:id="2659" w:name="_Toc442797513"/>
      <w:bookmarkStart w:id="2660" w:name="_Toc442800016"/>
      <w:bookmarkStart w:id="2661" w:name="_Toc442867058"/>
      <w:bookmarkStart w:id="2662" w:name="_Toc442867950"/>
      <w:bookmarkStart w:id="2663" w:name="_Toc442953885"/>
      <w:bookmarkStart w:id="2664" w:name="_Toc443316600"/>
      <w:r w:rsidRPr="00414670">
        <w:t>5.</w:t>
      </w:r>
      <w:r w:rsidR="00526AFE">
        <w:t>4</w:t>
      </w:r>
      <w:r w:rsidRPr="00414670">
        <w:t>1.</w:t>
      </w:r>
      <w:r w:rsidR="00526AFE">
        <w:t>2</w:t>
      </w:r>
      <w:r w:rsidRPr="00414670">
        <w:tab/>
        <w:t>Potential Impacts or Interactions with Existing Services/Features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rsidR="00873496" w:rsidRPr="00414670" w:rsidRDefault="00873496" w:rsidP="0075389B">
      <w:r w:rsidRPr="00414670">
        <w:t xml:space="preserve">The system should interconnect with existing IoT systems </w:t>
      </w:r>
    </w:p>
    <w:p w:rsidR="00873496" w:rsidRPr="00414670" w:rsidRDefault="00873496" w:rsidP="0075389B">
      <w:r w:rsidRPr="00414670">
        <w:t>The system should enable mobiles that can operate as static concentrators of IoT capillary traffic towards 3GPP networks</w:t>
      </w:r>
    </w:p>
    <w:p w:rsidR="00873496" w:rsidRPr="00414670" w:rsidRDefault="00E91BDB" w:rsidP="0075389B">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2665" w:name="_Toc434174806"/>
      <w:bookmarkStart w:id="2666" w:name="_Toc436299413"/>
      <w:bookmarkStart w:id="2667" w:name="_Toc436300458"/>
      <w:bookmarkStart w:id="2668" w:name="_Toc442341074"/>
      <w:bookmarkStart w:id="2669" w:name="_Toc442345265"/>
      <w:bookmarkStart w:id="2670" w:name="_Toc442345645"/>
      <w:bookmarkStart w:id="2671" w:name="_Toc442346026"/>
      <w:bookmarkStart w:id="2672" w:name="_Toc442797514"/>
      <w:bookmarkStart w:id="2673" w:name="_Toc442800017"/>
      <w:bookmarkStart w:id="2674" w:name="_Toc442867059"/>
      <w:bookmarkStart w:id="2675" w:name="_Toc442867951"/>
      <w:bookmarkStart w:id="2676" w:name="_Toc442953886"/>
      <w:bookmarkStart w:id="2677" w:name="_Toc443316601"/>
      <w:r w:rsidRPr="00414670">
        <w:t>5.</w:t>
      </w:r>
      <w:r w:rsidR="0063674E">
        <w:t>4</w:t>
      </w:r>
      <w:r w:rsidRPr="00414670">
        <w:t>1.</w:t>
      </w:r>
      <w:r w:rsidR="0063674E">
        <w:t>3</w:t>
      </w:r>
      <w:r w:rsidRPr="00414670">
        <w:tab/>
        <w:t>Potential Requirements</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3F49BE" w:rsidRDefault="00873496" w:rsidP="00873496">
      <w:r w:rsidRPr="00414670">
        <w:t>IoT Security is provided only by the connected UE. Further security measures are for implementation at the IoT level applications.</w:t>
      </w:r>
    </w:p>
    <w:p w:rsidR="00666F94" w:rsidRPr="00414670" w:rsidRDefault="00666F94" w:rsidP="00873496"/>
    <w:p w:rsidR="003F49BE" w:rsidRPr="0095398B" w:rsidRDefault="003F49BE" w:rsidP="003F49BE">
      <w:pPr>
        <w:pStyle w:val="Heading2"/>
      </w:pPr>
      <w:bookmarkStart w:id="2678" w:name="_Toc434174807"/>
      <w:bookmarkStart w:id="2679" w:name="_Toc436299414"/>
      <w:bookmarkStart w:id="2680" w:name="_Toc436300459"/>
      <w:bookmarkStart w:id="2681" w:name="_Toc442341075"/>
      <w:bookmarkStart w:id="2682" w:name="_Toc442345266"/>
      <w:bookmarkStart w:id="2683" w:name="_Toc442345646"/>
      <w:bookmarkStart w:id="2684" w:name="_Toc442346027"/>
      <w:bookmarkStart w:id="2685" w:name="_Toc442797515"/>
      <w:bookmarkStart w:id="2686" w:name="_Toc442800018"/>
      <w:bookmarkStart w:id="2687" w:name="_Toc442867060"/>
      <w:bookmarkStart w:id="2688" w:name="_Toc442867952"/>
      <w:bookmarkStart w:id="2689" w:name="_Toc442953887"/>
      <w:bookmarkStart w:id="2690" w:name="_Toc443316602"/>
      <w:r w:rsidRPr="0095398B">
        <w:t>5.</w:t>
      </w:r>
      <w:r w:rsidR="00AC4827">
        <w:t>4</w:t>
      </w:r>
      <w:r w:rsidRPr="0095398B">
        <w:t>2</w:t>
      </w:r>
      <w:r w:rsidRPr="00414670">
        <w:tab/>
      </w:r>
      <w:r w:rsidR="00AC4827">
        <w:t>L</w:t>
      </w:r>
      <w:r w:rsidRPr="0095398B">
        <w:t>ow mobility devices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rsidR="003F49BE" w:rsidRPr="00414670" w:rsidRDefault="003F49BE" w:rsidP="003F49BE">
      <w:pPr>
        <w:pStyle w:val="Heading3"/>
      </w:pPr>
      <w:bookmarkStart w:id="2691" w:name="_Toc434174808"/>
      <w:bookmarkStart w:id="2692" w:name="_Toc436299415"/>
      <w:bookmarkStart w:id="2693" w:name="_Toc436300460"/>
      <w:bookmarkStart w:id="2694" w:name="_Toc442341076"/>
      <w:bookmarkStart w:id="2695" w:name="_Toc442345267"/>
      <w:bookmarkStart w:id="2696" w:name="_Toc442345647"/>
      <w:bookmarkStart w:id="2697" w:name="_Toc442346028"/>
      <w:bookmarkStart w:id="2698" w:name="_Toc442797516"/>
      <w:bookmarkStart w:id="2699" w:name="_Toc442800019"/>
      <w:bookmarkStart w:id="2700" w:name="_Toc442867061"/>
      <w:bookmarkStart w:id="2701" w:name="_Toc442867953"/>
      <w:bookmarkStart w:id="2702" w:name="_Toc442953888"/>
      <w:bookmarkStart w:id="2703" w:name="_Toc443316603"/>
      <w:r w:rsidRPr="0095398B">
        <w:t>5.</w:t>
      </w:r>
      <w:r w:rsidR="00AC4827">
        <w:t>4</w:t>
      </w:r>
      <w:r w:rsidRPr="0095398B">
        <w:t>2</w:t>
      </w:r>
      <w:r w:rsidRPr="00414670">
        <w:t>.1</w:t>
      </w:r>
      <w:r w:rsidRPr="00414670">
        <w:tab/>
      </w:r>
      <w:r w:rsidR="007A0B04">
        <w:t>D</w:t>
      </w:r>
      <w:r w:rsidRPr="00414670">
        <w:t>escription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2704" w:name="_Toc434174809"/>
      <w:bookmarkStart w:id="2705" w:name="_Toc436299416"/>
      <w:bookmarkStart w:id="2706" w:name="_Toc436300461"/>
      <w:bookmarkStart w:id="2707" w:name="_Toc442341077"/>
      <w:bookmarkStart w:id="2708" w:name="_Toc442345268"/>
      <w:bookmarkStart w:id="2709" w:name="_Toc442345648"/>
      <w:bookmarkStart w:id="2710" w:name="_Toc442346029"/>
      <w:bookmarkStart w:id="2711" w:name="_Toc442797517"/>
      <w:bookmarkStart w:id="2712" w:name="_Toc442800020"/>
      <w:bookmarkStart w:id="2713" w:name="_Toc442867062"/>
      <w:bookmarkStart w:id="2714" w:name="_Toc442867954"/>
      <w:bookmarkStart w:id="2715" w:name="_Toc442953889"/>
      <w:bookmarkStart w:id="2716" w:name="_Toc443316604"/>
      <w:r w:rsidRPr="0095398B">
        <w:t>5.</w:t>
      </w:r>
      <w:r w:rsidR="00AC4827">
        <w:t>4</w:t>
      </w:r>
      <w:r w:rsidRPr="0095398B">
        <w:t>2</w:t>
      </w:r>
      <w:r w:rsidRPr="00414670">
        <w:t>.2</w:t>
      </w:r>
      <w:r w:rsidRPr="00414670">
        <w:tab/>
        <w:t xml:space="preserve">Potential </w:t>
      </w:r>
      <w:r w:rsidR="00541820">
        <w:t>S</w:t>
      </w:r>
      <w:r w:rsidRPr="0095398B">
        <w:t xml:space="preserve">ervice </w:t>
      </w:r>
      <w:r w:rsidR="00541820">
        <w:t>R</w:t>
      </w:r>
      <w:r w:rsidRPr="00414670">
        <w:t>equirements</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2717" w:name="_Toc434174810"/>
      <w:bookmarkStart w:id="2718" w:name="_Toc436299417"/>
      <w:bookmarkStart w:id="2719" w:name="_Toc436300462"/>
      <w:bookmarkStart w:id="2720" w:name="_Toc442341078"/>
      <w:bookmarkStart w:id="2721" w:name="_Toc442345269"/>
      <w:bookmarkStart w:id="2722" w:name="_Toc442345649"/>
      <w:bookmarkStart w:id="2723" w:name="_Toc442346030"/>
      <w:bookmarkStart w:id="2724" w:name="_Toc442797518"/>
      <w:bookmarkStart w:id="2725" w:name="_Toc442800021"/>
      <w:bookmarkStart w:id="2726" w:name="_Toc442867063"/>
      <w:bookmarkStart w:id="2727" w:name="_Toc442867955"/>
      <w:bookmarkStart w:id="2728" w:name="_Toc442953890"/>
      <w:bookmarkStart w:id="2729" w:name="_Toc443316605"/>
      <w:r w:rsidRPr="0095398B">
        <w:lastRenderedPageBreak/>
        <w:t>5.</w:t>
      </w:r>
      <w:r w:rsidR="00AC4827">
        <w:t>4</w:t>
      </w:r>
      <w:r w:rsidRPr="0095398B">
        <w:t>2</w:t>
      </w:r>
      <w:r w:rsidRPr="00414670">
        <w:t>.</w:t>
      </w:r>
      <w:r w:rsidRPr="0095398B">
        <w:t>3</w:t>
      </w:r>
      <w:r w:rsidRPr="00414670">
        <w:tab/>
        <w:t xml:space="preserve">Potential </w:t>
      </w:r>
      <w:r w:rsidR="00541820">
        <w:t>O</w:t>
      </w:r>
      <w:r w:rsidRPr="0095398B">
        <w:t xml:space="preserve">perational </w:t>
      </w:r>
      <w:r w:rsidR="00541820">
        <w:t>R</w:t>
      </w:r>
      <w:r w:rsidRPr="00414670">
        <w:t>equirements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2730" w:name="_Toc434174811"/>
      <w:bookmarkStart w:id="2731" w:name="_Toc436299418"/>
      <w:bookmarkStart w:id="2732" w:name="_Toc436300463"/>
      <w:bookmarkStart w:id="2733" w:name="_Toc442341079"/>
      <w:bookmarkStart w:id="2734" w:name="_Toc442345270"/>
      <w:bookmarkStart w:id="2735" w:name="_Toc442345650"/>
      <w:bookmarkStart w:id="2736" w:name="_Toc442346031"/>
      <w:bookmarkStart w:id="2737" w:name="_Toc442797519"/>
      <w:bookmarkStart w:id="2738" w:name="_Toc442800022"/>
      <w:bookmarkStart w:id="2739" w:name="_Toc442867064"/>
      <w:bookmarkStart w:id="2740" w:name="_Toc442867956"/>
      <w:bookmarkStart w:id="2741" w:name="_Toc442953891"/>
      <w:bookmarkStart w:id="2742" w:name="_Toc443316606"/>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rsidR="002C117F" w:rsidRPr="00414670" w:rsidRDefault="002C117F" w:rsidP="002C117F">
      <w:pPr>
        <w:pStyle w:val="Heading3"/>
      </w:pPr>
      <w:bookmarkStart w:id="2743" w:name="_Toc434174812"/>
      <w:bookmarkStart w:id="2744" w:name="_Toc436299419"/>
      <w:bookmarkStart w:id="2745" w:name="_Toc436300464"/>
      <w:bookmarkStart w:id="2746" w:name="_Toc442341080"/>
      <w:bookmarkStart w:id="2747" w:name="_Toc442345271"/>
      <w:bookmarkStart w:id="2748" w:name="_Toc442345651"/>
      <w:bookmarkStart w:id="2749" w:name="_Toc442346032"/>
      <w:bookmarkStart w:id="2750" w:name="_Toc442797520"/>
      <w:bookmarkStart w:id="2751" w:name="_Toc442800023"/>
      <w:bookmarkStart w:id="2752" w:name="_Toc442867065"/>
      <w:bookmarkStart w:id="2753" w:name="_Toc442867957"/>
      <w:bookmarkStart w:id="2754" w:name="_Toc442953892"/>
      <w:bookmarkStart w:id="2755" w:name="_Toc443316607"/>
      <w:r w:rsidRPr="0095398B">
        <w:t>5.</w:t>
      </w:r>
      <w:r w:rsidR="00AC4827">
        <w:t>4</w:t>
      </w:r>
      <w:r w:rsidRPr="0095398B">
        <w:t>3.1</w:t>
      </w:r>
      <w:r w:rsidRPr="00414670">
        <w:tab/>
      </w:r>
      <w:r w:rsidRPr="0095398B">
        <w:t>D</w:t>
      </w:r>
      <w:r w:rsidRPr="00414670">
        <w:t>escription</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843473"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w:t>
      </w:r>
      <w:r w:rsidR="005E3B33">
        <w:t>u</w:t>
      </w:r>
      <w:r w:rsidRPr="0095398B">
        <w:t>r</w:t>
      </w:r>
      <w:r w:rsidRPr="00414670">
        <w:t xml:space="preserve"> intensive, provide transparent location tracking across broad tracking areas and multiple access technologies, and scale when items are locally dense. </w:t>
      </w:r>
    </w:p>
    <w:p w:rsidR="002C117F" w:rsidRPr="0095398B" w:rsidRDefault="002C117F" w:rsidP="002C117F">
      <w:pPr>
        <w:pStyle w:val="Heading3"/>
      </w:pPr>
      <w:bookmarkStart w:id="2756" w:name="_Toc434174813"/>
      <w:bookmarkStart w:id="2757" w:name="_Toc436299420"/>
      <w:bookmarkStart w:id="2758" w:name="_Toc436300465"/>
      <w:bookmarkStart w:id="2759" w:name="_Toc442341081"/>
      <w:bookmarkStart w:id="2760" w:name="_Toc442345272"/>
      <w:bookmarkStart w:id="2761" w:name="_Toc442345652"/>
      <w:bookmarkStart w:id="2762" w:name="_Toc442346033"/>
      <w:bookmarkStart w:id="2763" w:name="_Toc442797521"/>
      <w:bookmarkStart w:id="2764" w:name="_Toc442800024"/>
      <w:bookmarkStart w:id="2765" w:name="_Toc442867066"/>
      <w:bookmarkStart w:id="2766" w:name="_Toc442867958"/>
      <w:bookmarkStart w:id="2767" w:name="_Toc442953893"/>
      <w:bookmarkStart w:id="2768" w:name="_Toc443316608"/>
      <w:r w:rsidRPr="0095398B">
        <w:t>5.</w:t>
      </w:r>
      <w:r w:rsidR="00AC4827">
        <w:t>43</w:t>
      </w:r>
      <w:r w:rsidRPr="00414670">
        <w:t>.2</w:t>
      </w:r>
      <w:r w:rsidRPr="00414670">
        <w:tab/>
        <w:t xml:space="preserve">Potential </w:t>
      </w:r>
      <w:r w:rsidR="00541820">
        <w:t>S</w:t>
      </w:r>
      <w:r w:rsidRPr="0095398B">
        <w:t xml:space="preserve">ervice </w:t>
      </w:r>
      <w:r w:rsidR="00541820">
        <w:t>R</w:t>
      </w:r>
      <w:r w:rsidRPr="00414670">
        <w:t>equirements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5125F1" w:rsidRDefault="002C117F" w:rsidP="002C117F">
      <w:r w:rsidRPr="005125F1">
        <w:t xml:space="preserve">The 3GPP System shall support mechanisms to enable sufficient indoor and outdoor coverage (e.g., 20dB </w:t>
      </w:r>
      <w:r w:rsidRPr="009846A2">
        <w:t xml:space="preserve">better coverage than legacy </w:t>
      </w:r>
      <w:proofErr w:type="spellStart"/>
      <w:r w:rsidRPr="005125F1">
        <w:rPr>
          <w:rFonts w:eastAsia="SimSun"/>
          <w:lang w:eastAsia="zh-CN"/>
        </w:rPr>
        <w:t>Rel</w:t>
      </w:r>
      <w:proofErr w:type="spellEnd"/>
      <w:r w:rsidRPr="005125F1">
        <w:rPr>
          <w:rFonts w:eastAsia="SimSun"/>
          <w:lang w:eastAsia="zh-CN"/>
        </w:rPr>
        <w:t xml:space="preserve"> 99 GPRS system)</w:t>
      </w:r>
      <w:r w:rsidRPr="005125F1">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2769" w:name="_Toc434174814"/>
      <w:bookmarkStart w:id="2770" w:name="_Toc436299421"/>
      <w:bookmarkStart w:id="2771" w:name="_Toc436300466"/>
      <w:bookmarkStart w:id="2772" w:name="_Toc442341082"/>
      <w:bookmarkStart w:id="2773" w:name="_Toc442345273"/>
      <w:bookmarkStart w:id="2774" w:name="_Toc442345653"/>
      <w:bookmarkStart w:id="2775" w:name="_Toc442346034"/>
      <w:bookmarkStart w:id="2776" w:name="_Toc442797522"/>
      <w:bookmarkStart w:id="2777" w:name="_Toc442800025"/>
      <w:bookmarkStart w:id="2778" w:name="_Toc442867067"/>
      <w:bookmarkStart w:id="2779" w:name="_Toc442867959"/>
      <w:bookmarkStart w:id="2780" w:name="_Toc442953894"/>
      <w:bookmarkStart w:id="2781" w:name="_Toc443316609"/>
      <w:r w:rsidRPr="0095398B">
        <w:t>5.</w:t>
      </w:r>
      <w:r w:rsidR="00AC4827">
        <w:t>4</w:t>
      </w:r>
      <w:r w:rsidRPr="0095398B">
        <w:t>3</w:t>
      </w:r>
      <w:r w:rsidRPr="00414670">
        <w:t>.</w:t>
      </w:r>
      <w:r w:rsidRPr="0095398B">
        <w:t>3</w:t>
      </w:r>
      <w:r w:rsidRPr="00414670">
        <w:tab/>
        <w:t xml:space="preserve">Potential </w:t>
      </w:r>
      <w:r w:rsidR="00541820">
        <w:t>O</w:t>
      </w:r>
      <w:r w:rsidRPr="0095398B">
        <w:t xml:space="preserve">perational </w:t>
      </w:r>
      <w:r w:rsidR="00541820">
        <w:t>R</w:t>
      </w:r>
      <w:r w:rsidRPr="00414670">
        <w:t>equirements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lastRenderedPageBreak/>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C374C9">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2782" w:name="_Toc434174815"/>
      <w:bookmarkStart w:id="2783" w:name="_Toc436299422"/>
      <w:bookmarkStart w:id="2784" w:name="_Toc436300467"/>
      <w:bookmarkStart w:id="2785" w:name="_Toc442341083"/>
      <w:bookmarkStart w:id="2786" w:name="_Toc442345274"/>
      <w:bookmarkStart w:id="2787" w:name="_Toc442345654"/>
      <w:bookmarkStart w:id="2788" w:name="_Toc442346035"/>
      <w:bookmarkStart w:id="2789" w:name="_Toc442797523"/>
      <w:bookmarkStart w:id="2790" w:name="_Toc442800026"/>
      <w:bookmarkStart w:id="2791" w:name="_Toc442867068"/>
      <w:bookmarkStart w:id="2792" w:name="_Toc442867960"/>
      <w:bookmarkStart w:id="2793" w:name="_Toc442953895"/>
      <w:bookmarkStart w:id="2794" w:name="_Toc443316610"/>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rsidR="0094766F" w:rsidRPr="009E0B4C" w:rsidRDefault="0094766F" w:rsidP="0094766F">
      <w:pPr>
        <w:pStyle w:val="Heading3"/>
      </w:pPr>
      <w:bookmarkStart w:id="2795" w:name="_Toc434174816"/>
      <w:bookmarkStart w:id="2796" w:name="_Toc436299423"/>
      <w:bookmarkStart w:id="2797" w:name="_Toc436300468"/>
      <w:bookmarkStart w:id="2798" w:name="_Toc442341084"/>
      <w:bookmarkStart w:id="2799" w:name="_Toc442345275"/>
      <w:bookmarkStart w:id="2800" w:name="_Toc442345655"/>
      <w:bookmarkStart w:id="2801" w:name="_Toc442346036"/>
      <w:bookmarkStart w:id="2802" w:name="_Toc442797524"/>
      <w:bookmarkStart w:id="2803" w:name="_Toc442800027"/>
      <w:bookmarkStart w:id="2804" w:name="_Toc442867069"/>
      <w:bookmarkStart w:id="2805" w:name="_Toc442867961"/>
      <w:bookmarkStart w:id="2806" w:name="_Toc442953896"/>
      <w:bookmarkStart w:id="2807" w:name="_Toc443316611"/>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w:t>
      </w:r>
      <w:proofErr w:type="gramStart"/>
      <w:r w:rsidRPr="00A53AA3">
        <w:rPr>
          <w:rFonts w:eastAsia="Calibri"/>
        </w:rPr>
        <w:t>seeing</w:t>
      </w:r>
      <w:r w:rsidRPr="00A53AA3">
        <w:rPr>
          <w:rFonts w:eastAsia="SimSun"/>
          <w:lang w:eastAsia="zh-CN"/>
        </w:rPr>
        <w:t>/hearing</w:t>
      </w:r>
      <w:proofErr w:type="gramEnd"/>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2808" w:name="_Toc434174817"/>
      <w:bookmarkStart w:id="2809" w:name="_Toc436299424"/>
      <w:bookmarkStart w:id="2810" w:name="_Toc436300469"/>
      <w:bookmarkStart w:id="2811" w:name="_Toc442341085"/>
      <w:bookmarkStart w:id="2812" w:name="_Toc442345276"/>
      <w:bookmarkStart w:id="2813" w:name="_Toc442345656"/>
      <w:bookmarkStart w:id="2814" w:name="_Toc442346037"/>
      <w:bookmarkStart w:id="2815" w:name="_Toc442797525"/>
      <w:bookmarkStart w:id="2816" w:name="_Toc442800028"/>
      <w:bookmarkStart w:id="2817" w:name="_Toc442867070"/>
      <w:bookmarkStart w:id="2818" w:name="_Toc442867962"/>
      <w:bookmarkStart w:id="2819" w:name="_Toc442953897"/>
      <w:bookmarkStart w:id="2820" w:name="_Toc443316612"/>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00541820">
        <w:t>S</w:t>
      </w:r>
      <w:r w:rsidRPr="0095398B">
        <w:t xml:space="preserve">ervice </w:t>
      </w:r>
      <w:r w:rsidR="00541820">
        <w:t>R</w:t>
      </w:r>
      <w:r w:rsidRPr="00414670">
        <w:t>equirements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2821" w:name="_Toc434174818"/>
      <w:bookmarkStart w:id="2822" w:name="_Toc436299425"/>
      <w:bookmarkStart w:id="2823" w:name="_Toc436300470"/>
      <w:bookmarkStart w:id="2824" w:name="_Toc442341086"/>
      <w:bookmarkStart w:id="2825" w:name="_Toc442345277"/>
      <w:bookmarkStart w:id="2826" w:name="_Toc442345657"/>
      <w:bookmarkStart w:id="2827" w:name="_Toc442346038"/>
      <w:bookmarkStart w:id="2828" w:name="_Toc442867071"/>
      <w:bookmarkStart w:id="2829" w:name="_Toc442867963"/>
      <w:bookmarkStart w:id="2830" w:name="_Toc442953898"/>
      <w:bookmarkStart w:id="2831" w:name="_Toc443316613"/>
      <w:r w:rsidRPr="0095398B">
        <w:t>5.</w:t>
      </w:r>
      <w:r w:rsidR="00AC4827">
        <w:t>4</w:t>
      </w:r>
      <w:r w:rsidRPr="0095398B">
        <w:rPr>
          <w:rFonts w:eastAsia="SimSun"/>
          <w:lang w:eastAsia="zh-CN"/>
        </w:rPr>
        <w:t>4</w:t>
      </w:r>
      <w:r w:rsidRPr="0095398B">
        <w:t>.3</w:t>
      </w:r>
      <w:r w:rsidRPr="00414670">
        <w:tab/>
        <w:t xml:space="preserve">Potential </w:t>
      </w:r>
      <w:r w:rsidR="00541820">
        <w:t>O</w:t>
      </w:r>
      <w:r w:rsidRPr="0095398B">
        <w:t xml:space="preserve">perational </w:t>
      </w:r>
      <w:r w:rsidR="00541820">
        <w:t>R</w:t>
      </w:r>
      <w:r w:rsidRPr="00414670">
        <w:t>equirements</w:t>
      </w:r>
      <w:bookmarkEnd w:id="2821"/>
      <w:bookmarkEnd w:id="2822"/>
      <w:bookmarkEnd w:id="2823"/>
      <w:bookmarkEnd w:id="2824"/>
      <w:bookmarkEnd w:id="2825"/>
      <w:bookmarkEnd w:id="2826"/>
      <w:bookmarkEnd w:id="2827"/>
      <w:bookmarkEnd w:id="2828"/>
      <w:bookmarkEnd w:id="2829"/>
      <w:bookmarkEnd w:id="2830"/>
      <w:bookmarkEnd w:id="2831"/>
    </w:p>
    <w:p w:rsidR="00E82292" w:rsidRPr="008B67E3" w:rsidRDefault="00E82292" w:rsidP="00E82292">
      <w:pPr>
        <w:rPr>
          <w:rFonts w:eastAsia="MS Mincho"/>
          <w:lang w:eastAsia="ja-JP"/>
        </w:rPr>
      </w:pPr>
      <w:r>
        <w:rPr>
          <w:rFonts w:eastAsia="MS Mincho"/>
          <w:lang w:eastAsia="ja-JP"/>
        </w:rPr>
        <w:t>Void.</w:t>
      </w:r>
    </w:p>
    <w:p w:rsidR="0094766F" w:rsidRPr="00030727" w:rsidRDefault="0094766F" w:rsidP="0094766F"/>
    <w:p w:rsidR="00C761A3" w:rsidRPr="002F4248" w:rsidRDefault="00C761A3" w:rsidP="00C761A3">
      <w:pPr>
        <w:pStyle w:val="Heading2"/>
      </w:pPr>
      <w:bookmarkStart w:id="2832" w:name="_Toc434174819"/>
      <w:bookmarkStart w:id="2833" w:name="_Toc436299426"/>
      <w:bookmarkStart w:id="2834" w:name="_Toc436300471"/>
      <w:bookmarkStart w:id="2835" w:name="_Toc442341087"/>
      <w:bookmarkStart w:id="2836" w:name="_Toc442345278"/>
      <w:bookmarkStart w:id="2837" w:name="_Toc442345658"/>
      <w:bookmarkStart w:id="2838" w:name="_Toc442346039"/>
      <w:bookmarkStart w:id="2839" w:name="_Toc442797526"/>
      <w:bookmarkStart w:id="2840" w:name="_Toc442800029"/>
      <w:bookmarkStart w:id="2841" w:name="_Toc442867072"/>
      <w:bookmarkStart w:id="2842" w:name="_Toc442867964"/>
      <w:bookmarkStart w:id="2843" w:name="_Toc442953899"/>
      <w:bookmarkStart w:id="2844" w:name="_Toc443316614"/>
      <w:r w:rsidRPr="00843473">
        <w:t>5.</w:t>
      </w:r>
      <w:r w:rsidR="00AC4827">
        <w:t>4</w:t>
      </w:r>
      <w:r w:rsidRPr="002F4248">
        <w:t>5</w:t>
      </w:r>
      <w:r w:rsidRPr="002F4248">
        <w:tab/>
        <w:t>Industrial Factory Automation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rsidR="00C761A3" w:rsidRPr="009E0B4C" w:rsidRDefault="00C761A3" w:rsidP="00C761A3">
      <w:pPr>
        <w:pStyle w:val="Heading3"/>
      </w:pPr>
      <w:bookmarkStart w:id="2845" w:name="_Toc417062395"/>
      <w:bookmarkStart w:id="2846" w:name="_Toc434174820"/>
      <w:bookmarkStart w:id="2847" w:name="_Toc436299427"/>
      <w:bookmarkStart w:id="2848" w:name="_Toc436300472"/>
      <w:bookmarkStart w:id="2849" w:name="_Toc442341088"/>
      <w:bookmarkStart w:id="2850" w:name="_Toc442345279"/>
      <w:bookmarkStart w:id="2851" w:name="_Toc442345659"/>
      <w:bookmarkStart w:id="2852" w:name="_Toc442346040"/>
      <w:bookmarkStart w:id="2853" w:name="_Toc442797527"/>
      <w:bookmarkStart w:id="2854" w:name="_Toc442800030"/>
      <w:bookmarkStart w:id="2855" w:name="_Toc442867073"/>
      <w:bookmarkStart w:id="2856" w:name="_Toc442867965"/>
      <w:bookmarkStart w:id="2857" w:name="_Toc442953900"/>
      <w:bookmarkStart w:id="2858" w:name="_Toc443316615"/>
      <w:r w:rsidRPr="009E0B4C">
        <w:t>5.</w:t>
      </w:r>
      <w:r w:rsidR="00AC4827">
        <w:t>4</w:t>
      </w:r>
      <w:r w:rsidRPr="009E0B4C">
        <w:t>5.1</w:t>
      </w:r>
      <w:r w:rsidRPr="009E0B4C">
        <w:tab/>
        <w:t>Description</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 xml:space="preserve">A density </w:t>
      </w:r>
      <w:proofErr w:type="gramStart"/>
      <w:r w:rsidRPr="009E0B4C">
        <w:rPr>
          <w:szCs w:val="24"/>
        </w:rPr>
        <w:t>is</w:t>
      </w:r>
      <w:proofErr w:type="gramEnd"/>
      <w:r w:rsidRPr="009E0B4C">
        <w:rPr>
          <w:szCs w:val="24"/>
        </w:rPr>
        <w:t xml:space="preserve">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lastRenderedPageBreak/>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374C9">
      <w:pPr>
        <w:rPr>
          <w:szCs w:val="24"/>
        </w:rPr>
      </w:pPr>
      <w:r w:rsidRPr="0095398B">
        <w:rPr>
          <w:szCs w:val="24"/>
        </w:rPr>
        <w:t>To meet the stringent requirements of closed-loop factory automation, the following considerations may have to be taken:</w:t>
      </w:r>
    </w:p>
    <w:p w:rsidR="00C761A3" w:rsidRPr="0085185C" w:rsidRDefault="009846A2" w:rsidP="0075389B">
      <w:pPr>
        <w:pStyle w:val="B1"/>
      </w:pPr>
      <w:r>
        <w:t>-</w:t>
      </w:r>
      <w:r>
        <w:tab/>
      </w:r>
      <w:r w:rsidR="00C761A3" w:rsidRPr="0085185C">
        <w:t>Limitation to short range communications between controller and sensors/actuators.</w:t>
      </w:r>
    </w:p>
    <w:p w:rsidR="00C761A3" w:rsidRPr="0085185C" w:rsidRDefault="009846A2" w:rsidP="0075389B">
      <w:pPr>
        <w:pStyle w:val="B1"/>
      </w:pPr>
      <w:r>
        <w:t>-</w:t>
      </w:r>
      <w:r>
        <w:tab/>
      </w:r>
      <w:r w:rsidR="00C761A3" w:rsidRPr="0085185C">
        <w:t>Allocation of licensed spectrum for closed-loop control operations. Licensed spectrum may further be used as a complement to unlicensed spectrum, e.g. to enhance reliability.</w:t>
      </w:r>
    </w:p>
    <w:p w:rsidR="00C761A3" w:rsidRPr="0085185C" w:rsidRDefault="009846A2" w:rsidP="0075389B">
      <w:pPr>
        <w:pStyle w:val="B1"/>
      </w:pPr>
      <w:r>
        <w:t>-</w:t>
      </w:r>
      <w:r>
        <w:tab/>
      </w:r>
      <w:r w:rsidR="00C761A3" w:rsidRPr="0085185C">
        <w:t>Reservation of dedicated air-interface resources for each link.</w:t>
      </w:r>
    </w:p>
    <w:p w:rsidR="00C761A3" w:rsidRPr="0085185C" w:rsidRDefault="009846A2" w:rsidP="0075389B">
      <w:pPr>
        <w:pStyle w:val="B1"/>
      </w:pPr>
      <w:r>
        <w:t>-</w:t>
      </w:r>
      <w:r>
        <w:tab/>
      </w:r>
      <w:r w:rsidR="00C761A3" w:rsidRPr="0085185C">
        <w:t>Combining of multiple diversity techniques to approach the high reliability target within stringent latency constraints such as frequency-, antenna-, and various forms of spatial diversity, e.g. via relaying, etc.</w:t>
      </w:r>
    </w:p>
    <w:p w:rsidR="00737DFA" w:rsidRPr="0085185C" w:rsidRDefault="009846A2" w:rsidP="0075389B">
      <w:pPr>
        <w:pStyle w:val="B1"/>
      </w:pPr>
      <w:r>
        <w:t>-</w:t>
      </w:r>
      <w:r>
        <w:tab/>
      </w:r>
      <w:r w:rsidR="00C761A3" w:rsidRPr="0085185C">
        <w:t>Utilizing OTA time synchronization to satisfy jitter constraints for isochronous operation.</w:t>
      </w:r>
    </w:p>
    <w:p w:rsidR="00C761A3" w:rsidRPr="0085185C" w:rsidRDefault="009846A2" w:rsidP="0075389B">
      <w:pPr>
        <w:pStyle w:val="B1"/>
      </w:pPr>
      <w:r>
        <w:t>-</w:t>
      </w:r>
      <w:r>
        <w:tab/>
      </w:r>
      <w:r w:rsidR="00737DFA" w:rsidRPr="0085185C">
        <w:t>Network access security used in an industrial factory deployment is provided and managed 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75389B" w:rsidRDefault="002E2AD4" w:rsidP="0075389B">
      <w:pPr>
        <w:rPr>
          <w:b/>
          <w:bCs/>
        </w:rPr>
      </w:pPr>
      <w:bookmarkStart w:id="2859" w:name="_Toc434174821"/>
      <w:bookmarkStart w:id="2860" w:name="_Toc436299428"/>
      <w:bookmarkStart w:id="2861" w:name="_Toc436300473"/>
      <w:bookmarkStart w:id="2862" w:name="_Toc442341089"/>
      <w:bookmarkStart w:id="2863" w:name="_Toc442345280"/>
      <w:bookmarkStart w:id="2864" w:name="_Toc442345660"/>
      <w:bookmarkStart w:id="2865" w:name="_Toc442346041"/>
      <w:bookmarkStart w:id="2866" w:name="_Toc442797528"/>
      <w:bookmarkStart w:id="2867" w:name="_Toc442800031"/>
      <w:bookmarkStart w:id="2868" w:name="_Toc442867074"/>
      <w:bookmarkStart w:id="2869" w:name="_Toc442867966"/>
      <w:bookmarkStart w:id="2870" w:name="_Toc442953901"/>
      <w:r w:rsidRPr="0075389B">
        <w:rPr>
          <w:b/>
          <w:bCs/>
        </w:rPr>
        <w:t>Pre-</w:t>
      </w:r>
      <w:r w:rsidR="005C30D8" w:rsidRPr="0075389B">
        <w:rPr>
          <w:b/>
          <w:bCs/>
        </w:rPr>
        <w:t>c</w:t>
      </w:r>
      <w:r w:rsidRPr="0075389B">
        <w:rPr>
          <w:b/>
          <w:bCs/>
        </w:rPr>
        <w:t>onditions</w:t>
      </w:r>
      <w:bookmarkEnd w:id="2859"/>
      <w:bookmarkEnd w:id="2860"/>
      <w:bookmarkEnd w:id="2861"/>
      <w:bookmarkEnd w:id="2862"/>
      <w:bookmarkEnd w:id="2863"/>
      <w:bookmarkEnd w:id="2864"/>
      <w:bookmarkEnd w:id="2865"/>
      <w:bookmarkEnd w:id="2866"/>
      <w:bookmarkEnd w:id="2867"/>
      <w:bookmarkEnd w:id="2868"/>
      <w:bookmarkEnd w:id="2869"/>
      <w:bookmarkEnd w:id="2870"/>
    </w:p>
    <w:p w:rsidR="00E82292" w:rsidRPr="00A37B1A" w:rsidRDefault="00E82292" w:rsidP="0075389B">
      <w:r>
        <w:rPr>
          <w:lang w:eastAsia="x-none"/>
        </w:rPr>
        <w:t>Void.</w:t>
      </w:r>
    </w:p>
    <w:p w:rsidR="002E2AD4" w:rsidRPr="0075389B" w:rsidRDefault="002E2AD4" w:rsidP="0075389B">
      <w:pPr>
        <w:rPr>
          <w:b/>
          <w:bCs/>
        </w:rPr>
      </w:pPr>
      <w:bookmarkStart w:id="2871" w:name="_Toc434174822"/>
      <w:bookmarkStart w:id="2872" w:name="_Toc436299429"/>
      <w:bookmarkStart w:id="2873" w:name="_Toc436300474"/>
      <w:bookmarkStart w:id="2874" w:name="_Toc442341090"/>
      <w:bookmarkStart w:id="2875" w:name="_Toc442345281"/>
      <w:bookmarkStart w:id="2876" w:name="_Toc442345661"/>
      <w:bookmarkStart w:id="2877" w:name="_Toc442346042"/>
      <w:bookmarkStart w:id="2878" w:name="_Toc442797529"/>
      <w:bookmarkStart w:id="2879" w:name="_Toc442800032"/>
      <w:bookmarkStart w:id="2880" w:name="_Toc442867075"/>
      <w:bookmarkStart w:id="2881" w:name="_Toc442867967"/>
      <w:bookmarkStart w:id="2882" w:name="_Toc442953902"/>
      <w:r w:rsidRPr="0075389B">
        <w:rPr>
          <w:b/>
          <w:bCs/>
        </w:rPr>
        <w:t>Service Flows</w:t>
      </w:r>
      <w:bookmarkEnd w:id="2871"/>
      <w:bookmarkEnd w:id="2872"/>
      <w:bookmarkEnd w:id="2873"/>
      <w:bookmarkEnd w:id="2874"/>
      <w:bookmarkEnd w:id="2875"/>
      <w:bookmarkEnd w:id="2876"/>
      <w:bookmarkEnd w:id="2877"/>
      <w:bookmarkEnd w:id="2878"/>
      <w:bookmarkEnd w:id="2879"/>
      <w:bookmarkEnd w:id="2880"/>
      <w:bookmarkEnd w:id="2881"/>
      <w:bookmarkEnd w:id="2882"/>
    </w:p>
    <w:p w:rsidR="002E2AD4" w:rsidRPr="0095398B" w:rsidRDefault="002E2AD4" w:rsidP="00C374C9">
      <w:pPr>
        <w:rPr>
          <w:szCs w:val="24"/>
        </w:rPr>
      </w:pPr>
      <w:r w:rsidRPr="0095398B">
        <w:rPr>
          <w:szCs w:val="24"/>
        </w:rPr>
        <w:t xml:space="preserve">A typical industrial closed-loop control application is based on individual control events. Each closed-loop control event consists of a downlink transaction followed by a synchronous uplink transaction both of which are executed within a cycle time, </w:t>
      </w:r>
      <w:proofErr w:type="spellStart"/>
      <w:r w:rsidRPr="0095398B">
        <w:rPr>
          <w:szCs w:val="24"/>
        </w:rPr>
        <w:t>T</w:t>
      </w:r>
      <w:r w:rsidRPr="0095398B">
        <w:rPr>
          <w:szCs w:val="24"/>
          <w:vertAlign w:val="subscript"/>
        </w:rPr>
        <w:t>cycle</w:t>
      </w:r>
      <w:proofErr w:type="spellEnd"/>
      <w:r w:rsidRPr="0095398B">
        <w:rPr>
          <w:szCs w:val="24"/>
        </w:rPr>
        <w:t>. Control events within a manufacturing unit may have to occur isochronously.</w:t>
      </w:r>
    </w:p>
    <w:p w:rsidR="002E2AD4" w:rsidRPr="0095398B" w:rsidRDefault="009846A2" w:rsidP="0075389B">
      <w:pPr>
        <w:pStyle w:val="B1"/>
      </w:pPr>
      <w:r>
        <w:t>1.</w:t>
      </w:r>
      <w:r w:rsidR="006D0213">
        <w:tab/>
      </w:r>
      <w:r w:rsidR="002E2AD4" w:rsidRPr="0095398B">
        <w:t>Controller requests from sensor to take a measurement (or from actuator to conduct actuation).</w:t>
      </w:r>
    </w:p>
    <w:p w:rsidR="002E2AD4" w:rsidRPr="0095398B" w:rsidRDefault="009846A2" w:rsidP="0075389B">
      <w:pPr>
        <w:pStyle w:val="B1"/>
      </w:pPr>
      <w:r>
        <w:t>2.</w:t>
      </w:r>
      <w:r w:rsidR="006D0213">
        <w:tab/>
      </w:r>
      <w:r w:rsidR="002E2AD4" w:rsidRPr="0095398B">
        <w:t>Sensor sends measurement information (or acknowledges actuation) to controller.</w:t>
      </w:r>
    </w:p>
    <w:p w:rsidR="002E2AD4" w:rsidRPr="0095398B" w:rsidRDefault="002E2AD4" w:rsidP="002E2AD4">
      <w:pPr>
        <w:rPr>
          <w:szCs w:val="24"/>
        </w:rPr>
      </w:pPr>
    </w:p>
    <w:p w:rsidR="002E2AD4" w:rsidRPr="0075389B" w:rsidRDefault="002E2AD4" w:rsidP="0075389B">
      <w:pPr>
        <w:pStyle w:val="TH"/>
      </w:pPr>
      <w:r w:rsidRPr="00A37B1A">
        <w:rPr>
          <w:noProof/>
          <w:lang w:eastAsia="en-GB"/>
        </w:rPr>
        <w:lastRenderedPageBreak/>
        <w:drawing>
          <wp:inline distT="0" distB="0" distL="0" distR="0" wp14:anchorId="4387F2BC" wp14:editId="5177F5E8">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75389B" w:rsidRDefault="002E2AD4" w:rsidP="0075389B">
      <w:pPr>
        <w:pStyle w:val="TF"/>
        <w:overflowPunct w:val="0"/>
        <w:autoSpaceDE w:val="0"/>
        <w:autoSpaceDN w:val="0"/>
        <w:adjustRightInd w:val="0"/>
        <w:textAlignment w:val="baseline"/>
      </w:pPr>
      <w:r w:rsidRPr="000A4B4A">
        <w:t>Figure 5.45.1.</w:t>
      </w:r>
      <w:r w:rsidR="001B5E2C">
        <w:t>1</w:t>
      </w:r>
      <w:r w:rsidRPr="000A4B4A">
        <w:t xml:space="preserve">: Communication </w:t>
      </w:r>
      <w:r w:rsidR="00FA7F13">
        <w:t>p</w:t>
      </w:r>
      <w:r w:rsidR="00FA7F13" w:rsidRPr="000A4B4A">
        <w:t xml:space="preserve">ath </w:t>
      </w:r>
      <w:r w:rsidRPr="000A4B4A">
        <w:t xml:space="preserve">for </w:t>
      </w:r>
      <w:r w:rsidR="00FA7F13">
        <w:t>i</w:t>
      </w:r>
      <w:r w:rsidR="00FA7F13" w:rsidRPr="000A4B4A">
        <w:t xml:space="preserve">sochronous </w:t>
      </w:r>
      <w:r w:rsidR="00FA7F13">
        <w:t>c</w:t>
      </w:r>
      <w:r w:rsidR="00FA7F13" w:rsidRPr="000A4B4A">
        <w:t xml:space="preserve">ontrol </w:t>
      </w:r>
      <w:r w:rsidR="00FA7F13">
        <w:t>c</w:t>
      </w:r>
      <w:r w:rsidR="00FA7F13" w:rsidRPr="000A4B4A">
        <w:t xml:space="preserve">ycles </w:t>
      </w:r>
      <w:r w:rsidRPr="000A4B4A">
        <w:t xml:space="preserve">within </w:t>
      </w:r>
      <w:r w:rsidR="00FA7F13">
        <w:t>f</w:t>
      </w:r>
      <w:r w:rsidR="00FA7F13" w:rsidRPr="000A4B4A">
        <w:t xml:space="preserve">actory </w:t>
      </w:r>
      <w:r w:rsidR="00FA7F13">
        <w:t>u</w:t>
      </w:r>
      <w:r w:rsidR="00FA7F13" w:rsidRPr="000A4B4A">
        <w:t>nits</w:t>
      </w:r>
    </w:p>
    <w:p w:rsidR="002E2AD4" w:rsidRPr="00C374C9" w:rsidRDefault="002E2AD4" w:rsidP="00C374C9">
      <w:r w:rsidRPr="00414670">
        <w:t xml:space="preserve">Figure </w:t>
      </w:r>
      <w:r>
        <w:t>5.45.1.</w:t>
      </w:r>
      <w:r w:rsidR="001B5E2C">
        <w:t>1</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75389B" w:rsidRDefault="002E2AD4" w:rsidP="0075389B">
      <w:pPr>
        <w:rPr>
          <w:b/>
          <w:bCs/>
        </w:rPr>
      </w:pPr>
      <w:bookmarkStart w:id="2883" w:name="_Toc434174823"/>
      <w:bookmarkStart w:id="2884" w:name="_Toc436299430"/>
      <w:bookmarkStart w:id="2885" w:name="_Toc436300475"/>
      <w:bookmarkStart w:id="2886" w:name="_Toc442341091"/>
      <w:bookmarkStart w:id="2887" w:name="_Toc442345282"/>
      <w:bookmarkStart w:id="2888" w:name="_Toc442345662"/>
      <w:bookmarkStart w:id="2889" w:name="_Toc442346043"/>
      <w:bookmarkStart w:id="2890" w:name="_Toc442797530"/>
      <w:bookmarkStart w:id="2891" w:name="_Toc442800033"/>
      <w:bookmarkStart w:id="2892" w:name="_Toc442867076"/>
      <w:bookmarkStart w:id="2893" w:name="_Toc442867968"/>
      <w:bookmarkStart w:id="2894" w:name="_Toc442953903"/>
      <w:r w:rsidRPr="0075389B">
        <w:rPr>
          <w:b/>
          <w:bCs/>
        </w:rPr>
        <w:t>Post-conditions</w:t>
      </w:r>
      <w:bookmarkEnd w:id="2883"/>
      <w:bookmarkEnd w:id="2884"/>
      <w:bookmarkEnd w:id="2885"/>
      <w:bookmarkEnd w:id="2886"/>
      <w:bookmarkEnd w:id="2887"/>
      <w:bookmarkEnd w:id="2888"/>
      <w:bookmarkEnd w:id="2889"/>
      <w:bookmarkEnd w:id="2890"/>
      <w:bookmarkEnd w:id="2891"/>
      <w:bookmarkEnd w:id="2892"/>
      <w:bookmarkEnd w:id="2893"/>
      <w:bookmarkEnd w:id="2894"/>
    </w:p>
    <w:p w:rsidR="00E82292" w:rsidRPr="00A37B1A" w:rsidRDefault="00E82292" w:rsidP="0075389B">
      <w:r>
        <w:rPr>
          <w:lang w:eastAsia="x-none"/>
        </w:rPr>
        <w:t>Void.</w:t>
      </w:r>
    </w:p>
    <w:p w:rsidR="002E2AD4" w:rsidRPr="002F4248" w:rsidRDefault="002E2AD4" w:rsidP="002E2AD4">
      <w:pPr>
        <w:pStyle w:val="Heading3"/>
      </w:pPr>
      <w:bookmarkStart w:id="2895" w:name="_Toc417062396"/>
      <w:bookmarkStart w:id="2896" w:name="_Toc434174824"/>
      <w:bookmarkStart w:id="2897" w:name="_Toc436299431"/>
      <w:bookmarkStart w:id="2898" w:name="_Toc436300476"/>
      <w:bookmarkStart w:id="2899" w:name="_Toc442341092"/>
      <w:bookmarkStart w:id="2900" w:name="_Toc442345283"/>
      <w:bookmarkStart w:id="2901" w:name="_Toc442345663"/>
      <w:bookmarkStart w:id="2902" w:name="_Toc442346044"/>
      <w:bookmarkStart w:id="2903" w:name="_Toc442797531"/>
      <w:bookmarkStart w:id="2904" w:name="_Toc442800034"/>
      <w:bookmarkStart w:id="2905" w:name="_Toc442867077"/>
      <w:bookmarkStart w:id="2906" w:name="_Toc442867969"/>
      <w:bookmarkStart w:id="2907" w:name="_Toc442953904"/>
      <w:bookmarkStart w:id="2908" w:name="_Toc443316616"/>
      <w:r w:rsidRPr="00414670">
        <w:t>5.</w:t>
      </w:r>
      <w:r>
        <w:t>4</w:t>
      </w:r>
      <w:r w:rsidRPr="00414670">
        <w:t>5.</w:t>
      </w:r>
      <w:r>
        <w:t>2</w:t>
      </w:r>
      <w:r w:rsidRPr="00843473">
        <w:tab/>
        <w:t>Potential Service Requirements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rsidR="002E2AD4" w:rsidRPr="008B67E3" w:rsidRDefault="002E2AD4" w:rsidP="00C374C9">
      <w:pPr>
        <w:rPr>
          <w:szCs w:val="24"/>
        </w:rPr>
      </w:pPr>
      <w:bookmarkStart w:id="2909"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2910" w:name="_Toc434174825"/>
      <w:bookmarkStart w:id="2911" w:name="_Toc436299432"/>
      <w:bookmarkStart w:id="2912" w:name="_Toc436300477"/>
      <w:bookmarkStart w:id="2913" w:name="_Toc442341093"/>
      <w:bookmarkStart w:id="2914" w:name="_Toc442345284"/>
      <w:bookmarkStart w:id="2915" w:name="_Toc442345664"/>
      <w:bookmarkStart w:id="2916" w:name="_Toc442346045"/>
      <w:bookmarkStart w:id="2917" w:name="_Toc442797532"/>
      <w:bookmarkStart w:id="2918" w:name="_Toc442800035"/>
      <w:bookmarkStart w:id="2919" w:name="_Toc442867078"/>
      <w:bookmarkStart w:id="2920" w:name="_Toc442867970"/>
      <w:bookmarkStart w:id="2921" w:name="_Toc442953905"/>
      <w:bookmarkStart w:id="2922" w:name="_Toc443316617"/>
      <w:r w:rsidRPr="00FC4E3D">
        <w:t>5.</w:t>
      </w:r>
      <w:r>
        <w:t>4</w:t>
      </w:r>
      <w:r w:rsidRPr="00FC4E3D">
        <w:t>5</w:t>
      </w:r>
      <w:r w:rsidRPr="0030532D">
        <w:t>.</w:t>
      </w:r>
      <w:r>
        <w:t>3</w:t>
      </w:r>
      <w:r w:rsidRPr="0030532D">
        <w:tab/>
        <w:t>Potential Operational Requirements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rsidR="0002655B" w:rsidRPr="0095398B" w:rsidRDefault="0002655B" w:rsidP="00C374C9">
      <w:r>
        <w:t xml:space="preserve">The 3GPP system shall support industrial factory deployment where network access security is </w:t>
      </w:r>
      <w:r w:rsidRPr="009846A2">
        <w:t>provided and managed</w:t>
      </w:r>
      <w:r>
        <w:t xml:space="preserve"> by the factory owner with its ID management, authentication, confidentiality and integrity.</w:t>
      </w:r>
    </w:p>
    <w:p w:rsidR="0002655B" w:rsidRDefault="0002655B" w:rsidP="00C374C9">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C7256A"/>
    <w:p w:rsidR="002E2AD4" w:rsidRPr="00414670" w:rsidRDefault="002E2AD4" w:rsidP="002E2AD4">
      <w:pPr>
        <w:pStyle w:val="Heading2"/>
      </w:pPr>
      <w:bookmarkStart w:id="2923" w:name="_Toc434174826"/>
      <w:bookmarkStart w:id="2924" w:name="_Toc436299433"/>
      <w:bookmarkStart w:id="2925" w:name="_Toc436300478"/>
      <w:bookmarkStart w:id="2926" w:name="_Toc442341094"/>
      <w:bookmarkStart w:id="2927" w:name="_Toc442345285"/>
      <w:bookmarkStart w:id="2928" w:name="_Toc442345665"/>
      <w:bookmarkStart w:id="2929" w:name="_Toc442346046"/>
      <w:bookmarkStart w:id="2930" w:name="_Toc442797533"/>
      <w:bookmarkStart w:id="2931" w:name="_Toc442800036"/>
      <w:bookmarkStart w:id="2932" w:name="_Toc442867079"/>
      <w:bookmarkStart w:id="2933" w:name="_Toc442867971"/>
      <w:bookmarkStart w:id="2934" w:name="_Toc442953906"/>
      <w:bookmarkStart w:id="2935" w:name="_Toc443316618"/>
      <w:r w:rsidRPr="00776C0B">
        <w:t>5.</w:t>
      </w:r>
      <w:r>
        <w:t>4</w:t>
      </w:r>
      <w:r w:rsidRPr="00414670">
        <w:t>6</w:t>
      </w:r>
      <w:r w:rsidRPr="00414670">
        <w:tab/>
        <w:t>Industrial Process Automation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rsidR="002E2AD4" w:rsidRPr="00414670" w:rsidRDefault="002E2AD4" w:rsidP="002E2AD4">
      <w:pPr>
        <w:pStyle w:val="Heading3"/>
      </w:pPr>
      <w:bookmarkStart w:id="2936" w:name="_Toc434174827"/>
      <w:bookmarkStart w:id="2937" w:name="_Toc436299434"/>
      <w:bookmarkStart w:id="2938" w:name="_Toc436300479"/>
      <w:bookmarkStart w:id="2939" w:name="_Toc442341095"/>
      <w:bookmarkStart w:id="2940" w:name="_Toc442345286"/>
      <w:bookmarkStart w:id="2941" w:name="_Toc442345666"/>
      <w:bookmarkStart w:id="2942" w:name="_Toc442346047"/>
      <w:bookmarkStart w:id="2943" w:name="_Toc442797534"/>
      <w:bookmarkStart w:id="2944" w:name="_Toc442800037"/>
      <w:bookmarkStart w:id="2945" w:name="_Toc442867080"/>
      <w:bookmarkStart w:id="2946" w:name="_Toc442867972"/>
      <w:bookmarkStart w:id="2947" w:name="_Toc442953907"/>
      <w:bookmarkStart w:id="2948" w:name="_Toc443316619"/>
      <w:r w:rsidRPr="00414670">
        <w:t>5.</w:t>
      </w:r>
      <w:r>
        <w:t>4</w:t>
      </w:r>
      <w:r w:rsidRPr="00414670">
        <w:t>6.1</w:t>
      </w:r>
      <w:r w:rsidRPr="00414670">
        <w:tab/>
        <w:t>Description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rsidR="002E2AD4" w:rsidRPr="00414670" w:rsidRDefault="002E2AD4" w:rsidP="00C374C9">
      <w:pPr>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 xml:space="preserve">The existing wireless technologies (e.g. </w:t>
      </w:r>
      <w:proofErr w:type="spellStart"/>
      <w:r w:rsidRPr="00414670">
        <w:rPr>
          <w:szCs w:val="24"/>
        </w:rPr>
        <w:t>WirelessHART</w:t>
      </w:r>
      <w:proofErr w:type="spellEnd"/>
      <w:r w:rsidRPr="00414670">
        <w:rPr>
          <w:szCs w:val="24"/>
        </w:rPr>
        <w:t xml:space="preserve">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75389B" w:rsidRDefault="002E2AD4" w:rsidP="0075389B">
      <w:pPr>
        <w:rPr>
          <w:b/>
          <w:bCs/>
        </w:rPr>
      </w:pPr>
      <w:bookmarkStart w:id="2949" w:name="_Toc434174828"/>
      <w:bookmarkStart w:id="2950" w:name="_Toc436299435"/>
      <w:bookmarkStart w:id="2951" w:name="_Toc436300480"/>
      <w:bookmarkStart w:id="2952" w:name="_Toc442341096"/>
      <w:bookmarkStart w:id="2953" w:name="_Toc442345287"/>
      <w:bookmarkStart w:id="2954" w:name="_Toc442345667"/>
      <w:bookmarkStart w:id="2955" w:name="_Toc442346048"/>
      <w:bookmarkStart w:id="2956" w:name="_Toc442797535"/>
      <w:bookmarkStart w:id="2957" w:name="_Toc442800038"/>
      <w:bookmarkStart w:id="2958" w:name="_Toc442867081"/>
      <w:bookmarkStart w:id="2959" w:name="_Toc442867973"/>
      <w:bookmarkStart w:id="2960" w:name="_Toc442953908"/>
      <w:r w:rsidRPr="0075389B">
        <w:rPr>
          <w:b/>
          <w:bCs/>
        </w:rPr>
        <w:t>Pre-</w:t>
      </w:r>
      <w:r w:rsidR="005C30D8" w:rsidRPr="0075389B">
        <w:rPr>
          <w:b/>
          <w:bCs/>
        </w:rPr>
        <w:t>c</w:t>
      </w:r>
      <w:r w:rsidRPr="0075389B">
        <w:rPr>
          <w:b/>
          <w:bCs/>
        </w:rPr>
        <w:t>onditions</w:t>
      </w:r>
      <w:bookmarkEnd w:id="2949"/>
      <w:bookmarkEnd w:id="2950"/>
      <w:bookmarkEnd w:id="2951"/>
      <w:bookmarkEnd w:id="2952"/>
      <w:bookmarkEnd w:id="2953"/>
      <w:bookmarkEnd w:id="2954"/>
      <w:bookmarkEnd w:id="2955"/>
      <w:bookmarkEnd w:id="2956"/>
      <w:bookmarkEnd w:id="2957"/>
      <w:bookmarkEnd w:id="2958"/>
      <w:bookmarkEnd w:id="2959"/>
      <w:bookmarkEnd w:id="2960"/>
    </w:p>
    <w:p w:rsidR="00E82292" w:rsidRPr="00A37B1A" w:rsidRDefault="00E82292" w:rsidP="0075389B">
      <w:r>
        <w:rPr>
          <w:lang w:eastAsia="x-none"/>
        </w:rPr>
        <w:t>Void.</w:t>
      </w:r>
    </w:p>
    <w:p w:rsidR="002E2AD4" w:rsidRPr="0075389B" w:rsidRDefault="002E2AD4" w:rsidP="0075389B">
      <w:pPr>
        <w:rPr>
          <w:b/>
          <w:bCs/>
        </w:rPr>
      </w:pPr>
      <w:bookmarkStart w:id="2961" w:name="_Toc434174829"/>
      <w:bookmarkStart w:id="2962" w:name="_Toc436299436"/>
      <w:bookmarkStart w:id="2963" w:name="_Toc436300481"/>
      <w:bookmarkStart w:id="2964" w:name="_Toc442341097"/>
      <w:bookmarkStart w:id="2965" w:name="_Toc442345288"/>
      <w:bookmarkStart w:id="2966" w:name="_Toc442345668"/>
      <w:bookmarkStart w:id="2967" w:name="_Toc442346049"/>
      <w:bookmarkStart w:id="2968" w:name="_Toc442797536"/>
      <w:bookmarkStart w:id="2969" w:name="_Toc442800039"/>
      <w:bookmarkStart w:id="2970" w:name="_Toc442867082"/>
      <w:bookmarkStart w:id="2971" w:name="_Toc442867974"/>
      <w:bookmarkStart w:id="2972" w:name="_Toc442953909"/>
      <w:r w:rsidRPr="0075389B">
        <w:rPr>
          <w:b/>
          <w:bCs/>
        </w:rPr>
        <w:t>Service Flows</w:t>
      </w:r>
      <w:bookmarkEnd w:id="2961"/>
      <w:bookmarkEnd w:id="2962"/>
      <w:bookmarkEnd w:id="2963"/>
      <w:bookmarkEnd w:id="2964"/>
      <w:bookmarkEnd w:id="2965"/>
      <w:bookmarkEnd w:id="2966"/>
      <w:bookmarkEnd w:id="2967"/>
      <w:bookmarkEnd w:id="2968"/>
      <w:bookmarkEnd w:id="2969"/>
      <w:bookmarkEnd w:id="2970"/>
      <w:bookmarkEnd w:id="2971"/>
      <w:bookmarkEnd w:id="2972"/>
      <w:r w:rsidRPr="0075389B">
        <w:rPr>
          <w:b/>
          <w:bCs/>
        </w:rPr>
        <w:tab/>
      </w:r>
    </w:p>
    <w:p w:rsidR="002E2AD4" w:rsidRPr="0095398B" w:rsidRDefault="002E2AD4" w:rsidP="00C374C9">
      <w:pPr>
        <w:rPr>
          <w:szCs w:val="24"/>
        </w:rPr>
      </w:pPr>
      <w:r w:rsidRPr="0095398B">
        <w:rPr>
          <w:szCs w:val="24"/>
        </w:rPr>
        <w:t>A typical process control application supports downstream and upstream flows between process controllers and S/</w:t>
      </w:r>
      <w:proofErr w:type="gramStart"/>
      <w:r w:rsidRPr="0095398B">
        <w:rPr>
          <w:szCs w:val="24"/>
        </w:rPr>
        <w:t>As</w:t>
      </w:r>
      <w:proofErr w:type="gramEnd"/>
      <w:r w:rsidRPr="0095398B">
        <w:rPr>
          <w:szCs w:val="24"/>
        </w:rPr>
        <w:t xml:space="preserve"> which consist of individual transactions. The process controller resides in the plant network. This network interconnects via base</w:t>
      </w:r>
      <w:r w:rsidR="00C374C9">
        <w:rPr>
          <w:szCs w:val="24"/>
        </w:rPr>
        <w:t xml:space="preserve"> </w:t>
      </w:r>
      <w:r w:rsidRPr="0095398B">
        <w:rPr>
          <w:szCs w:val="24"/>
        </w:rPr>
        <w:t xml:space="preserve">stations to the wireless (mesh-) network which hosts the S/A devices. </w:t>
      </w:r>
      <w:proofErr w:type="gramStart"/>
      <w:r w:rsidRPr="0095398B">
        <w:rPr>
          <w:szCs w:val="24"/>
        </w:rPr>
        <w:t>Typically, each transaction uses less than 100B.</w:t>
      </w:r>
      <w:proofErr w:type="gramEnd"/>
      <w:r w:rsidRPr="0095398B">
        <w:rPr>
          <w:szCs w:val="24"/>
        </w:rPr>
        <w:t xml:space="preserve"> A controller-initiated transaction creates the following service flow:</w:t>
      </w:r>
    </w:p>
    <w:p w:rsidR="002E2AD4" w:rsidRPr="002D43F1" w:rsidRDefault="004C456D" w:rsidP="0075389B">
      <w:pPr>
        <w:pStyle w:val="B1"/>
      </w:pPr>
      <w:r>
        <w:t>1.</w:t>
      </w:r>
      <w:r>
        <w:tab/>
      </w:r>
      <w:r w:rsidR="002E2AD4" w:rsidRPr="002D43F1">
        <w:t>The process controller requests from sensor to take a measurement (or from actuator to conduct actuation). The request is forwarded via the plant network and the wireless mesh to the S/A.</w:t>
      </w:r>
    </w:p>
    <w:p w:rsidR="002E2AD4" w:rsidRPr="002D43F1" w:rsidRDefault="004C456D" w:rsidP="0075389B">
      <w:pPr>
        <w:pStyle w:val="B1"/>
      </w:pPr>
      <w:r>
        <w:t>2.</w:t>
      </w:r>
      <w:r>
        <w:tab/>
      </w:r>
      <w:r w:rsidR="002E2AD4" w:rsidRPr="002D43F1">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2D43F1" w:rsidRDefault="004C456D" w:rsidP="0075389B">
      <w:pPr>
        <w:pStyle w:val="B1"/>
      </w:pPr>
      <w:r>
        <w:t>1.</w:t>
      </w:r>
      <w:r>
        <w:tab/>
      </w:r>
      <w:r w:rsidR="002E2AD4" w:rsidRPr="002D43F1">
        <w:t>The sensor sends measurement reading to the process controller. The request is forwarded via the wireless mesh and the plant network.</w:t>
      </w:r>
    </w:p>
    <w:p w:rsidR="002E2AD4" w:rsidRPr="002D43F1" w:rsidRDefault="004C456D" w:rsidP="0075389B">
      <w:pPr>
        <w:pStyle w:val="B1"/>
      </w:pPr>
      <w:r>
        <w:t>2.</w:t>
      </w:r>
      <w:r>
        <w:tab/>
      </w:r>
      <w:r w:rsidR="002E2AD4" w:rsidRPr="002D43F1">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lastRenderedPageBreak/>
        <w:drawing>
          <wp:inline distT="0" distB="0" distL="0" distR="0" wp14:anchorId="7983D578" wp14:editId="51A147D1">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75389B">
      <w:pPr>
        <w:pStyle w:val="TF"/>
        <w:overflowPunct w:val="0"/>
        <w:autoSpaceDE w:val="0"/>
        <w:autoSpaceDN w:val="0"/>
        <w:adjustRightInd w:val="0"/>
        <w:textAlignment w:val="baseline"/>
      </w:pPr>
      <w:r w:rsidRPr="006D1477">
        <w:t>Figure 5.46.1.</w:t>
      </w:r>
      <w:r w:rsidR="001B5E2C">
        <w:t>1</w:t>
      </w:r>
      <w:r w:rsidRPr="006D1477">
        <w:t xml:space="preserve">: Communication </w:t>
      </w:r>
      <w:r w:rsidR="00FA7F13">
        <w:t>p</w:t>
      </w:r>
      <w:r w:rsidR="00FA7F13" w:rsidRPr="006D1477">
        <w:t xml:space="preserve">ath </w:t>
      </w:r>
      <w:r w:rsidRPr="006D1477">
        <w:t xml:space="preserve">for </w:t>
      </w:r>
      <w:r w:rsidR="00FA7F13">
        <w:t>s</w:t>
      </w:r>
      <w:r w:rsidR="00FA7F13" w:rsidRPr="006D1477">
        <w:t xml:space="preserve">ervice </w:t>
      </w:r>
      <w:r w:rsidR="00FA7F13">
        <w:t>f</w:t>
      </w:r>
      <w:r w:rsidR="00FA7F13" w:rsidRPr="006D1477">
        <w:t xml:space="preserve">lows </w:t>
      </w:r>
      <w:r w:rsidRPr="006D1477">
        <w:t xml:space="preserve">between </w:t>
      </w:r>
      <w:r w:rsidR="00FA7F13">
        <w:t>p</w:t>
      </w:r>
      <w:r w:rsidR="00FA7F13" w:rsidRPr="006D1477">
        <w:t xml:space="preserve">rocess </w:t>
      </w:r>
      <w:r w:rsidR="00FA7F13">
        <w:t>c</w:t>
      </w:r>
      <w:r w:rsidR="00FA7F13" w:rsidRPr="006D1477">
        <w:t xml:space="preserve">ontrollers </w:t>
      </w:r>
      <w:r w:rsidRPr="006D1477">
        <w:t xml:space="preserve">and S/A </w:t>
      </w:r>
      <w:r w:rsidR="00FA7F13">
        <w:t>d</w:t>
      </w:r>
      <w:r w:rsidR="00FA7F13" w:rsidRPr="006D1477">
        <w:t>evices</w:t>
      </w:r>
    </w:p>
    <w:p w:rsidR="002E2AD4" w:rsidRPr="00C374C9" w:rsidRDefault="002E2AD4" w:rsidP="0075389B">
      <w:r w:rsidRPr="009E0B4C">
        <w:t xml:space="preserve">Figure </w:t>
      </w:r>
      <w:r>
        <w:t>5.46.1.</w:t>
      </w:r>
      <w:r w:rsidR="001B5E2C">
        <w:t>1</w:t>
      </w:r>
      <w:r w:rsidRPr="008E0B30">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75389B" w:rsidRDefault="002E2AD4" w:rsidP="0075389B">
      <w:pPr>
        <w:rPr>
          <w:b/>
          <w:bCs/>
        </w:rPr>
      </w:pPr>
      <w:bookmarkStart w:id="2973" w:name="_Toc434174830"/>
      <w:bookmarkStart w:id="2974" w:name="_Toc436299437"/>
      <w:bookmarkStart w:id="2975" w:name="_Toc436300482"/>
      <w:bookmarkStart w:id="2976" w:name="_Toc442341098"/>
      <w:bookmarkStart w:id="2977" w:name="_Toc442345289"/>
      <w:bookmarkStart w:id="2978" w:name="_Toc442345669"/>
      <w:bookmarkStart w:id="2979" w:name="_Toc442346050"/>
      <w:bookmarkStart w:id="2980" w:name="_Toc442797537"/>
      <w:bookmarkStart w:id="2981" w:name="_Toc442800040"/>
      <w:bookmarkStart w:id="2982" w:name="_Toc442867083"/>
      <w:bookmarkStart w:id="2983" w:name="_Toc442867975"/>
      <w:bookmarkStart w:id="2984" w:name="_Toc442953910"/>
      <w:r w:rsidRPr="0075389B">
        <w:rPr>
          <w:b/>
          <w:bCs/>
        </w:rPr>
        <w:t>Post-conditions</w:t>
      </w:r>
      <w:bookmarkEnd w:id="2973"/>
      <w:bookmarkEnd w:id="2974"/>
      <w:bookmarkEnd w:id="2975"/>
      <w:bookmarkEnd w:id="2976"/>
      <w:bookmarkEnd w:id="2977"/>
      <w:bookmarkEnd w:id="2978"/>
      <w:bookmarkEnd w:id="2979"/>
      <w:bookmarkEnd w:id="2980"/>
      <w:bookmarkEnd w:id="2981"/>
      <w:bookmarkEnd w:id="2982"/>
      <w:bookmarkEnd w:id="2983"/>
      <w:bookmarkEnd w:id="2984"/>
    </w:p>
    <w:p w:rsidR="00E82292" w:rsidRPr="00A37B1A" w:rsidRDefault="00E82292" w:rsidP="0075389B">
      <w:r>
        <w:rPr>
          <w:lang w:eastAsia="x-none"/>
        </w:rPr>
        <w:t>Void.</w:t>
      </w:r>
    </w:p>
    <w:p w:rsidR="002E2AD4" w:rsidRPr="009E0B4C" w:rsidRDefault="002E2AD4" w:rsidP="002E2AD4">
      <w:pPr>
        <w:pStyle w:val="Heading3"/>
      </w:pPr>
      <w:bookmarkStart w:id="2985" w:name="_Toc434174831"/>
      <w:bookmarkStart w:id="2986" w:name="_Toc436299438"/>
      <w:bookmarkStart w:id="2987" w:name="_Toc436300483"/>
      <w:bookmarkStart w:id="2988" w:name="_Toc442341099"/>
      <w:bookmarkStart w:id="2989" w:name="_Toc442345290"/>
      <w:bookmarkStart w:id="2990" w:name="_Toc442345670"/>
      <w:bookmarkStart w:id="2991" w:name="_Toc442346051"/>
      <w:bookmarkStart w:id="2992" w:name="_Toc442797538"/>
      <w:bookmarkStart w:id="2993" w:name="_Toc442800041"/>
      <w:bookmarkStart w:id="2994" w:name="_Toc442867084"/>
      <w:bookmarkStart w:id="2995" w:name="_Toc442867976"/>
      <w:bookmarkStart w:id="2996" w:name="_Toc442953911"/>
      <w:bookmarkStart w:id="2997" w:name="_Toc443316620"/>
      <w:r w:rsidRPr="00414670">
        <w:t>5.</w:t>
      </w:r>
      <w:r>
        <w:t>4</w:t>
      </w:r>
      <w:r w:rsidRPr="00030727">
        <w:t>6</w:t>
      </w:r>
      <w:r w:rsidRPr="00843473">
        <w:t>.</w:t>
      </w:r>
      <w:r>
        <w:t>2</w:t>
      </w:r>
      <w:r w:rsidRPr="002F4248">
        <w:tab/>
        <w:t>Pot</w:t>
      </w:r>
      <w:r w:rsidRPr="009E0B4C">
        <w:t>ential Service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2998" w:name="_Toc434174832"/>
      <w:bookmarkStart w:id="2999" w:name="_Toc436299439"/>
      <w:bookmarkStart w:id="3000" w:name="_Toc436300484"/>
      <w:bookmarkStart w:id="3001" w:name="_Toc442341100"/>
      <w:bookmarkStart w:id="3002" w:name="_Toc442345291"/>
      <w:bookmarkStart w:id="3003" w:name="_Toc442345671"/>
      <w:bookmarkStart w:id="3004" w:name="_Toc442346052"/>
      <w:bookmarkStart w:id="3005" w:name="_Toc442867085"/>
      <w:bookmarkStart w:id="3006" w:name="_Toc442867977"/>
      <w:bookmarkStart w:id="3007" w:name="_Toc442953912"/>
      <w:bookmarkStart w:id="3008" w:name="_Toc443316621"/>
      <w:r w:rsidRPr="00DF5EFD">
        <w:t>5.</w:t>
      </w:r>
      <w:r>
        <w:t>4</w:t>
      </w:r>
      <w:r w:rsidRPr="00DF5EFD">
        <w:t>6.</w:t>
      </w:r>
      <w:r>
        <w:t>3</w:t>
      </w:r>
      <w:r w:rsidRPr="00DF5EFD">
        <w:tab/>
        <w:t>Potential Operational Requirements</w:t>
      </w:r>
      <w:bookmarkEnd w:id="2998"/>
      <w:bookmarkEnd w:id="2999"/>
      <w:bookmarkEnd w:id="3000"/>
      <w:bookmarkEnd w:id="3001"/>
      <w:bookmarkEnd w:id="3002"/>
      <w:bookmarkEnd w:id="3003"/>
      <w:bookmarkEnd w:id="3004"/>
      <w:bookmarkEnd w:id="3005"/>
      <w:bookmarkEnd w:id="3006"/>
      <w:bookmarkEnd w:id="3007"/>
      <w:bookmarkEnd w:id="3008"/>
    </w:p>
    <w:p w:rsidR="002E2AD4" w:rsidRDefault="00E82292" w:rsidP="002E2AD4">
      <w:r>
        <w:t>Void.</w:t>
      </w:r>
    </w:p>
    <w:p w:rsidR="009632D0" w:rsidRPr="00A53AA3" w:rsidRDefault="009632D0" w:rsidP="002E2AD4"/>
    <w:p w:rsidR="002E2AD4" w:rsidRPr="00FC4E3D" w:rsidRDefault="002E2AD4" w:rsidP="002E2AD4">
      <w:pPr>
        <w:pStyle w:val="Heading2"/>
      </w:pPr>
      <w:bookmarkStart w:id="3009" w:name="_Toc434174833"/>
      <w:bookmarkStart w:id="3010" w:name="_Toc436299440"/>
      <w:bookmarkStart w:id="3011" w:name="_Toc436300485"/>
      <w:bookmarkStart w:id="3012" w:name="_Toc442341101"/>
      <w:bookmarkStart w:id="3013" w:name="_Toc442345292"/>
      <w:bookmarkStart w:id="3014" w:name="_Toc442345672"/>
      <w:bookmarkStart w:id="3015" w:name="_Toc442346053"/>
      <w:bookmarkStart w:id="3016" w:name="_Toc442797539"/>
      <w:bookmarkStart w:id="3017" w:name="_Toc442800042"/>
      <w:bookmarkStart w:id="3018" w:name="_Toc442867086"/>
      <w:bookmarkStart w:id="3019" w:name="_Toc442867978"/>
      <w:bookmarkStart w:id="3020" w:name="_Toc442953913"/>
      <w:bookmarkStart w:id="3021" w:name="_Toc443316622"/>
      <w:r w:rsidRPr="0009799E">
        <w:lastRenderedPageBreak/>
        <w:t>5.</w:t>
      </w:r>
      <w:r>
        <w:t>4</w:t>
      </w:r>
      <w:r w:rsidRPr="008F6AAB">
        <w:t>7</w:t>
      </w:r>
      <w:r w:rsidRPr="00FC4E3D">
        <w:tab/>
        <w:t>SMARTER Service Continuity</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rsidR="002E2AD4" w:rsidRPr="0030532D" w:rsidRDefault="002E2AD4" w:rsidP="002E2AD4">
      <w:pPr>
        <w:pStyle w:val="Heading3"/>
        <w:rPr>
          <w:rFonts w:eastAsia="SimSun"/>
        </w:rPr>
      </w:pPr>
      <w:bookmarkStart w:id="3022" w:name="_Toc434174834"/>
      <w:bookmarkStart w:id="3023" w:name="_Toc436299441"/>
      <w:bookmarkStart w:id="3024" w:name="_Toc436300486"/>
      <w:bookmarkStart w:id="3025" w:name="_Toc442341102"/>
      <w:bookmarkStart w:id="3026" w:name="_Toc442345293"/>
      <w:bookmarkStart w:id="3027" w:name="_Toc442345673"/>
      <w:bookmarkStart w:id="3028" w:name="_Toc442346054"/>
      <w:bookmarkStart w:id="3029" w:name="_Toc442797540"/>
      <w:bookmarkStart w:id="3030" w:name="_Toc442800043"/>
      <w:bookmarkStart w:id="3031" w:name="_Toc442867087"/>
      <w:bookmarkStart w:id="3032" w:name="_Toc442867979"/>
      <w:bookmarkStart w:id="3033" w:name="_Toc442953914"/>
      <w:bookmarkStart w:id="3034" w:name="_Toc443316623"/>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rsidR="002E2AD4" w:rsidRPr="00414670" w:rsidRDefault="002E2AD4" w:rsidP="00C374C9">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w:t>
      </w:r>
      <w:proofErr w:type="spellStart"/>
      <w:r w:rsidRPr="00414670">
        <w:t>reINVITE</w:t>
      </w:r>
      <w:proofErr w:type="spellEnd"/>
      <w:r w:rsidRPr="00030727">
        <w:t>” message is sent in order to update the remote party of the new IP address that will be us</w:t>
      </w:r>
      <w:r w:rsidRPr="00843473">
        <w:t xml:space="preserve">ed as the contact address for </w:t>
      </w:r>
      <w:r w:rsidRPr="002F4248">
        <w:t xml:space="preserve">future user plane traffic. Another example </w:t>
      </w:r>
      <w:proofErr w:type="gramStart"/>
      <w:r w:rsidRPr="002F4248">
        <w:t>are</w:t>
      </w:r>
      <w:proofErr w:type="gramEnd"/>
      <w:r w:rsidRPr="002F4248">
        <w:t xml:space="preserve"> DASH (Dynamic Adaptive Streaming over HTTP) based applications which not only can survive a change in IP address, but can also resume with content delivery from a different content dis</w:t>
      </w:r>
      <w:r w:rsidRPr="009E0B4C">
        <w:t xml:space="preserve">tribution server. This is enabled by associating the content segments </w:t>
      </w:r>
      <w:proofErr w:type="gramStart"/>
      <w:r w:rsidRPr="009E0B4C">
        <w:t>with a globally unique transport-independent labels</w:t>
      </w:r>
      <w:proofErr w:type="gramEnd"/>
      <w:r w:rsidRPr="009E0B4C">
        <w:t xml:space="preserve">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85185C" w:rsidRDefault="009632D0" w:rsidP="0075389B">
      <w:pPr>
        <w:pStyle w:val="B1"/>
      </w:pPr>
      <w:r>
        <w:t>-</w:t>
      </w:r>
      <w:r>
        <w:tab/>
      </w:r>
      <w:r w:rsidR="002E2AD4" w:rsidRPr="0085185C">
        <w:t>Increased scalability of the 3GPP system user plane nodes.</w:t>
      </w:r>
    </w:p>
    <w:p w:rsidR="002E2AD4" w:rsidRPr="0085185C" w:rsidRDefault="009632D0" w:rsidP="0075389B">
      <w:pPr>
        <w:pStyle w:val="B1"/>
      </w:pPr>
      <w:r>
        <w:t>-</w:t>
      </w:r>
      <w:r>
        <w:tab/>
      </w:r>
      <w:r w:rsidR="002E2AD4" w:rsidRPr="0085185C">
        <w:t xml:space="preserve">Optimization of the end-to-end communication path by avoidance of triangular routing via the IP anchor node. </w:t>
      </w:r>
    </w:p>
    <w:p w:rsidR="002E2AD4" w:rsidRPr="0085185C" w:rsidRDefault="009632D0" w:rsidP="0075389B">
      <w:pPr>
        <w:pStyle w:val="B1"/>
      </w:pPr>
      <w:r>
        <w:t>-</w:t>
      </w:r>
      <w:r>
        <w:tab/>
      </w:r>
      <w:r w:rsidR="002E2AD4" w:rsidRPr="0085185C">
        <w:t>Content delivery is resumed from a geographically closer content distribution server, which further reduces the traffic load on the 3GPP network.</w:t>
      </w:r>
    </w:p>
    <w:p w:rsidR="002E2AD4" w:rsidRPr="0085185C" w:rsidRDefault="009632D0" w:rsidP="0075389B">
      <w:pPr>
        <w:pStyle w:val="B1"/>
      </w:pPr>
      <w:r>
        <w:t>-</w:t>
      </w:r>
      <w:r>
        <w:tab/>
      </w:r>
      <w:r w:rsidR="002E2AD4" w:rsidRPr="0085185C">
        <w:t xml:space="preserve">Lower end-to-end latency of data transmission. </w:t>
      </w:r>
    </w:p>
    <w:p w:rsidR="002E2AD4" w:rsidRPr="0085185C" w:rsidRDefault="009632D0" w:rsidP="0075389B">
      <w:pPr>
        <w:pStyle w:val="B1"/>
      </w:pPr>
      <w:r>
        <w:t>-</w:t>
      </w:r>
      <w:r>
        <w:tab/>
      </w:r>
      <w:r w:rsidR="002E2AD4" w:rsidRPr="0085185C">
        <w:t>Better user experience.</w:t>
      </w:r>
    </w:p>
    <w:p w:rsidR="002E2AD4" w:rsidRPr="008B67E3" w:rsidRDefault="002E2AD4" w:rsidP="00C374C9">
      <w:r w:rsidRPr="0009799E">
        <w:t xml:space="preserve">Figure </w:t>
      </w:r>
      <w:r>
        <w:t>5.47.</w:t>
      </w:r>
      <w:r w:rsidRPr="00233F07">
        <w:t>1</w:t>
      </w:r>
      <w:r w:rsidR="001B5E2C">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 xml:space="preserve">aving determined that the current IP anchor is </w:t>
      </w:r>
      <w:proofErr w:type="gramStart"/>
      <w:r w:rsidRPr="009E0B4C">
        <w:t>suboptimal,</w:t>
      </w:r>
      <w:proofErr w:type="gramEnd"/>
      <w:r w:rsidRPr="009E0B4C">
        <w:t xml:space="preserve"> the system decides to establish an optimal PDN connection for the same service using a different IP anchor node.</w:t>
      </w:r>
      <w:r w:rsidRPr="008E0B30" w:rsidDel="00D90776">
        <w:t xml:space="preserve"> </w:t>
      </w:r>
      <w:r w:rsidRPr="008E0B30">
        <w:t xml:space="preserve">When the </w:t>
      </w:r>
      <w:proofErr w:type="gramStart"/>
      <w:r w:rsidRPr="008E0B30">
        <w:t>network IP anchor</w:t>
      </w:r>
      <w:proofErr w:type="gramEnd"/>
      <w:r w:rsidRPr="008E0B30">
        <w:t xml:space="preserve">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5pt;height:572.55pt" o:ole="">
            <v:imagedata r:id="rId33" o:title=""/>
          </v:shape>
          <o:OLEObject Type="Embed" ProgID="Visio.Drawing.15" ShapeID="_x0000_i1027" DrawAspect="Content" ObjectID="_1517115499" r:id="rId34"/>
        </w:object>
      </w:r>
    </w:p>
    <w:p w:rsidR="00414670" w:rsidRPr="00233F07" w:rsidRDefault="00414670" w:rsidP="0075389B">
      <w:pPr>
        <w:pStyle w:val="TF"/>
        <w:overflowPunct w:val="0"/>
        <w:autoSpaceDE w:val="0"/>
        <w:autoSpaceDN w:val="0"/>
        <w:adjustRightInd w:val="0"/>
        <w:textAlignment w:val="baseline"/>
      </w:pPr>
      <w:r w:rsidRPr="00233F07">
        <w:t xml:space="preserve">Figure </w:t>
      </w:r>
      <w:r w:rsidR="00233F07" w:rsidRPr="00754B27">
        <w:t>5.47.</w:t>
      </w:r>
      <w:r w:rsidRPr="00754B27">
        <w:t>1</w:t>
      </w:r>
      <w:r w:rsidR="001B5E2C">
        <w:t>.1</w:t>
      </w:r>
      <w:r w:rsidRPr="00233F07">
        <w:t>: Example of change in IP anchor node for a given service</w:t>
      </w:r>
    </w:p>
    <w:p w:rsidR="00414670" w:rsidRPr="00414670" w:rsidRDefault="00414670" w:rsidP="00414670">
      <w:pPr>
        <w:pStyle w:val="Heading3"/>
      </w:pPr>
      <w:bookmarkStart w:id="3035" w:name="_Toc434174835"/>
      <w:bookmarkStart w:id="3036" w:name="_Toc436299442"/>
      <w:bookmarkStart w:id="3037" w:name="_Toc436300487"/>
      <w:bookmarkStart w:id="3038" w:name="_Toc442341103"/>
      <w:bookmarkStart w:id="3039" w:name="_Toc442345294"/>
      <w:bookmarkStart w:id="3040" w:name="_Toc442345674"/>
      <w:bookmarkStart w:id="3041" w:name="_Toc442346055"/>
      <w:bookmarkStart w:id="3042" w:name="_Toc442867088"/>
      <w:bookmarkStart w:id="3043" w:name="_Toc442867980"/>
      <w:bookmarkStart w:id="3044" w:name="_Toc442953915"/>
      <w:bookmarkStart w:id="3045" w:name="_Toc443316624"/>
      <w:r w:rsidRPr="00414670">
        <w:rPr>
          <w:rFonts w:eastAsia="SimSun"/>
          <w:lang w:eastAsia="zh-CN"/>
        </w:rPr>
        <w:t>5</w:t>
      </w:r>
      <w:r w:rsidRPr="00414670">
        <w:t>.</w:t>
      </w:r>
      <w:r w:rsidR="00233F07">
        <w:t>4</w:t>
      </w:r>
      <w:r w:rsidRPr="00414670">
        <w:t>7.2</w:t>
      </w:r>
      <w:r w:rsidRPr="00414670">
        <w:tab/>
        <w:t>Potential Service Requirements</w:t>
      </w:r>
      <w:bookmarkEnd w:id="3035"/>
      <w:bookmarkEnd w:id="3036"/>
      <w:bookmarkEnd w:id="3037"/>
      <w:bookmarkEnd w:id="3038"/>
      <w:bookmarkEnd w:id="3039"/>
      <w:bookmarkEnd w:id="3040"/>
      <w:bookmarkEnd w:id="3041"/>
      <w:bookmarkEnd w:id="3042"/>
      <w:bookmarkEnd w:id="3043"/>
      <w:bookmarkEnd w:id="3044"/>
      <w:bookmarkEnd w:id="3045"/>
    </w:p>
    <w:p w:rsidR="005F42B0" w:rsidRDefault="00E82292" w:rsidP="0075389B">
      <w:pPr>
        <w:rPr>
          <w:rFonts w:eastAsia="SimSun"/>
          <w:lang w:eastAsia="zh-CN"/>
        </w:rPr>
      </w:pPr>
      <w:r>
        <w:rPr>
          <w:rFonts w:eastAsia="SimSun"/>
          <w:lang w:eastAsia="zh-CN"/>
        </w:rPr>
        <w:t>Void.</w:t>
      </w:r>
    </w:p>
    <w:p w:rsidR="00414670" w:rsidRPr="00414670" w:rsidRDefault="00414670" w:rsidP="00414670">
      <w:pPr>
        <w:pStyle w:val="Heading3"/>
      </w:pPr>
      <w:bookmarkStart w:id="3046" w:name="_Toc434174836"/>
      <w:bookmarkStart w:id="3047" w:name="_Toc436299443"/>
      <w:bookmarkStart w:id="3048" w:name="_Toc436300488"/>
      <w:bookmarkStart w:id="3049" w:name="_Toc442341104"/>
      <w:bookmarkStart w:id="3050" w:name="_Toc442345295"/>
      <w:bookmarkStart w:id="3051" w:name="_Toc442345675"/>
      <w:bookmarkStart w:id="3052" w:name="_Toc442346056"/>
      <w:bookmarkStart w:id="3053" w:name="_Toc442797541"/>
      <w:bookmarkStart w:id="3054" w:name="_Toc442800044"/>
      <w:bookmarkStart w:id="3055" w:name="_Toc442867089"/>
      <w:bookmarkStart w:id="3056" w:name="_Toc442867981"/>
      <w:bookmarkStart w:id="3057" w:name="_Toc442953916"/>
      <w:bookmarkStart w:id="3058" w:name="_Toc443316625"/>
      <w:r w:rsidRPr="00414670">
        <w:rPr>
          <w:rFonts w:eastAsia="SimSun"/>
          <w:lang w:eastAsia="zh-CN"/>
        </w:rPr>
        <w:t>5</w:t>
      </w:r>
      <w:r w:rsidRPr="00414670">
        <w:t>.</w:t>
      </w:r>
      <w:r w:rsidR="00233F07">
        <w:t>4</w:t>
      </w:r>
      <w:r w:rsidRPr="00414670">
        <w:t>7.3</w:t>
      </w:r>
      <w:r w:rsidRPr="00414670">
        <w:tab/>
        <w:t>Potential Operational Requirements</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3059" w:name="_Toc434174837"/>
      <w:bookmarkStart w:id="3060" w:name="_Toc436299444"/>
      <w:bookmarkStart w:id="3061" w:name="_Toc436300489"/>
      <w:bookmarkStart w:id="3062" w:name="_Toc442341105"/>
      <w:bookmarkStart w:id="3063" w:name="_Toc442345296"/>
      <w:bookmarkStart w:id="3064" w:name="_Toc442345676"/>
      <w:bookmarkStart w:id="3065" w:name="_Toc442346057"/>
      <w:bookmarkStart w:id="3066" w:name="_Toc442797542"/>
      <w:bookmarkStart w:id="3067" w:name="_Toc442800045"/>
      <w:bookmarkStart w:id="3068" w:name="_Toc442867090"/>
      <w:bookmarkStart w:id="3069" w:name="_Toc442867982"/>
      <w:bookmarkStart w:id="3070" w:name="_Toc442953917"/>
      <w:bookmarkStart w:id="3071" w:name="_Toc443316626"/>
      <w:r w:rsidRPr="00DF1926">
        <w:t>5.</w:t>
      </w:r>
      <w:r w:rsidR="005F42B0">
        <w:t>4</w:t>
      </w:r>
      <w:r>
        <w:t>8</w:t>
      </w:r>
      <w:r w:rsidRPr="00DF1926">
        <w:tab/>
        <w:t>Provision of essential services for very low-ARPU areas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rsidR="00414670" w:rsidRPr="00DF1926" w:rsidRDefault="00414670" w:rsidP="00414670">
      <w:pPr>
        <w:pStyle w:val="Heading3"/>
      </w:pPr>
      <w:bookmarkStart w:id="3072" w:name="_Toc434174838"/>
      <w:bookmarkStart w:id="3073" w:name="_Toc436299445"/>
      <w:bookmarkStart w:id="3074" w:name="_Toc436300490"/>
      <w:bookmarkStart w:id="3075" w:name="_Toc442341106"/>
      <w:bookmarkStart w:id="3076" w:name="_Toc442345297"/>
      <w:bookmarkStart w:id="3077" w:name="_Toc442345677"/>
      <w:bookmarkStart w:id="3078" w:name="_Toc442346058"/>
      <w:bookmarkStart w:id="3079" w:name="_Toc442797543"/>
      <w:bookmarkStart w:id="3080" w:name="_Toc442800046"/>
      <w:bookmarkStart w:id="3081" w:name="_Toc442867091"/>
      <w:bookmarkStart w:id="3082" w:name="_Toc442867983"/>
      <w:bookmarkStart w:id="3083" w:name="_Toc442953918"/>
      <w:bookmarkStart w:id="3084" w:name="_Toc443316627"/>
      <w:r w:rsidRPr="00DF1926">
        <w:t>5.</w:t>
      </w:r>
      <w:r w:rsidR="005F42B0">
        <w:t>4</w:t>
      </w:r>
      <w:r>
        <w:t>8</w:t>
      </w:r>
      <w:r w:rsidRPr="00DF1926">
        <w:t>.1</w:t>
      </w:r>
      <w:r w:rsidRPr="00DF1926">
        <w:tab/>
        <w:t>Description</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Pr>
        <w:pStyle w:val="Heading3"/>
      </w:pPr>
      <w:bookmarkStart w:id="3085" w:name="_Toc434174839"/>
      <w:bookmarkStart w:id="3086" w:name="_Toc436299446"/>
      <w:bookmarkStart w:id="3087" w:name="_Toc436300491"/>
      <w:bookmarkStart w:id="3088" w:name="_Toc442341107"/>
      <w:bookmarkStart w:id="3089" w:name="_Toc442345298"/>
      <w:bookmarkStart w:id="3090" w:name="_Toc442345678"/>
      <w:bookmarkStart w:id="3091" w:name="_Toc442346059"/>
      <w:bookmarkStart w:id="3092" w:name="_Toc442797544"/>
      <w:bookmarkStart w:id="3093" w:name="_Toc442800047"/>
      <w:bookmarkStart w:id="3094" w:name="_Toc442867092"/>
      <w:bookmarkStart w:id="3095" w:name="_Toc442867984"/>
      <w:bookmarkStart w:id="3096" w:name="_Toc442953919"/>
      <w:bookmarkStart w:id="3097" w:name="_Toc443316628"/>
      <w:r w:rsidRPr="00DF1926">
        <w:t>5.</w:t>
      </w:r>
      <w:r w:rsidR="00F732A1">
        <w:t>4</w:t>
      </w:r>
      <w:r>
        <w:t>8</w:t>
      </w:r>
      <w:r w:rsidRPr="00DF1926">
        <w:t>.2</w:t>
      </w:r>
      <w:r w:rsidRPr="00DF1926">
        <w:tab/>
        <w:t>Potential Service Requirements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3098" w:name="_Toc434174840"/>
      <w:bookmarkStart w:id="3099" w:name="_Toc436299447"/>
      <w:bookmarkStart w:id="3100" w:name="_Toc436300492"/>
      <w:bookmarkStart w:id="3101" w:name="_Toc442341108"/>
      <w:bookmarkStart w:id="3102" w:name="_Toc442345299"/>
      <w:bookmarkStart w:id="3103" w:name="_Toc442345679"/>
      <w:bookmarkStart w:id="3104" w:name="_Toc442346060"/>
      <w:bookmarkStart w:id="3105" w:name="_Toc442797545"/>
      <w:bookmarkStart w:id="3106" w:name="_Toc442800048"/>
      <w:bookmarkStart w:id="3107" w:name="_Toc442867093"/>
      <w:bookmarkStart w:id="3108" w:name="_Toc442867985"/>
      <w:bookmarkStart w:id="3109" w:name="_Toc442953920"/>
      <w:bookmarkStart w:id="3110" w:name="_Toc443316629"/>
      <w:r w:rsidRPr="00DF1926">
        <w:t>5.</w:t>
      </w:r>
      <w:r w:rsidR="00F732A1">
        <w:t>4</w:t>
      </w:r>
      <w:r>
        <w:t>8</w:t>
      </w:r>
      <w:r w:rsidRPr="00DF1926">
        <w:t>.3</w:t>
      </w:r>
      <w:r w:rsidRPr="00DF1926">
        <w:tab/>
        <w:t>Potential Operational Requirements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75389B" w:rsidRDefault="0085185C" w:rsidP="0075389B">
      <w:pPr>
        <w:pStyle w:val="B1"/>
      </w:pPr>
      <w:r>
        <w:t>-</w:t>
      </w:r>
      <w:r>
        <w:tab/>
      </w:r>
      <w:r w:rsidR="00414670" w:rsidRPr="0075389B">
        <w:t>The energy saving mode may be activated/deactivated either manually (e.g., on demand), or automatically (e.g., reaching a threshold).</w:t>
      </w:r>
    </w:p>
    <w:p w:rsidR="00414670" w:rsidRPr="0075389B" w:rsidRDefault="0085185C" w:rsidP="0075389B">
      <w:pPr>
        <w:pStyle w:val="B1"/>
      </w:pPr>
      <w:r>
        <w:t>-</w:t>
      </w:r>
      <w:r>
        <w:tab/>
      </w:r>
      <w:r w:rsidR="00414670" w:rsidRPr="0075389B">
        <w:t>The transmit power may be reduced when the energy saving mode is activated.</w:t>
      </w:r>
    </w:p>
    <w:p w:rsidR="00414670" w:rsidRPr="0075389B" w:rsidRDefault="0085185C" w:rsidP="0075389B">
      <w:pPr>
        <w:pStyle w:val="B1"/>
      </w:pPr>
      <w:r>
        <w:t>-</w:t>
      </w:r>
      <w:r>
        <w:tab/>
      </w:r>
      <w:r w:rsidR="00414670" w:rsidRPr="0075389B">
        <w:t>The latency requirements may be reduced when the energy saving mode is activated.</w:t>
      </w:r>
    </w:p>
    <w:p w:rsidR="00414670" w:rsidRPr="0075389B" w:rsidRDefault="0085185C" w:rsidP="0075389B">
      <w:pPr>
        <w:pStyle w:val="B1"/>
      </w:pPr>
      <w:r>
        <w:t>-</w:t>
      </w:r>
      <w:r>
        <w:tab/>
      </w:r>
      <w:r w:rsidR="00414670" w:rsidRPr="0075389B">
        <w:t>Service may be restricted to authorized users.</w:t>
      </w:r>
    </w:p>
    <w:p w:rsidR="00414670" w:rsidRPr="0075389B" w:rsidRDefault="0085185C" w:rsidP="0075389B">
      <w:pPr>
        <w:pStyle w:val="B1"/>
      </w:pPr>
      <w:r>
        <w:t>-</w:t>
      </w:r>
      <w:r>
        <w:tab/>
      </w:r>
      <w:r w:rsidR="00414670" w:rsidRPr="0075389B">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8C3B86">
      <w:r w:rsidRPr="00DF1926">
        <w:t xml:space="preserve">The data rate transfer should be enhanced at the cell edge for very large cells. </w:t>
      </w:r>
    </w:p>
    <w:p w:rsidR="00414670" w:rsidRPr="0032042D" w:rsidRDefault="00414670" w:rsidP="004C6FE0">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4C6FE0">
      <w:r w:rsidRPr="00DF1926">
        <w:lastRenderedPageBreak/>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7716B0">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75389B" w:rsidRDefault="00414670" w:rsidP="00414670"/>
    <w:p w:rsidR="00030727" w:rsidRPr="00A57B31" w:rsidRDefault="00030727" w:rsidP="00030727">
      <w:pPr>
        <w:pStyle w:val="Heading2"/>
        <w:rPr>
          <w:rFonts w:eastAsia="SimSun"/>
        </w:rPr>
      </w:pPr>
      <w:bookmarkStart w:id="3111" w:name="_Toc434174841"/>
      <w:bookmarkStart w:id="3112" w:name="_Toc436299448"/>
      <w:bookmarkStart w:id="3113" w:name="_Toc436300493"/>
      <w:bookmarkStart w:id="3114" w:name="_Toc442341109"/>
      <w:bookmarkStart w:id="3115" w:name="_Toc442345300"/>
      <w:bookmarkStart w:id="3116" w:name="_Toc442345680"/>
      <w:bookmarkStart w:id="3117" w:name="_Toc442346061"/>
      <w:bookmarkStart w:id="3118" w:name="_Toc442797546"/>
      <w:bookmarkStart w:id="3119" w:name="_Toc442800049"/>
      <w:bookmarkStart w:id="3120" w:name="_Toc442867094"/>
      <w:bookmarkStart w:id="3121" w:name="_Toc442867986"/>
      <w:bookmarkStart w:id="3122" w:name="_Toc442953921"/>
      <w:bookmarkStart w:id="3123" w:name="_Toc443316630"/>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rsidR="00030727" w:rsidRPr="00A57B31" w:rsidRDefault="00030727" w:rsidP="00030727">
      <w:pPr>
        <w:pStyle w:val="Heading3"/>
      </w:pPr>
      <w:bookmarkStart w:id="3124" w:name="_Toc434174842"/>
      <w:bookmarkStart w:id="3125" w:name="_Toc436299449"/>
      <w:bookmarkStart w:id="3126" w:name="_Toc436300494"/>
      <w:bookmarkStart w:id="3127" w:name="_Toc442341110"/>
      <w:bookmarkStart w:id="3128" w:name="_Toc442345301"/>
      <w:bookmarkStart w:id="3129" w:name="_Toc442345681"/>
      <w:bookmarkStart w:id="3130" w:name="_Toc442346062"/>
      <w:bookmarkStart w:id="3131" w:name="_Toc442797547"/>
      <w:bookmarkStart w:id="3132" w:name="_Toc442800050"/>
      <w:bookmarkStart w:id="3133" w:name="_Toc442867095"/>
      <w:bookmarkStart w:id="3134" w:name="_Toc442867987"/>
      <w:bookmarkStart w:id="3135" w:name="_Toc442953922"/>
      <w:bookmarkStart w:id="3136" w:name="_Toc443316631"/>
      <w:r w:rsidRPr="00A57B31">
        <w:t>5.</w:t>
      </w:r>
      <w:r w:rsidR="00F732A1">
        <w:t>4</w:t>
      </w:r>
      <w:r>
        <w:t>9</w:t>
      </w:r>
      <w:r w:rsidRPr="00A57B31">
        <w:t>.1</w:t>
      </w:r>
      <w:r w:rsidRPr="00A57B31">
        <w:tab/>
      </w:r>
      <w:r>
        <w:rPr>
          <w:rFonts w:eastAsia="SimSun" w:hint="eastAsia"/>
          <w:lang w:eastAsia="zh-CN"/>
        </w:rPr>
        <w:t>D</w:t>
      </w:r>
      <w:r w:rsidRPr="00A57B31">
        <w:t>escription</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rsidP="0075389B">
      <w:pPr>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3137" w:name="_Toc434174843"/>
      <w:bookmarkStart w:id="3138" w:name="_Toc436299450"/>
      <w:bookmarkStart w:id="3139" w:name="_Toc436300495"/>
      <w:bookmarkStart w:id="3140" w:name="_Toc442341111"/>
      <w:bookmarkStart w:id="3141" w:name="_Toc442345302"/>
      <w:bookmarkStart w:id="3142" w:name="_Toc442345682"/>
      <w:bookmarkStart w:id="3143" w:name="_Toc442346063"/>
      <w:bookmarkStart w:id="3144" w:name="_Toc442797548"/>
      <w:bookmarkStart w:id="3145" w:name="_Toc442800051"/>
      <w:bookmarkStart w:id="3146" w:name="_Toc442867096"/>
      <w:bookmarkStart w:id="3147" w:name="_Toc442867988"/>
      <w:bookmarkStart w:id="3148" w:name="_Toc442953923"/>
      <w:bookmarkStart w:id="3149" w:name="_Toc443316632"/>
      <w:r w:rsidRPr="00A57B31">
        <w:t>5.</w:t>
      </w:r>
      <w:r w:rsidR="002862E5">
        <w:t>4</w:t>
      </w:r>
      <w:r>
        <w:t>9</w:t>
      </w:r>
      <w:r w:rsidRPr="00A57B31">
        <w:t>.2</w:t>
      </w:r>
      <w:r w:rsidRPr="00A57B31">
        <w:tab/>
        <w:t xml:space="preserve">Potential </w:t>
      </w:r>
      <w:r w:rsidR="00541820">
        <w:t>S</w:t>
      </w:r>
      <w:r w:rsidRPr="00A57B31">
        <w:t xml:space="preserve">ervice </w:t>
      </w:r>
      <w:r w:rsidR="00541820">
        <w:t>R</w:t>
      </w:r>
      <w:r w:rsidRPr="00A57B31">
        <w:t>equirements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r w:rsidRPr="00A57B31">
        <w:t xml:space="preserve"> </w:t>
      </w:r>
    </w:p>
    <w:p w:rsidR="00030727" w:rsidRPr="00911B37" w:rsidRDefault="00030727" w:rsidP="0075389B">
      <w:pPr>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3150" w:name="_Toc434174844"/>
      <w:bookmarkStart w:id="3151" w:name="_Toc436299451"/>
      <w:bookmarkStart w:id="3152" w:name="_Toc436300496"/>
      <w:bookmarkStart w:id="3153" w:name="_Toc442341112"/>
      <w:bookmarkStart w:id="3154" w:name="_Toc442345303"/>
      <w:bookmarkStart w:id="3155" w:name="_Toc442345683"/>
      <w:bookmarkStart w:id="3156" w:name="_Toc442346064"/>
      <w:bookmarkStart w:id="3157" w:name="_Toc442867097"/>
      <w:bookmarkStart w:id="3158" w:name="_Toc442867989"/>
      <w:bookmarkStart w:id="3159" w:name="_Toc442953924"/>
      <w:bookmarkStart w:id="3160" w:name="_Toc443316633"/>
      <w:r w:rsidRPr="00A57B31">
        <w:t>5.</w:t>
      </w:r>
      <w:r w:rsidR="002862E5">
        <w:t>4</w:t>
      </w:r>
      <w:r>
        <w:t>9</w:t>
      </w:r>
      <w:r w:rsidRPr="00A57B31">
        <w:t>.3</w:t>
      </w:r>
      <w:r w:rsidRPr="00A57B31">
        <w:tab/>
        <w:t xml:space="preserve">Potential </w:t>
      </w:r>
      <w:r w:rsidR="00541820">
        <w:t>O</w:t>
      </w:r>
      <w:r w:rsidRPr="00A57B31">
        <w:t xml:space="preserve">perational </w:t>
      </w:r>
      <w:r w:rsidR="00541820">
        <w:t>R</w:t>
      </w:r>
      <w:r w:rsidRPr="00A57B31">
        <w:t>equirements</w:t>
      </w:r>
      <w:bookmarkEnd w:id="3150"/>
      <w:bookmarkEnd w:id="3151"/>
      <w:bookmarkEnd w:id="3152"/>
      <w:bookmarkEnd w:id="3153"/>
      <w:bookmarkEnd w:id="3154"/>
      <w:bookmarkEnd w:id="3155"/>
      <w:bookmarkEnd w:id="3156"/>
      <w:bookmarkEnd w:id="3157"/>
      <w:bookmarkEnd w:id="3158"/>
      <w:bookmarkEnd w:id="3159"/>
      <w:bookmarkEnd w:id="3160"/>
      <w:r w:rsidRPr="00A57B31">
        <w:t xml:space="preserve"> </w:t>
      </w:r>
    </w:p>
    <w:p w:rsidR="0094766F" w:rsidRDefault="00E82292" w:rsidP="0094766F">
      <w:pPr>
        <w:rPr>
          <w:rFonts w:eastAsia="SimSun"/>
          <w:lang w:eastAsia="ko-KR"/>
        </w:rPr>
      </w:pPr>
      <w:r>
        <w:rPr>
          <w:rFonts w:eastAsia="SimSun"/>
          <w:lang w:eastAsia="ko-KR"/>
        </w:rPr>
        <w:t>Void.</w:t>
      </w:r>
    </w:p>
    <w:p w:rsidR="00E82292" w:rsidRDefault="00E82292" w:rsidP="0094766F">
      <w:pPr>
        <w:rPr>
          <w:rFonts w:eastAsia="SimSun"/>
          <w:lang w:eastAsia="ko-KR"/>
        </w:rPr>
      </w:pPr>
    </w:p>
    <w:p w:rsidR="00F222DE" w:rsidRPr="00C42444" w:rsidRDefault="00F222DE" w:rsidP="00F222DE">
      <w:pPr>
        <w:pStyle w:val="Heading2"/>
      </w:pPr>
      <w:bookmarkStart w:id="3161" w:name="_Toc434174845"/>
      <w:bookmarkStart w:id="3162" w:name="_Toc436299452"/>
      <w:bookmarkStart w:id="3163" w:name="_Toc436300497"/>
      <w:bookmarkStart w:id="3164" w:name="_Toc442341113"/>
      <w:bookmarkStart w:id="3165" w:name="_Toc442345304"/>
      <w:bookmarkStart w:id="3166" w:name="_Toc442345684"/>
      <w:bookmarkStart w:id="3167" w:name="_Toc442346065"/>
      <w:bookmarkStart w:id="3168" w:name="_Toc442797549"/>
      <w:bookmarkStart w:id="3169" w:name="_Toc442800052"/>
      <w:bookmarkStart w:id="3170" w:name="_Toc442867098"/>
      <w:bookmarkStart w:id="3171" w:name="_Toc442867990"/>
      <w:bookmarkStart w:id="3172" w:name="_Toc442953925"/>
      <w:bookmarkStart w:id="3173" w:name="_Toc443316634"/>
      <w:r>
        <w:t>5</w:t>
      </w:r>
      <w:r w:rsidRPr="00C42444">
        <w:t>.</w:t>
      </w:r>
      <w:r w:rsidR="002862E5">
        <w:t>5</w:t>
      </w:r>
      <w:r>
        <w:t>0</w:t>
      </w:r>
      <w:r w:rsidRPr="00C42444">
        <w:tab/>
        <w:t xml:space="preserve">Low-delay speech </w:t>
      </w:r>
      <w:r w:rsidR="00C64266">
        <w:rPr>
          <w:lang w:val="en-US"/>
        </w:rPr>
        <w:t>and video</w:t>
      </w:r>
      <w:r w:rsidR="00C64266" w:rsidRPr="00C42444">
        <w:t xml:space="preserve"> </w:t>
      </w:r>
      <w:r w:rsidRPr="00C42444">
        <w:t>coding</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rsidR="00F222DE" w:rsidRPr="00C42444" w:rsidRDefault="00F222DE" w:rsidP="00F222DE">
      <w:pPr>
        <w:pStyle w:val="Heading3"/>
      </w:pPr>
      <w:bookmarkStart w:id="3174" w:name="_Toc434174846"/>
      <w:bookmarkStart w:id="3175" w:name="_Toc436299453"/>
      <w:bookmarkStart w:id="3176" w:name="_Toc436300498"/>
      <w:bookmarkStart w:id="3177" w:name="_Toc442341114"/>
      <w:bookmarkStart w:id="3178" w:name="_Toc442345305"/>
      <w:bookmarkStart w:id="3179" w:name="_Toc442345685"/>
      <w:bookmarkStart w:id="3180" w:name="_Toc442346066"/>
      <w:bookmarkStart w:id="3181" w:name="_Toc442797550"/>
      <w:bookmarkStart w:id="3182" w:name="_Toc442800053"/>
      <w:bookmarkStart w:id="3183" w:name="_Toc442867099"/>
      <w:bookmarkStart w:id="3184" w:name="_Toc442867991"/>
      <w:bookmarkStart w:id="3185" w:name="_Toc442953926"/>
      <w:bookmarkStart w:id="3186" w:name="_Toc443316635"/>
      <w:r>
        <w:t>5.</w:t>
      </w:r>
      <w:r w:rsidR="009D681B">
        <w:t>5</w:t>
      </w:r>
      <w:r>
        <w:t>0</w:t>
      </w:r>
      <w:r w:rsidRPr="00C42444">
        <w:t>.1</w:t>
      </w:r>
      <w:r w:rsidRPr="00C42444">
        <w:tab/>
        <w:t>Description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rsidR="00F222DE" w:rsidRPr="00C42444" w:rsidRDefault="00F222DE" w:rsidP="00C374C9">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Default="00F222DE" w:rsidP="00C374C9">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C64266" w:rsidRPr="00BF04C1" w:rsidRDefault="00C64266" w:rsidP="00C374C9">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p>
    <w:p w:rsidR="00C64266" w:rsidRDefault="00C64266" w:rsidP="00C374C9">
      <w:r>
        <w:t>Frame rates, resolution and bandwidth are different aspects of video codec.</w:t>
      </w:r>
    </w:p>
    <w:p w:rsidR="00C64266" w:rsidRDefault="00C64266" w:rsidP="00C374C9">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p>
    <w:p w:rsidR="00C64266" w:rsidRPr="00C42444" w:rsidRDefault="00C64266" w:rsidP="00C374C9">
      <w:r>
        <w:rPr>
          <w:rFonts w:eastAsia="SimSun"/>
          <w:lang w:eastAsia="zh-CN"/>
        </w:rPr>
        <w:lastRenderedPageBreak/>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p>
    <w:p w:rsidR="00F222DE" w:rsidRPr="00C42444" w:rsidRDefault="00F222DE" w:rsidP="00F222DE">
      <w:pPr>
        <w:pStyle w:val="Heading3"/>
      </w:pPr>
      <w:bookmarkStart w:id="3187" w:name="_Toc434174847"/>
      <w:bookmarkStart w:id="3188" w:name="_Toc436299454"/>
      <w:bookmarkStart w:id="3189" w:name="_Toc436300499"/>
      <w:bookmarkStart w:id="3190" w:name="_Toc442341115"/>
      <w:bookmarkStart w:id="3191" w:name="_Toc442345306"/>
      <w:bookmarkStart w:id="3192" w:name="_Toc442345686"/>
      <w:bookmarkStart w:id="3193" w:name="_Toc442346067"/>
      <w:bookmarkStart w:id="3194" w:name="_Toc442797551"/>
      <w:bookmarkStart w:id="3195" w:name="_Toc442800054"/>
      <w:bookmarkStart w:id="3196" w:name="_Toc442867100"/>
      <w:bookmarkStart w:id="3197" w:name="_Toc442867992"/>
      <w:bookmarkStart w:id="3198" w:name="_Toc442953927"/>
      <w:bookmarkStart w:id="3199" w:name="_Toc443316636"/>
      <w:r>
        <w:t>5.</w:t>
      </w:r>
      <w:r w:rsidR="009D681B">
        <w:t>5</w:t>
      </w:r>
      <w:r>
        <w:t>0</w:t>
      </w:r>
      <w:r w:rsidRPr="00C42444">
        <w:t>.2</w:t>
      </w:r>
      <w:r w:rsidRPr="00C42444">
        <w:tab/>
        <w:t>Potential Service Requirements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rsidR="00F222DE" w:rsidRDefault="00F222DE" w:rsidP="00C374C9">
      <w:r w:rsidRPr="00C42444">
        <w:t xml:space="preserve">The 3GPP system shall support speech with very low one-way </w:t>
      </w:r>
      <w:r>
        <w:t xml:space="preserve">service </w:t>
      </w:r>
      <w:r w:rsidRPr="00C42444">
        <w:t xml:space="preserve">latency </w:t>
      </w:r>
      <w:r>
        <w:t>[</w:t>
      </w:r>
      <w:r w:rsidRPr="00C42444">
        <w:t>10 ms</w:t>
      </w:r>
      <w:r>
        <w:t>]</w:t>
      </w:r>
    </w:p>
    <w:p w:rsidR="00C64266" w:rsidRPr="00C42444" w:rsidRDefault="00C64266" w:rsidP="00C374C9">
      <w:r>
        <w:t>The 3GPP system shall be able to support video with frame rate of [120 fps] and very low one-way service latency [10 ms]</w:t>
      </w:r>
    </w:p>
    <w:p w:rsidR="00F222DE" w:rsidRPr="00C42444" w:rsidRDefault="00F222DE" w:rsidP="00F222DE">
      <w:pPr>
        <w:pStyle w:val="Heading3"/>
      </w:pPr>
      <w:bookmarkStart w:id="3200" w:name="_Toc434174848"/>
      <w:bookmarkStart w:id="3201" w:name="_Toc436299455"/>
      <w:bookmarkStart w:id="3202" w:name="_Toc436300500"/>
      <w:bookmarkStart w:id="3203" w:name="_Toc442341116"/>
      <w:bookmarkStart w:id="3204" w:name="_Toc442345307"/>
      <w:bookmarkStart w:id="3205" w:name="_Toc442345687"/>
      <w:bookmarkStart w:id="3206" w:name="_Toc442346068"/>
      <w:bookmarkStart w:id="3207" w:name="_Toc442867101"/>
      <w:bookmarkStart w:id="3208" w:name="_Toc442867993"/>
      <w:bookmarkStart w:id="3209" w:name="_Toc442953928"/>
      <w:bookmarkStart w:id="3210" w:name="_Toc443316637"/>
      <w:r>
        <w:t>5.</w:t>
      </w:r>
      <w:r w:rsidR="009D681B">
        <w:t>5</w:t>
      </w:r>
      <w:r>
        <w:t>0</w:t>
      </w:r>
      <w:r w:rsidRPr="00C42444">
        <w:t>.3</w:t>
      </w:r>
      <w:r w:rsidRPr="00C42444">
        <w:tab/>
        <w:t>Potential Operational Requirements</w:t>
      </w:r>
      <w:bookmarkEnd w:id="3200"/>
      <w:bookmarkEnd w:id="3201"/>
      <w:bookmarkEnd w:id="3202"/>
      <w:bookmarkEnd w:id="3203"/>
      <w:bookmarkEnd w:id="3204"/>
      <w:bookmarkEnd w:id="3205"/>
      <w:bookmarkEnd w:id="3206"/>
      <w:bookmarkEnd w:id="3207"/>
      <w:bookmarkEnd w:id="3208"/>
      <w:bookmarkEnd w:id="3209"/>
      <w:bookmarkEnd w:id="3210"/>
    </w:p>
    <w:p w:rsidR="00F222DE" w:rsidRDefault="00E82292" w:rsidP="00C7256A">
      <w:r>
        <w:t>Void.</w:t>
      </w:r>
    </w:p>
    <w:p w:rsidR="00E82292" w:rsidRDefault="00E82292" w:rsidP="00C7256A"/>
    <w:p w:rsidR="00E36D5B" w:rsidRPr="005A0A34" w:rsidRDefault="00E36D5B" w:rsidP="00E36D5B">
      <w:pPr>
        <w:pStyle w:val="Heading2"/>
        <w:rPr>
          <w:rFonts w:eastAsia="SimSun"/>
          <w:lang w:eastAsia="zh-CN"/>
        </w:rPr>
      </w:pPr>
      <w:bookmarkStart w:id="3211" w:name="_Toc434174849"/>
      <w:bookmarkStart w:id="3212" w:name="_Toc436299456"/>
      <w:bookmarkStart w:id="3213" w:name="_Toc436300501"/>
      <w:bookmarkStart w:id="3214" w:name="_Toc442341117"/>
      <w:bookmarkStart w:id="3215" w:name="_Toc442345308"/>
      <w:bookmarkStart w:id="3216" w:name="_Toc442345688"/>
      <w:bookmarkStart w:id="3217" w:name="_Toc442346069"/>
      <w:bookmarkStart w:id="3218" w:name="_Toc442797552"/>
      <w:bookmarkStart w:id="3219" w:name="_Toc442800055"/>
      <w:bookmarkStart w:id="3220" w:name="_Toc442867102"/>
      <w:bookmarkStart w:id="3221" w:name="_Toc442867994"/>
      <w:bookmarkStart w:id="3222" w:name="_Toc442953929"/>
      <w:bookmarkStart w:id="3223" w:name="_Toc443316638"/>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rsidR="00E36D5B" w:rsidRPr="00645E69" w:rsidRDefault="00E36D5B" w:rsidP="00E36D5B">
      <w:pPr>
        <w:pStyle w:val="Heading3"/>
      </w:pPr>
      <w:bookmarkStart w:id="3224" w:name="_Toc434174850"/>
      <w:bookmarkStart w:id="3225" w:name="_Toc436299457"/>
      <w:bookmarkStart w:id="3226" w:name="_Toc436300502"/>
      <w:bookmarkStart w:id="3227" w:name="_Toc442341118"/>
      <w:bookmarkStart w:id="3228" w:name="_Toc442345309"/>
      <w:bookmarkStart w:id="3229" w:name="_Toc442345689"/>
      <w:bookmarkStart w:id="3230" w:name="_Toc442346070"/>
      <w:bookmarkStart w:id="3231" w:name="_Toc442797553"/>
      <w:bookmarkStart w:id="3232" w:name="_Toc442800056"/>
      <w:bookmarkStart w:id="3233" w:name="_Toc442867103"/>
      <w:bookmarkStart w:id="3234" w:name="_Toc442867995"/>
      <w:bookmarkStart w:id="3235" w:name="_Toc442953930"/>
      <w:bookmarkStart w:id="3236" w:name="_Toc443316639"/>
      <w:r>
        <w:t>5.</w:t>
      </w:r>
      <w:r w:rsidR="009D681B">
        <w:t>5</w:t>
      </w:r>
      <w:r>
        <w:t>1</w:t>
      </w:r>
      <w:r w:rsidRPr="00C27173">
        <w:t>.1</w:t>
      </w:r>
      <w:r w:rsidRPr="00C27173">
        <w:tab/>
        <w:t>Description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w:t>
      </w:r>
    </w:p>
    <w:p w:rsidR="00E36D5B" w:rsidRPr="00672730" w:rsidRDefault="00E36D5B" w:rsidP="00E36D5B">
      <w:pPr>
        <w:pStyle w:val="Heading3"/>
      </w:pPr>
      <w:bookmarkStart w:id="3237" w:name="_Toc434174851"/>
      <w:bookmarkStart w:id="3238" w:name="_Toc436299458"/>
      <w:bookmarkStart w:id="3239" w:name="_Toc436300503"/>
      <w:bookmarkStart w:id="3240" w:name="_Toc442341119"/>
      <w:bookmarkStart w:id="3241" w:name="_Toc442345310"/>
      <w:bookmarkStart w:id="3242" w:name="_Toc442345690"/>
      <w:bookmarkStart w:id="3243" w:name="_Toc442346071"/>
      <w:bookmarkStart w:id="3244" w:name="_Toc442797554"/>
      <w:bookmarkStart w:id="3245" w:name="_Toc442800057"/>
      <w:bookmarkStart w:id="3246" w:name="_Toc442867104"/>
      <w:bookmarkStart w:id="3247" w:name="_Toc442867996"/>
      <w:bookmarkStart w:id="3248" w:name="_Toc442953931"/>
      <w:bookmarkStart w:id="3249" w:name="_Toc443316640"/>
      <w:r w:rsidRPr="00672730">
        <w:t>5.</w:t>
      </w:r>
      <w:r w:rsidR="009D681B">
        <w:t>5</w:t>
      </w:r>
      <w:r>
        <w:t>1</w:t>
      </w:r>
      <w:r w:rsidRPr="00672730">
        <w:t>.2</w:t>
      </w:r>
      <w:r w:rsidRPr="00672730">
        <w:tab/>
        <w:t>Potential Service Requirements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3250" w:name="_Toc434174852"/>
      <w:bookmarkStart w:id="3251" w:name="_Toc436299459"/>
      <w:bookmarkStart w:id="3252" w:name="_Toc436300504"/>
      <w:bookmarkStart w:id="3253" w:name="_Toc442341120"/>
      <w:bookmarkStart w:id="3254" w:name="_Toc442345311"/>
      <w:bookmarkStart w:id="3255" w:name="_Toc442345691"/>
      <w:bookmarkStart w:id="3256" w:name="_Toc442346072"/>
      <w:bookmarkStart w:id="3257" w:name="_Toc442867105"/>
      <w:bookmarkStart w:id="3258" w:name="_Toc442867997"/>
      <w:bookmarkStart w:id="3259" w:name="_Toc442953932"/>
      <w:bookmarkStart w:id="3260" w:name="_Toc443316641"/>
      <w:r w:rsidRPr="00672730">
        <w:t>5.</w:t>
      </w:r>
      <w:r w:rsidR="009D681B">
        <w:t>5</w:t>
      </w:r>
      <w:r>
        <w:t>1</w:t>
      </w:r>
      <w:r w:rsidRPr="00672730">
        <w:t>.3</w:t>
      </w:r>
      <w:r w:rsidRPr="00672730">
        <w:tab/>
        <w:t>Potential Operational Requirements</w:t>
      </w:r>
      <w:bookmarkEnd w:id="3250"/>
      <w:bookmarkEnd w:id="3251"/>
      <w:bookmarkEnd w:id="3252"/>
      <w:bookmarkEnd w:id="3253"/>
      <w:bookmarkEnd w:id="3254"/>
      <w:bookmarkEnd w:id="3255"/>
      <w:bookmarkEnd w:id="3256"/>
      <w:bookmarkEnd w:id="3257"/>
      <w:bookmarkEnd w:id="3258"/>
      <w:bookmarkEnd w:id="3259"/>
      <w:bookmarkEnd w:id="3260"/>
    </w:p>
    <w:p w:rsidR="00F222DE" w:rsidRDefault="00E82292" w:rsidP="00C7256A">
      <w:r>
        <w:t>Void.</w:t>
      </w:r>
    </w:p>
    <w:p w:rsidR="00E82292" w:rsidRPr="00C42444" w:rsidRDefault="00E82292" w:rsidP="00C7256A"/>
    <w:p w:rsidR="00843473" w:rsidRPr="00C27173" w:rsidRDefault="00843473" w:rsidP="00843473">
      <w:pPr>
        <w:pStyle w:val="Heading2"/>
      </w:pPr>
      <w:bookmarkStart w:id="3261" w:name="_Toc434174853"/>
      <w:bookmarkStart w:id="3262" w:name="_Toc436299460"/>
      <w:bookmarkStart w:id="3263" w:name="_Toc436300505"/>
      <w:bookmarkStart w:id="3264" w:name="_Toc442341121"/>
      <w:bookmarkStart w:id="3265" w:name="_Toc442345312"/>
      <w:bookmarkStart w:id="3266" w:name="_Toc442345692"/>
      <w:bookmarkStart w:id="3267" w:name="_Toc442346073"/>
      <w:bookmarkStart w:id="3268" w:name="_Toc442797555"/>
      <w:bookmarkStart w:id="3269" w:name="_Toc442800058"/>
      <w:bookmarkStart w:id="3270" w:name="_Toc442867106"/>
      <w:bookmarkStart w:id="3271" w:name="_Toc442867998"/>
      <w:bookmarkStart w:id="3272" w:name="_Toc442953933"/>
      <w:bookmarkStart w:id="3273" w:name="_Toc443316642"/>
      <w:r>
        <w:t>5.</w:t>
      </w:r>
      <w:r w:rsidR="009D681B">
        <w:t>5</w:t>
      </w:r>
      <w:r>
        <w:t>2</w:t>
      </w:r>
      <w:r w:rsidRPr="00C27173">
        <w:tab/>
      </w:r>
      <w:r w:rsidRPr="000A3987">
        <w:t>Wireless Self-Backhauling</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rsidR="00843473" w:rsidRPr="00C27173" w:rsidRDefault="00843473" w:rsidP="002F4248">
      <w:pPr>
        <w:pStyle w:val="Heading3"/>
      </w:pPr>
      <w:bookmarkStart w:id="3274" w:name="_Toc434174854"/>
      <w:bookmarkStart w:id="3275" w:name="_Toc436299461"/>
      <w:bookmarkStart w:id="3276" w:name="_Toc436300506"/>
      <w:bookmarkStart w:id="3277" w:name="_Toc442341122"/>
      <w:bookmarkStart w:id="3278" w:name="_Toc442345313"/>
      <w:bookmarkStart w:id="3279" w:name="_Toc442345693"/>
      <w:bookmarkStart w:id="3280" w:name="_Toc442346074"/>
      <w:bookmarkStart w:id="3281" w:name="_Toc442797556"/>
      <w:bookmarkStart w:id="3282" w:name="_Toc442800059"/>
      <w:bookmarkStart w:id="3283" w:name="_Toc442867107"/>
      <w:bookmarkStart w:id="3284" w:name="_Toc442867999"/>
      <w:bookmarkStart w:id="3285" w:name="_Toc442953934"/>
      <w:bookmarkStart w:id="3286" w:name="_Toc443316643"/>
      <w:r>
        <w:t>5.</w:t>
      </w:r>
      <w:r w:rsidR="009D681B">
        <w:t>52</w:t>
      </w:r>
      <w:r w:rsidRPr="00C27173">
        <w:t>.1</w:t>
      </w:r>
      <w:r w:rsidRPr="00C27173">
        <w:tab/>
        <w:t>Description</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lastRenderedPageBreak/>
        <w:t>As an example of wireless self-backhauling, we consider an early deployment of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75389B" w:rsidRDefault="00843473" w:rsidP="00E63306">
      <w:pPr>
        <w:rPr>
          <w:b/>
          <w:bCs/>
        </w:rPr>
      </w:pPr>
      <w:bookmarkStart w:id="3287" w:name="_Toc434174855"/>
      <w:bookmarkStart w:id="3288" w:name="_Toc436299462"/>
      <w:bookmarkStart w:id="3289" w:name="_Toc436300507"/>
      <w:bookmarkStart w:id="3290" w:name="_Toc442341123"/>
      <w:bookmarkStart w:id="3291" w:name="_Toc442345314"/>
      <w:bookmarkStart w:id="3292" w:name="_Toc442345694"/>
      <w:bookmarkStart w:id="3293" w:name="_Toc442346075"/>
      <w:bookmarkStart w:id="3294" w:name="_Toc442797557"/>
      <w:bookmarkStart w:id="3295" w:name="_Toc442800060"/>
      <w:bookmarkStart w:id="3296" w:name="_Toc442867108"/>
      <w:bookmarkStart w:id="3297" w:name="_Toc442868000"/>
      <w:bookmarkStart w:id="3298" w:name="_Toc442953935"/>
      <w:r w:rsidRPr="0075389B">
        <w:rPr>
          <w:b/>
          <w:bCs/>
        </w:rPr>
        <w:t>Pre-conditions</w:t>
      </w:r>
      <w:bookmarkEnd w:id="3287"/>
      <w:bookmarkEnd w:id="3288"/>
      <w:bookmarkEnd w:id="3289"/>
      <w:bookmarkEnd w:id="3290"/>
      <w:bookmarkEnd w:id="3291"/>
      <w:bookmarkEnd w:id="3292"/>
      <w:bookmarkEnd w:id="3293"/>
      <w:bookmarkEnd w:id="3294"/>
      <w:bookmarkEnd w:id="3295"/>
      <w:bookmarkEnd w:id="3296"/>
      <w:bookmarkEnd w:id="3297"/>
      <w:bookmarkEnd w:id="3298"/>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FD2E33" w:rsidRDefault="00843473" w:rsidP="00E63306">
      <w:pPr>
        <w:rPr>
          <w:b/>
          <w:bCs/>
        </w:rPr>
      </w:pPr>
      <w:bookmarkStart w:id="3299" w:name="_Toc434174856"/>
      <w:bookmarkStart w:id="3300" w:name="_Toc436299463"/>
      <w:bookmarkStart w:id="3301" w:name="_Toc436300508"/>
      <w:bookmarkStart w:id="3302" w:name="_Toc442341124"/>
      <w:bookmarkStart w:id="3303" w:name="_Toc442345315"/>
      <w:bookmarkStart w:id="3304" w:name="_Toc442345695"/>
      <w:bookmarkStart w:id="3305" w:name="_Toc442346076"/>
      <w:bookmarkStart w:id="3306" w:name="_Toc442797558"/>
      <w:bookmarkStart w:id="3307" w:name="_Toc442800061"/>
      <w:bookmarkStart w:id="3308" w:name="_Toc442867109"/>
      <w:bookmarkStart w:id="3309" w:name="_Toc442868001"/>
      <w:bookmarkStart w:id="3310" w:name="_Toc442953936"/>
      <w:r w:rsidRPr="00FD2E33">
        <w:rPr>
          <w:b/>
          <w:bCs/>
        </w:rPr>
        <w:t>Service Flows</w:t>
      </w:r>
      <w:bookmarkEnd w:id="3299"/>
      <w:bookmarkEnd w:id="3300"/>
      <w:bookmarkEnd w:id="3301"/>
      <w:bookmarkEnd w:id="3302"/>
      <w:bookmarkEnd w:id="3303"/>
      <w:bookmarkEnd w:id="3304"/>
      <w:bookmarkEnd w:id="3305"/>
      <w:bookmarkEnd w:id="3306"/>
      <w:bookmarkEnd w:id="3307"/>
      <w:bookmarkEnd w:id="3308"/>
      <w:bookmarkEnd w:id="3309"/>
      <w:bookmarkEnd w:id="3310"/>
    </w:p>
    <w:p w:rsidR="00843473" w:rsidRPr="00347734" w:rsidRDefault="009632D0" w:rsidP="00FD2E33">
      <w:pPr>
        <w:pStyle w:val="B1"/>
      </w:pPr>
      <w:r>
        <w:t>1.</w:t>
      </w:r>
      <w:r w:rsidR="00347734">
        <w:tab/>
      </w:r>
      <w:r w:rsidR="00843473" w:rsidRPr="00347734">
        <w:t>Access nodes are deployed at the identified locations.</w:t>
      </w:r>
    </w:p>
    <w:p w:rsidR="00843473" w:rsidRPr="00347734" w:rsidRDefault="009632D0" w:rsidP="00FD2E33">
      <w:pPr>
        <w:pStyle w:val="B1"/>
      </w:pPr>
      <w:r>
        <w:t>2.</w:t>
      </w:r>
      <w:r w:rsidR="00347734">
        <w:tab/>
      </w:r>
      <w:r w:rsidR="00843473" w:rsidRPr="00347734">
        <w:t xml:space="preserve">A subset of the deployed access nodes is connected to the operator’s infrastructure using wired or </w:t>
      </w:r>
      <w:proofErr w:type="spellStart"/>
      <w:r w:rsidR="00843473" w:rsidRPr="00347734">
        <w:t>fiber</w:t>
      </w:r>
      <w:proofErr w:type="spellEnd"/>
      <w:r w:rsidR="00843473" w:rsidRPr="00347734">
        <w:t xml:space="preserve"> backhaul.</w:t>
      </w:r>
    </w:p>
    <w:p w:rsidR="00843473" w:rsidRPr="00347734" w:rsidRDefault="009632D0" w:rsidP="00FD2E33">
      <w:pPr>
        <w:pStyle w:val="B1"/>
      </w:pPr>
      <w:r>
        <w:t>3.</w:t>
      </w:r>
      <w:r w:rsidR="00347734">
        <w:tab/>
      </w:r>
      <w:r w:rsidR="00843473" w:rsidRPr="00347734">
        <w:t>Access nodes are enabled for infrastructure and wireless self-backhauling operations.</w:t>
      </w:r>
    </w:p>
    <w:p w:rsidR="00843473" w:rsidRPr="00347734" w:rsidRDefault="009632D0" w:rsidP="00FD2E33">
      <w:pPr>
        <w:pStyle w:val="B1"/>
      </w:pPr>
      <w:r>
        <w:t>4.</w:t>
      </w:r>
      <w:r w:rsidR="00347734">
        <w:tab/>
      </w:r>
      <w:r w:rsidR="00843473" w:rsidRPr="00347734">
        <w:t>Access nodes discover neighbouring access nodes and exchange information regarding their function and reachability to the operator’s infrastructure (e.g., direct or via path through neighbouring nodes if/when established).</w:t>
      </w:r>
    </w:p>
    <w:p w:rsidR="00843473" w:rsidRPr="00347734" w:rsidRDefault="009632D0" w:rsidP="00FD2E33">
      <w:pPr>
        <w:pStyle w:val="B1"/>
      </w:pPr>
      <w:r>
        <w:t>5.</w:t>
      </w:r>
      <w:r w:rsidR="00347734">
        <w:tab/>
      </w:r>
      <w:r w:rsidR="00843473" w:rsidRPr="00347734">
        <w:t>Access nodes integrate into operator infrastructure as paths are determined.</w:t>
      </w:r>
    </w:p>
    <w:p w:rsidR="00843473" w:rsidRPr="00347734" w:rsidRDefault="009632D0" w:rsidP="00FD2E33">
      <w:pPr>
        <w:pStyle w:val="B1"/>
      </w:pPr>
      <w:r>
        <w:t>6.</w:t>
      </w:r>
      <w:r w:rsidR="00347734">
        <w:tab/>
      </w:r>
      <w:r w:rsidR="00843473" w:rsidRPr="00347734">
        <w:t>Access nodes are enabled for subscriber access operations and begin providing service.</w:t>
      </w:r>
    </w:p>
    <w:p w:rsidR="00843473" w:rsidRPr="00FD2E33" w:rsidRDefault="00843473" w:rsidP="00E63306">
      <w:pPr>
        <w:rPr>
          <w:b/>
          <w:bCs/>
        </w:rPr>
      </w:pPr>
      <w:bookmarkStart w:id="3311" w:name="_Toc434174857"/>
      <w:bookmarkStart w:id="3312" w:name="_Toc436299464"/>
      <w:bookmarkStart w:id="3313" w:name="_Toc436300509"/>
      <w:bookmarkStart w:id="3314" w:name="_Toc442341125"/>
      <w:bookmarkStart w:id="3315" w:name="_Toc442345316"/>
      <w:bookmarkStart w:id="3316" w:name="_Toc442345696"/>
      <w:bookmarkStart w:id="3317" w:name="_Toc442346077"/>
      <w:bookmarkStart w:id="3318" w:name="_Toc442797559"/>
      <w:bookmarkStart w:id="3319" w:name="_Toc442800062"/>
      <w:bookmarkStart w:id="3320" w:name="_Toc442867110"/>
      <w:bookmarkStart w:id="3321" w:name="_Toc442868002"/>
      <w:bookmarkStart w:id="3322" w:name="_Toc442953937"/>
      <w:r w:rsidRPr="00FD2E33">
        <w:rPr>
          <w:b/>
          <w:bCs/>
        </w:rPr>
        <w:t>Post-conditions</w:t>
      </w:r>
      <w:bookmarkEnd w:id="3311"/>
      <w:bookmarkEnd w:id="3312"/>
      <w:bookmarkEnd w:id="3313"/>
      <w:bookmarkEnd w:id="3314"/>
      <w:bookmarkEnd w:id="3315"/>
      <w:bookmarkEnd w:id="3316"/>
      <w:bookmarkEnd w:id="3317"/>
      <w:bookmarkEnd w:id="3318"/>
      <w:bookmarkEnd w:id="3319"/>
      <w:bookmarkEnd w:id="3320"/>
      <w:bookmarkEnd w:id="3321"/>
      <w:bookmarkEnd w:id="3322"/>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3323" w:name="_Toc434174858"/>
      <w:bookmarkStart w:id="3324" w:name="_Toc436299465"/>
      <w:bookmarkStart w:id="3325" w:name="_Toc436300510"/>
      <w:bookmarkStart w:id="3326" w:name="_Toc442341126"/>
      <w:bookmarkStart w:id="3327" w:name="_Toc442345317"/>
      <w:bookmarkStart w:id="3328" w:name="_Toc442345697"/>
      <w:bookmarkStart w:id="3329" w:name="_Toc442346078"/>
      <w:bookmarkStart w:id="3330" w:name="_Toc442867111"/>
      <w:bookmarkStart w:id="3331" w:name="_Toc442868003"/>
      <w:bookmarkStart w:id="3332" w:name="_Toc442953938"/>
      <w:bookmarkStart w:id="3333" w:name="_Toc443316644"/>
      <w:r>
        <w:t>5.</w:t>
      </w:r>
      <w:r w:rsidR="009D681B">
        <w:t>5</w:t>
      </w:r>
      <w:r>
        <w:t>2</w:t>
      </w:r>
      <w:r w:rsidR="00843473" w:rsidRPr="00C27173">
        <w:t>.</w:t>
      </w:r>
      <w:r w:rsidR="009D681B">
        <w:t>2</w:t>
      </w:r>
      <w:r w:rsidR="00843473" w:rsidRPr="00C27173">
        <w:tab/>
        <w:t>Potential Service Requirements</w:t>
      </w:r>
      <w:bookmarkEnd w:id="3323"/>
      <w:bookmarkEnd w:id="3324"/>
      <w:bookmarkEnd w:id="3325"/>
      <w:bookmarkEnd w:id="3326"/>
      <w:bookmarkEnd w:id="3327"/>
      <w:bookmarkEnd w:id="3328"/>
      <w:bookmarkEnd w:id="3329"/>
      <w:bookmarkEnd w:id="3330"/>
      <w:bookmarkEnd w:id="3331"/>
      <w:bookmarkEnd w:id="3332"/>
      <w:bookmarkEnd w:id="3333"/>
    </w:p>
    <w:p w:rsidR="009D681B" w:rsidRPr="009D681B" w:rsidRDefault="00E82292" w:rsidP="009D681B">
      <w:r>
        <w:t>Void.</w:t>
      </w:r>
    </w:p>
    <w:p w:rsidR="00843473" w:rsidRDefault="002F4248" w:rsidP="002F4248">
      <w:pPr>
        <w:pStyle w:val="Heading3"/>
      </w:pPr>
      <w:bookmarkStart w:id="3334" w:name="_Toc434174859"/>
      <w:bookmarkStart w:id="3335" w:name="_Toc436299466"/>
      <w:bookmarkStart w:id="3336" w:name="_Toc436300511"/>
      <w:bookmarkStart w:id="3337" w:name="_Toc442341127"/>
      <w:bookmarkStart w:id="3338" w:name="_Toc442345318"/>
      <w:bookmarkStart w:id="3339" w:name="_Toc442345698"/>
      <w:bookmarkStart w:id="3340" w:name="_Toc442346079"/>
      <w:bookmarkStart w:id="3341" w:name="_Toc442797560"/>
      <w:bookmarkStart w:id="3342" w:name="_Toc442800063"/>
      <w:bookmarkStart w:id="3343" w:name="_Toc442867112"/>
      <w:bookmarkStart w:id="3344" w:name="_Toc442868004"/>
      <w:bookmarkStart w:id="3345" w:name="_Toc442953939"/>
      <w:bookmarkStart w:id="3346" w:name="_Toc443316645"/>
      <w:r>
        <w:t>5.</w:t>
      </w:r>
      <w:r w:rsidR="009D681B">
        <w:t>5</w:t>
      </w:r>
      <w:r>
        <w:t>2</w:t>
      </w:r>
      <w:r w:rsidR="00843473" w:rsidRPr="00C27173">
        <w:t>.</w:t>
      </w:r>
      <w:r w:rsidR="009D681B">
        <w:t>3</w:t>
      </w:r>
      <w:r w:rsidR="00843473" w:rsidRPr="00C27173">
        <w:tab/>
        <w:t>Potential Operational Requirements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 xml:space="preserve">autonomous neighbour discovery and link setup, </w:t>
      </w:r>
      <w:proofErr w:type="spellStart"/>
      <w:r>
        <w:t>self configuration</w:t>
      </w:r>
      <w:proofErr w:type="spellEnd"/>
      <w:r>
        <w:t xml:space="preserve"> of addressing and forwarding plane, and autonomous integration into core/OAM.</w:t>
      </w:r>
      <w:r w:rsidRPr="001E78BC">
        <w:t xml:space="preserve"> </w:t>
      </w:r>
    </w:p>
    <w:p w:rsidR="00843473" w:rsidRDefault="00843473" w:rsidP="00C374C9">
      <w:r>
        <w:t>The system shall support use of multiple RITs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lastRenderedPageBreak/>
        <w:t>The system shall support network topologies with redundant connectivity and paths to minimize service disruptions due to network dynamics.</w:t>
      </w:r>
      <w:r w:rsidRPr="001E78BC">
        <w:t xml:space="preserve"> </w:t>
      </w:r>
    </w:p>
    <w:p w:rsidR="00843473" w:rsidRPr="00C135DE" w:rsidRDefault="00843473" w:rsidP="00C374C9">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3347" w:name="_Toc434174860"/>
      <w:bookmarkStart w:id="3348" w:name="_Toc436299467"/>
      <w:bookmarkStart w:id="3349" w:name="_Toc436300512"/>
      <w:bookmarkStart w:id="3350" w:name="_Toc442341128"/>
      <w:bookmarkStart w:id="3351" w:name="_Toc442345319"/>
      <w:bookmarkStart w:id="3352" w:name="_Toc442345699"/>
      <w:bookmarkStart w:id="3353" w:name="_Toc442346080"/>
      <w:bookmarkStart w:id="3354" w:name="_Toc442797561"/>
      <w:bookmarkStart w:id="3355" w:name="_Toc442800064"/>
      <w:bookmarkStart w:id="3356" w:name="_Toc442867113"/>
      <w:bookmarkStart w:id="3357" w:name="_Toc442868005"/>
      <w:bookmarkStart w:id="3358" w:name="_Toc442953940"/>
      <w:bookmarkStart w:id="3359" w:name="_Toc443316646"/>
      <w:r>
        <w:t>5.</w:t>
      </w:r>
      <w:r w:rsidR="009D681B">
        <w:t>5</w:t>
      </w:r>
      <w:r>
        <w:t>3</w:t>
      </w:r>
      <w:r>
        <w:tab/>
        <w:t>Vehicular Internet &amp; Infotainment</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rsidR="009E0B4C" w:rsidRPr="002069C0" w:rsidRDefault="009E0B4C" w:rsidP="009D681B">
      <w:pPr>
        <w:pStyle w:val="Heading3"/>
      </w:pPr>
      <w:bookmarkStart w:id="3360" w:name="_Toc434174861"/>
      <w:bookmarkStart w:id="3361" w:name="_Toc436299468"/>
      <w:bookmarkStart w:id="3362" w:name="_Toc436300513"/>
      <w:bookmarkStart w:id="3363" w:name="_Toc442341129"/>
      <w:bookmarkStart w:id="3364" w:name="_Toc442345320"/>
      <w:bookmarkStart w:id="3365" w:name="_Toc442345700"/>
      <w:bookmarkStart w:id="3366" w:name="_Toc442346081"/>
      <w:bookmarkStart w:id="3367" w:name="_Toc442797562"/>
      <w:bookmarkStart w:id="3368" w:name="_Toc442800065"/>
      <w:bookmarkStart w:id="3369" w:name="_Toc442867114"/>
      <w:bookmarkStart w:id="3370" w:name="_Toc442868006"/>
      <w:bookmarkStart w:id="3371" w:name="_Toc442953941"/>
      <w:bookmarkStart w:id="3372" w:name="_Toc443316647"/>
      <w:r>
        <w:t>5.</w:t>
      </w:r>
      <w:r w:rsidR="009D681B">
        <w:t>53</w:t>
      </w:r>
      <w:r w:rsidRPr="002069C0">
        <w:t>.1</w:t>
      </w:r>
      <w:r>
        <w:tab/>
      </w:r>
      <w:r w:rsidRPr="002069C0">
        <w:t>Description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Pr="00FD2E33" w:rsidRDefault="009E0B4C" w:rsidP="00E63306">
      <w:pPr>
        <w:rPr>
          <w:b/>
          <w:bCs/>
        </w:rPr>
      </w:pPr>
      <w:bookmarkStart w:id="3373" w:name="_Toc434174862"/>
      <w:bookmarkStart w:id="3374" w:name="_Toc436299469"/>
      <w:bookmarkStart w:id="3375" w:name="_Toc436300514"/>
      <w:bookmarkStart w:id="3376" w:name="_Toc442341130"/>
      <w:bookmarkStart w:id="3377" w:name="_Toc442345321"/>
      <w:bookmarkStart w:id="3378" w:name="_Toc442345701"/>
      <w:bookmarkStart w:id="3379" w:name="_Toc442346082"/>
      <w:bookmarkStart w:id="3380" w:name="_Toc442797563"/>
      <w:bookmarkStart w:id="3381" w:name="_Toc442800066"/>
      <w:bookmarkStart w:id="3382" w:name="_Toc442867115"/>
      <w:bookmarkStart w:id="3383" w:name="_Toc442868007"/>
      <w:bookmarkStart w:id="3384" w:name="_Toc442953942"/>
      <w:r w:rsidRPr="00FD2E33">
        <w:rPr>
          <w:b/>
          <w:bCs/>
        </w:rPr>
        <w:t>Pre-conditions</w:t>
      </w:r>
      <w:bookmarkEnd w:id="3373"/>
      <w:bookmarkEnd w:id="3374"/>
      <w:bookmarkEnd w:id="3375"/>
      <w:bookmarkEnd w:id="3376"/>
      <w:bookmarkEnd w:id="3377"/>
      <w:bookmarkEnd w:id="3378"/>
      <w:bookmarkEnd w:id="3379"/>
      <w:bookmarkEnd w:id="3380"/>
      <w:bookmarkEnd w:id="3381"/>
      <w:bookmarkEnd w:id="3382"/>
      <w:bookmarkEnd w:id="3383"/>
      <w:bookmarkEnd w:id="3384"/>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Pr="00FD2E33" w:rsidRDefault="009E0B4C" w:rsidP="00E63306">
      <w:pPr>
        <w:rPr>
          <w:b/>
          <w:bCs/>
        </w:rPr>
      </w:pPr>
      <w:bookmarkStart w:id="3385" w:name="_Toc434174863"/>
      <w:bookmarkStart w:id="3386" w:name="_Toc436299470"/>
      <w:bookmarkStart w:id="3387" w:name="_Toc436300515"/>
      <w:bookmarkStart w:id="3388" w:name="_Toc442341131"/>
      <w:bookmarkStart w:id="3389" w:name="_Toc442345322"/>
      <w:bookmarkStart w:id="3390" w:name="_Toc442345702"/>
      <w:bookmarkStart w:id="3391" w:name="_Toc442346083"/>
      <w:bookmarkStart w:id="3392" w:name="_Toc442797564"/>
      <w:bookmarkStart w:id="3393" w:name="_Toc442800067"/>
      <w:bookmarkStart w:id="3394" w:name="_Toc442867116"/>
      <w:bookmarkStart w:id="3395" w:name="_Toc442868008"/>
      <w:bookmarkStart w:id="3396" w:name="_Toc442953943"/>
      <w:r w:rsidRPr="00FD2E33">
        <w:rPr>
          <w:b/>
          <w:bCs/>
        </w:rPr>
        <w:t>Service Flows</w:t>
      </w:r>
      <w:bookmarkEnd w:id="3385"/>
      <w:bookmarkEnd w:id="3386"/>
      <w:bookmarkEnd w:id="3387"/>
      <w:bookmarkEnd w:id="3388"/>
      <w:bookmarkEnd w:id="3389"/>
      <w:bookmarkEnd w:id="3390"/>
      <w:bookmarkEnd w:id="3391"/>
      <w:bookmarkEnd w:id="3392"/>
      <w:bookmarkEnd w:id="3393"/>
      <w:bookmarkEnd w:id="3394"/>
      <w:bookmarkEnd w:id="3395"/>
      <w:bookmarkEnd w:id="3396"/>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proofErr w:type="gramStart"/>
      <w:r>
        <w:t>After the movie has finished, the driver of the vehicle accesses traffic information for the next stage of the journey.</w:t>
      </w:r>
      <w:proofErr w:type="gramEnd"/>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Pr="00FD2E33" w:rsidRDefault="009E0B4C" w:rsidP="00E63306">
      <w:pPr>
        <w:rPr>
          <w:b/>
          <w:bCs/>
        </w:rPr>
      </w:pPr>
      <w:bookmarkStart w:id="3397" w:name="_Toc434174864"/>
      <w:bookmarkStart w:id="3398" w:name="_Toc436299471"/>
      <w:bookmarkStart w:id="3399" w:name="_Toc436300516"/>
      <w:bookmarkStart w:id="3400" w:name="_Toc442341132"/>
      <w:bookmarkStart w:id="3401" w:name="_Toc442345323"/>
      <w:bookmarkStart w:id="3402" w:name="_Toc442345703"/>
      <w:bookmarkStart w:id="3403" w:name="_Toc442346084"/>
      <w:bookmarkStart w:id="3404" w:name="_Toc442797565"/>
      <w:bookmarkStart w:id="3405" w:name="_Toc442800068"/>
      <w:bookmarkStart w:id="3406" w:name="_Toc442867117"/>
      <w:bookmarkStart w:id="3407" w:name="_Toc442868009"/>
      <w:bookmarkStart w:id="3408" w:name="_Toc442953944"/>
      <w:r w:rsidRPr="00FD2E33">
        <w:rPr>
          <w:b/>
          <w:bCs/>
        </w:rPr>
        <w:t>Post-conditions</w:t>
      </w:r>
      <w:bookmarkEnd w:id="3397"/>
      <w:bookmarkEnd w:id="3398"/>
      <w:bookmarkEnd w:id="3399"/>
      <w:bookmarkEnd w:id="3400"/>
      <w:bookmarkEnd w:id="3401"/>
      <w:bookmarkEnd w:id="3402"/>
      <w:bookmarkEnd w:id="3403"/>
      <w:bookmarkEnd w:id="3404"/>
      <w:bookmarkEnd w:id="3405"/>
      <w:bookmarkEnd w:id="3406"/>
      <w:bookmarkEnd w:id="3407"/>
      <w:bookmarkEnd w:id="3408"/>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FD2E33">
      <w:pPr>
        <w:pStyle w:val="Heading3"/>
      </w:pPr>
      <w:bookmarkStart w:id="3409" w:name="_Toc434174865"/>
      <w:bookmarkStart w:id="3410" w:name="_Toc436299472"/>
      <w:bookmarkStart w:id="3411" w:name="_Toc436300517"/>
      <w:bookmarkStart w:id="3412" w:name="_Toc442341133"/>
      <w:bookmarkStart w:id="3413" w:name="_Toc442345324"/>
      <w:bookmarkStart w:id="3414" w:name="_Toc442345704"/>
      <w:bookmarkStart w:id="3415" w:name="_Toc442346085"/>
      <w:bookmarkStart w:id="3416" w:name="_Toc442797566"/>
      <w:bookmarkStart w:id="3417" w:name="_Toc442800069"/>
      <w:bookmarkStart w:id="3418" w:name="_Toc442867118"/>
      <w:bookmarkStart w:id="3419" w:name="_Toc442868010"/>
      <w:bookmarkStart w:id="3420" w:name="_Toc442953945"/>
      <w:bookmarkStart w:id="3421" w:name="_Toc443316648"/>
      <w:r>
        <w:t>5.</w:t>
      </w:r>
      <w:r w:rsidR="009D681B">
        <w:t>5</w:t>
      </w:r>
      <w:r>
        <w:t>3.</w:t>
      </w:r>
      <w:r w:rsidR="009D681B">
        <w:t>2</w:t>
      </w:r>
      <w:r>
        <w:tab/>
      </w:r>
      <w:r w:rsidRPr="00E06C59">
        <w:t>Potential Impacts or Interactions with Existing Services/Features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3422" w:name="_Toc434174866"/>
      <w:bookmarkStart w:id="3423" w:name="_Toc436299473"/>
      <w:bookmarkStart w:id="3424" w:name="_Toc436300518"/>
      <w:bookmarkStart w:id="3425" w:name="_Toc442341134"/>
      <w:bookmarkStart w:id="3426" w:name="_Toc442345325"/>
      <w:bookmarkStart w:id="3427" w:name="_Toc442345705"/>
      <w:bookmarkStart w:id="3428" w:name="_Toc442346086"/>
      <w:bookmarkStart w:id="3429" w:name="_Toc442797567"/>
      <w:bookmarkStart w:id="3430" w:name="_Toc442800070"/>
      <w:bookmarkStart w:id="3431" w:name="_Toc442867119"/>
      <w:bookmarkStart w:id="3432" w:name="_Toc442868011"/>
      <w:bookmarkStart w:id="3433" w:name="_Toc442953946"/>
      <w:bookmarkStart w:id="3434" w:name="_Toc443316649"/>
      <w:r>
        <w:t>5.</w:t>
      </w:r>
      <w:r w:rsidR="009D681B">
        <w:t>5</w:t>
      </w:r>
      <w:r>
        <w:t>3.</w:t>
      </w:r>
      <w:r w:rsidR="009D681B">
        <w:t>3</w:t>
      </w:r>
      <w:r>
        <w:tab/>
        <w:t>Potential Requirements</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rsidR="009E0B4C" w:rsidRDefault="009E0B4C" w:rsidP="009E0B4C">
      <w:r>
        <w:t xml:space="preserve">The 3GPP system shall provide a consistent data rate that is high enough to support the chosen media:  </w:t>
      </w:r>
    </w:p>
    <w:p w:rsidR="009E0B4C" w:rsidRPr="00A34679" w:rsidRDefault="00A34679" w:rsidP="00FD2E33">
      <w:pPr>
        <w:pStyle w:val="B1"/>
      </w:pPr>
      <w:r>
        <w:t>-</w:t>
      </w:r>
      <w:r>
        <w:tab/>
      </w:r>
      <w:r w:rsidR="009E0B4C" w:rsidRPr="00A34679">
        <w:t>For internet browsing and general information at least [0.5Mb/sec]</w:t>
      </w:r>
    </w:p>
    <w:p w:rsidR="009E0B4C" w:rsidRPr="00A34679" w:rsidRDefault="00A34679" w:rsidP="00FD2E33">
      <w:pPr>
        <w:pStyle w:val="B1"/>
      </w:pPr>
      <w:r>
        <w:t>-</w:t>
      </w:r>
      <w:r>
        <w:tab/>
      </w:r>
      <w:r w:rsidR="009E0B4C" w:rsidRPr="00A34679">
        <w:t>For high quality music streaming at least [1Mb/sec]</w:t>
      </w:r>
    </w:p>
    <w:p w:rsidR="009E0B4C" w:rsidRPr="00A34679" w:rsidRDefault="00A34679" w:rsidP="00FD2E33">
      <w:pPr>
        <w:pStyle w:val="B1"/>
      </w:pPr>
      <w:r>
        <w:t>-</w:t>
      </w:r>
      <w:r>
        <w:tab/>
      </w:r>
      <w:r w:rsidR="009E0B4C" w:rsidRPr="00A34679">
        <w:t>For standard quality video streaming at least [5Mb/sec]</w:t>
      </w:r>
    </w:p>
    <w:p w:rsidR="009E0B4C" w:rsidRPr="00A34679" w:rsidRDefault="00A34679" w:rsidP="00FD2E33">
      <w:pPr>
        <w:pStyle w:val="B1"/>
      </w:pPr>
      <w:r>
        <w:t>-</w:t>
      </w:r>
      <w:r>
        <w:tab/>
      </w:r>
      <w:r w:rsidR="009E0B4C" w:rsidRPr="00A34679">
        <w:t>For high quality (up to UHD) video streaming at least [15 Mb/sec]</w:t>
      </w:r>
    </w:p>
    <w:p w:rsidR="009E0B4C" w:rsidRDefault="009E0B4C" w:rsidP="009E0B4C">
      <w:r>
        <w:lastRenderedPageBreak/>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3435" w:name="_Toc434174867"/>
      <w:bookmarkStart w:id="3436" w:name="_Toc436299474"/>
      <w:bookmarkStart w:id="3437" w:name="_Toc436300519"/>
      <w:bookmarkStart w:id="3438" w:name="_Toc442341135"/>
      <w:bookmarkStart w:id="3439" w:name="_Toc442345326"/>
      <w:bookmarkStart w:id="3440" w:name="_Toc442345706"/>
      <w:bookmarkStart w:id="3441" w:name="_Toc442346087"/>
      <w:bookmarkStart w:id="3442" w:name="_Toc442797568"/>
      <w:bookmarkStart w:id="3443" w:name="_Toc442800071"/>
      <w:bookmarkStart w:id="3444" w:name="_Toc442867120"/>
      <w:bookmarkStart w:id="3445" w:name="_Toc442868012"/>
      <w:bookmarkStart w:id="3446" w:name="_Toc442953947"/>
      <w:bookmarkStart w:id="3447" w:name="_Toc443316650"/>
      <w:r w:rsidRPr="006C0D86">
        <w:t>5.</w:t>
      </w:r>
      <w:r w:rsidR="009D681B">
        <w:t>5</w:t>
      </w:r>
      <w:r>
        <w:t>4</w:t>
      </w:r>
      <w:r w:rsidRPr="006C0D86">
        <w:tab/>
        <w:t>Local UAV Collaboration</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r w:rsidRPr="006C0D86">
        <w:t xml:space="preserve"> </w:t>
      </w:r>
    </w:p>
    <w:p w:rsidR="00A53AA3" w:rsidRPr="006C0D86" w:rsidRDefault="00A53AA3" w:rsidP="00A53AA3">
      <w:pPr>
        <w:pStyle w:val="Heading3"/>
      </w:pPr>
      <w:bookmarkStart w:id="3448" w:name="_Toc434174868"/>
      <w:bookmarkStart w:id="3449" w:name="_Toc436299475"/>
      <w:bookmarkStart w:id="3450" w:name="_Toc436300520"/>
      <w:bookmarkStart w:id="3451" w:name="_Toc442341136"/>
      <w:bookmarkStart w:id="3452" w:name="_Toc442345327"/>
      <w:bookmarkStart w:id="3453" w:name="_Toc442345707"/>
      <w:bookmarkStart w:id="3454" w:name="_Toc442346088"/>
      <w:bookmarkStart w:id="3455" w:name="_Toc442797569"/>
      <w:bookmarkStart w:id="3456" w:name="_Toc442800072"/>
      <w:bookmarkStart w:id="3457" w:name="_Toc442867121"/>
      <w:bookmarkStart w:id="3458" w:name="_Toc442868013"/>
      <w:bookmarkStart w:id="3459" w:name="_Toc442953948"/>
      <w:bookmarkStart w:id="3460" w:name="_Toc443316651"/>
      <w:r w:rsidRPr="006C0D86">
        <w:t>5.</w:t>
      </w:r>
      <w:r w:rsidR="009D681B">
        <w:t>5</w:t>
      </w:r>
      <w:r>
        <w:t>4</w:t>
      </w:r>
      <w:r w:rsidRPr="006C0D86">
        <w:t>.1</w:t>
      </w:r>
      <w:r w:rsidRPr="006C0D86">
        <w:tab/>
        <w:t>Description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rsidR="00A53AA3" w:rsidRPr="006C0D86" w:rsidRDefault="00A53AA3" w:rsidP="00A3281C">
      <w:r w:rsidRPr="006C0D86">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F52A3" w:rsidRDefault="006F52A3" w:rsidP="00FD2E33">
      <w:pPr>
        <w:pStyle w:val="B1"/>
      </w:pPr>
      <w:r>
        <w:t>-</w:t>
      </w:r>
      <w:r>
        <w:tab/>
      </w:r>
      <w:r w:rsidR="00A53AA3" w:rsidRPr="006F52A3">
        <w:t>Searching for an intruder or suspect</w:t>
      </w:r>
    </w:p>
    <w:p w:rsidR="00A53AA3" w:rsidRPr="006F52A3" w:rsidRDefault="006F52A3" w:rsidP="00FD2E33">
      <w:pPr>
        <w:pStyle w:val="B1"/>
      </w:pPr>
      <w:r>
        <w:t>-</w:t>
      </w:r>
      <w:r>
        <w:tab/>
      </w:r>
      <w:r w:rsidR="00A53AA3" w:rsidRPr="006F52A3">
        <w:t xml:space="preserve">Continual monitoring of natural disasters </w:t>
      </w:r>
    </w:p>
    <w:p w:rsidR="00A53AA3" w:rsidRPr="006F52A3" w:rsidRDefault="006F52A3" w:rsidP="00FD2E33">
      <w:pPr>
        <w:pStyle w:val="B1"/>
      </w:pPr>
      <w:r>
        <w:t xml:space="preserve">- </w:t>
      </w:r>
      <w:r>
        <w:tab/>
      </w:r>
      <w:r w:rsidR="00A53AA3" w:rsidRPr="006F52A3">
        <w:t>Performing autonomous mapping</w:t>
      </w:r>
    </w:p>
    <w:p w:rsidR="009D681B" w:rsidRPr="006F52A3" w:rsidRDefault="006F52A3" w:rsidP="00FD2E33">
      <w:pPr>
        <w:pStyle w:val="B1"/>
      </w:pPr>
      <w:r>
        <w:t>-</w:t>
      </w:r>
      <w:r>
        <w:tab/>
      </w:r>
      <w:r w:rsidR="00A53AA3" w:rsidRPr="006F52A3">
        <w:t>Collaborative manipulation of an object (e.g. picking up corners of a net or picking up a log)</w:t>
      </w:r>
    </w:p>
    <w:p w:rsidR="00A53AA3" w:rsidRPr="006C0D86" w:rsidRDefault="00A53AA3" w:rsidP="00A3281C">
      <w:r w:rsidRPr="006C0D86">
        <w:t xml:space="preserve">The 3 subsequent sections will describe a use case where a team of UAVs is deployed in order to search for a suspect.  </w:t>
      </w:r>
    </w:p>
    <w:p w:rsidR="00A53AA3" w:rsidRPr="00FD2E33" w:rsidRDefault="00A53AA3" w:rsidP="00E63306">
      <w:pPr>
        <w:rPr>
          <w:b/>
          <w:bCs/>
        </w:rPr>
      </w:pPr>
      <w:bookmarkStart w:id="3461" w:name="_Toc434174869"/>
      <w:bookmarkStart w:id="3462" w:name="_Toc436299476"/>
      <w:bookmarkStart w:id="3463" w:name="_Toc436300521"/>
      <w:bookmarkStart w:id="3464" w:name="_Toc442341137"/>
      <w:bookmarkStart w:id="3465" w:name="_Toc442345328"/>
      <w:bookmarkStart w:id="3466" w:name="_Toc442345708"/>
      <w:bookmarkStart w:id="3467" w:name="_Toc442346089"/>
      <w:bookmarkStart w:id="3468" w:name="_Toc442797570"/>
      <w:bookmarkStart w:id="3469" w:name="_Toc442800073"/>
      <w:bookmarkStart w:id="3470" w:name="_Toc442867122"/>
      <w:bookmarkStart w:id="3471" w:name="_Toc442868014"/>
      <w:bookmarkStart w:id="3472" w:name="_Toc442953949"/>
      <w:r w:rsidRPr="00FD2E33">
        <w:rPr>
          <w:b/>
          <w:bCs/>
        </w:rPr>
        <w:t>Pre-conditions</w:t>
      </w:r>
      <w:bookmarkEnd w:id="3461"/>
      <w:bookmarkEnd w:id="3462"/>
      <w:bookmarkEnd w:id="3463"/>
      <w:bookmarkEnd w:id="3464"/>
      <w:bookmarkEnd w:id="3465"/>
      <w:bookmarkEnd w:id="3466"/>
      <w:bookmarkEnd w:id="3467"/>
      <w:bookmarkEnd w:id="3468"/>
      <w:bookmarkEnd w:id="3469"/>
      <w:bookmarkEnd w:id="3470"/>
      <w:bookmarkEnd w:id="3471"/>
      <w:bookmarkEnd w:id="3472"/>
    </w:p>
    <w:p w:rsidR="00A53AA3" w:rsidRPr="006F52A3" w:rsidRDefault="009632D0" w:rsidP="00FD2E33">
      <w:pPr>
        <w:pStyle w:val="B1"/>
      </w:pPr>
      <w:r>
        <w:t>1.</w:t>
      </w:r>
      <w:r w:rsidR="006F52A3">
        <w:tab/>
      </w:r>
      <w:r w:rsidR="00A53AA3" w:rsidRPr="006F52A3">
        <w:t>One UAV Controller has the ability to control 4 UAVs</w:t>
      </w:r>
    </w:p>
    <w:p w:rsidR="00A53AA3" w:rsidRPr="006F52A3" w:rsidRDefault="009632D0" w:rsidP="00FD2E33">
      <w:pPr>
        <w:pStyle w:val="B1"/>
      </w:pPr>
      <w:r>
        <w:t>2.</w:t>
      </w:r>
      <w:r w:rsidR="006F52A3">
        <w:tab/>
      </w:r>
      <w:r w:rsidR="00A53AA3" w:rsidRPr="006F52A3">
        <w:t>UAVs have the ability to autonomously create flight formations</w:t>
      </w:r>
    </w:p>
    <w:p w:rsidR="00A53AA3" w:rsidRPr="006F52A3" w:rsidRDefault="009632D0" w:rsidP="00FD2E33">
      <w:pPr>
        <w:pStyle w:val="B1"/>
      </w:pPr>
      <w:r>
        <w:t>3.</w:t>
      </w:r>
      <w:r w:rsidR="006F52A3">
        <w:tab/>
      </w:r>
      <w:r w:rsidR="00A53AA3" w:rsidRPr="006F52A3">
        <w:t>UAVs have direct links to each other and do not need to go back to a controller</w:t>
      </w:r>
    </w:p>
    <w:p w:rsidR="00A53AA3" w:rsidRPr="006F52A3" w:rsidRDefault="009632D0" w:rsidP="00FD2E33">
      <w:pPr>
        <w:pStyle w:val="B1"/>
      </w:pPr>
      <w:r>
        <w:t>4.</w:t>
      </w:r>
      <w:r w:rsidR="006F52A3">
        <w:tab/>
      </w:r>
      <w:r w:rsidR="00A53AA3" w:rsidRPr="006F52A3">
        <w:t>One of the UAVs is deemed the ‘lead’ UAV the 3 other UAVs are considered ‘follower’ UAVs</w:t>
      </w:r>
    </w:p>
    <w:p w:rsidR="00A53AA3" w:rsidRPr="006F52A3" w:rsidRDefault="009632D0" w:rsidP="00FD2E33">
      <w:pPr>
        <w:pStyle w:val="B1"/>
      </w:pPr>
      <w:r>
        <w:t>5.</w:t>
      </w:r>
      <w:r w:rsidR="006F52A3">
        <w:tab/>
      </w:r>
      <w:r w:rsidR="00A53AA3" w:rsidRPr="006F52A3">
        <w:t>One UAV is beyond line of sight and operating independently of 4 UAVs previously mentioned</w:t>
      </w:r>
    </w:p>
    <w:p w:rsidR="009D681B" w:rsidRPr="006F52A3" w:rsidRDefault="009632D0" w:rsidP="00FD2E33">
      <w:pPr>
        <w:pStyle w:val="B1"/>
      </w:pPr>
      <w:r>
        <w:t>6.</w:t>
      </w:r>
      <w:r w:rsidR="006F52A3">
        <w:tab/>
      </w:r>
      <w:r w:rsidR="00A53AA3" w:rsidRPr="006F52A3">
        <w:t xml:space="preserve">Route for UAVs has been determined </w:t>
      </w:r>
    </w:p>
    <w:p w:rsidR="00A53AA3" w:rsidRPr="00FD2E33" w:rsidRDefault="00A53AA3" w:rsidP="00E63306">
      <w:pPr>
        <w:rPr>
          <w:b/>
          <w:bCs/>
        </w:rPr>
      </w:pPr>
      <w:bookmarkStart w:id="3473" w:name="_Toc434174870"/>
      <w:bookmarkStart w:id="3474" w:name="_Toc436299477"/>
      <w:bookmarkStart w:id="3475" w:name="_Toc436300522"/>
      <w:bookmarkStart w:id="3476" w:name="_Toc442341138"/>
      <w:bookmarkStart w:id="3477" w:name="_Toc442345329"/>
      <w:bookmarkStart w:id="3478" w:name="_Toc442345709"/>
      <w:bookmarkStart w:id="3479" w:name="_Toc442346090"/>
      <w:bookmarkStart w:id="3480" w:name="_Toc442797571"/>
      <w:bookmarkStart w:id="3481" w:name="_Toc442800074"/>
      <w:bookmarkStart w:id="3482" w:name="_Toc442867123"/>
      <w:bookmarkStart w:id="3483" w:name="_Toc442868015"/>
      <w:bookmarkStart w:id="3484" w:name="_Toc442953950"/>
      <w:r w:rsidRPr="00FD2E33">
        <w:rPr>
          <w:b/>
          <w:bCs/>
        </w:rPr>
        <w:t>Service Flows</w:t>
      </w:r>
      <w:bookmarkEnd w:id="3473"/>
      <w:bookmarkEnd w:id="3474"/>
      <w:bookmarkEnd w:id="3475"/>
      <w:bookmarkEnd w:id="3476"/>
      <w:bookmarkEnd w:id="3477"/>
      <w:bookmarkEnd w:id="3478"/>
      <w:bookmarkEnd w:id="3479"/>
      <w:bookmarkEnd w:id="3480"/>
      <w:bookmarkEnd w:id="3481"/>
      <w:bookmarkEnd w:id="3482"/>
      <w:bookmarkEnd w:id="3483"/>
      <w:bookmarkEnd w:id="3484"/>
    </w:p>
    <w:p w:rsidR="00A53AA3" w:rsidRPr="00A53AA3" w:rsidRDefault="00A53AA3" w:rsidP="00C374C9">
      <w:pPr>
        <w:rPr>
          <w:lang w:val="en-US"/>
        </w:rPr>
      </w:pPr>
      <w:proofErr w:type="gramStart"/>
      <w:r w:rsidRPr="00A53AA3">
        <w:rPr>
          <w:lang w:val="en-US"/>
        </w:rPr>
        <w:t>Communication to be node to node (includes mesh) unless beyond line of sight.</w:t>
      </w:r>
      <w:proofErr w:type="gramEnd"/>
      <w:r w:rsidRPr="00A53AA3">
        <w:rPr>
          <w:lang w:val="en-US"/>
        </w:rPr>
        <w:t xml:space="preserve"> If beyond line of sight the mobile network will be utilized for communication.</w:t>
      </w:r>
    </w:p>
    <w:p w:rsidR="00A53AA3" w:rsidRPr="006F52A3" w:rsidRDefault="009632D0" w:rsidP="00FD2E33">
      <w:pPr>
        <w:pStyle w:val="B1"/>
      </w:pPr>
      <w:r>
        <w:t>1.</w:t>
      </w:r>
      <w:r w:rsidR="006F52A3">
        <w:tab/>
      </w:r>
      <w:r w:rsidR="00A53AA3" w:rsidRPr="006F52A3">
        <w:t>UAV Controller launches search UAVs</w:t>
      </w:r>
    </w:p>
    <w:p w:rsidR="00A53AA3" w:rsidRPr="006F52A3" w:rsidRDefault="009632D0" w:rsidP="00FD2E33">
      <w:pPr>
        <w:pStyle w:val="B1"/>
      </w:pPr>
      <w:r>
        <w:t>2.</w:t>
      </w:r>
      <w:r w:rsidR="006F52A3">
        <w:tab/>
      </w:r>
      <w:r w:rsidR="00A53AA3" w:rsidRPr="006F52A3">
        <w:t xml:space="preserve">The lead UAV shares its current position with the follower UAVs </w:t>
      </w:r>
    </w:p>
    <w:p w:rsidR="00A53AA3" w:rsidRPr="006F52A3" w:rsidRDefault="009632D0" w:rsidP="00FD2E33">
      <w:pPr>
        <w:pStyle w:val="B1"/>
      </w:pPr>
      <w:r>
        <w:t>3.</w:t>
      </w:r>
      <w:r w:rsidR="006F52A3">
        <w:tab/>
      </w:r>
      <w:r w:rsidR="00A53AA3" w:rsidRPr="006F52A3">
        <w:t>Follower UAVs calculate control changes necessary to reach the desired position in order to create a flight formation</w:t>
      </w:r>
    </w:p>
    <w:p w:rsidR="00A53AA3" w:rsidRPr="006F52A3" w:rsidRDefault="009632D0" w:rsidP="00FD2E33">
      <w:pPr>
        <w:pStyle w:val="B1"/>
      </w:pPr>
      <w:r>
        <w:t>4.</w:t>
      </w:r>
      <w:r w:rsidR="006F52A3">
        <w:tab/>
      </w:r>
      <w:r w:rsidR="00A53AA3" w:rsidRPr="006F52A3">
        <w:t xml:space="preserve">UAV Controller monitors health status of UAVs while UAVs are in route to search area </w:t>
      </w:r>
    </w:p>
    <w:p w:rsidR="00A53AA3" w:rsidRPr="006F52A3" w:rsidRDefault="009632D0" w:rsidP="00FD2E33">
      <w:pPr>
        <w:pStyle w:val="B1"/>
      </w:pPr>
      <w:r>
        <w:t>5.</w:t>
      </w:r>
      <w:r w:rsidR="006F52A3">
        <w:tab/>
      </w:r>
      <w:r w:rsidR="00A53AA3" w:rsidRPr="006F52A3">
        <w:t>One UAV spots a suspect and sends target alert to other 3 UAVs and UAV Controller</w:t>
      </w:r>
    </w:p>
    <w:p w:rsidR="00A53AA3" w:rsidRPr="006F52A3" w:rsidRDefault="009632D0" w:rsidP="00FD2E33">
      <w:pPr>
        <w:pStyle w:val="B1"/>
      </w:pPr>
      <w:r>
        <w:t>6.</w:t>
      </w:r>
      <w:r w:rsidR="006F52A3">
        <w:tab/>
      </w:r>
      <w:r w:rsidR="00A53AA3" w:rsidRPr="006F52A3">
        <w:t>Other UAVs create a perimeter around suspect ensuring he/she can’t evade UAVs</w:t>
      </w:r>
    </w:p>
    <w:p w:rsidR="00A53AA3" w:rsidRPr="006F52A3" w:rsidRDefault="009632D0" w:rsidP="00FD2E33">
      <w:pPr>
        <w:pStyle w:val="B1"/>
      </w:pPr>
      <w:r>
        <w:t>7.</w:t>
      </w:r>
      <w:r w:rsidR="006F52A3">
        <w:tab/>
      </w:r>
      <w:r w:rsidR="00A53AA3" w:rsidRPr="006F52A3">
        <w:t>Lead UAV notifies a UAV beyond line of sight, by sending communication through the mobile network (WAN), indicating there is a suspect being pursued 3 miles south of the UAV’s current location</w:t>
      </w:r>
    </w:p>
    <w:p w:rsidR="00A53AA3" w:rsidRPr="006F52A3" w:rsidRDefault="009632D0" w:rsidP="00FD2E33">
      <w:pPr>
        <w:pStyle w:val="B1"/>
      </w:pPr>
      <w:r>
        <w:t>8.</w:t>
      </w:r>
      <w:r w:rsidR="006F52A3">
        <w:tab/>
      </w:r>
      <w:r w:rsidR="00A53AA3" w:rsidRPr="006F52A3">
        <w:t xml:space="preserve">As suspect moves UAVs collaboratively adjust to maintain appropriate perimeter </w:t>
      </w:r>
    </w:p>
    <w:p w:rsidR="00A53AA3" w:rsidRPr="006F52A3" w:rsidRDefault="009632D0" w:rsidP="00FD2E33">
      <w:pPr>
        <w:pStyle w:val="B1"/>
      </w:pPr>
      <w:r>
        <w:lastRenderedPageBreak/>
        <w:t>9.</w:t>
      </w:r>
      <w:r w:rsidR="006F52A3">
        <w:tab/>
      </w:r>
      <w:r w:rsidR="00A53AA3" w:rsidRPr="006F52A3">
        <w:t xml:space="preserve">UAV Controller notifies authorities </w:t>
      </w:r>
    </w:p>
    <w:p w:rsidR="00A53AA3" w:rsidRPr="00C374C9" w:rsidRDefault="00A53AA3" w:rsidP="00C374C9">
      <w:r w:rsidRPr="00A53AA3">
        <w:t xml:space="preserve">Figure </w:t>
      </w:r>
      <w:r w:rsidR="009D681B">
        <w:t>5.54.1.2</w:t>
      </w:r>
      <w:r w:rsidR="001B5E2C">
        <w:t>.1</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1E3FC5">
      <w:pPr>
        <w:pStyle w:val="TH"/>
      </w:pPr>
      <w:r>
        <w:rPr>
          <w:noProof/>
          <w:lang w:eastAsia="en-GB"/>
        </w:rPr>
        <w:drawing>
          <wp:inline distT="0" distB="0" distL="0" distR="0" wp14:anchorId="6ED5CF39" wp14:editId="1B7BBD3D">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FD2E33">
      <w:pPr>
        <w:pStyle w:val="TF"/>
        <w:overflowPunct w:val="0"/>
        <w:autoSpaceDE w:val="0"/>
        <w:autoSpaceDN w:val="0"/>
        <w:adjustRightInd w:val="0"/>
        <w:textAlignment w:val="baseline"/>
      </w:pPr>
      <w:r w:rsidRPr="009D681B">
        <w:t xml:space="preserve">Figure </w:t>
      </w:r>
      <w:r w:rsidR="009D681B" w:rsidRPr="009D681B">
        <w:t>5.54.1.</w:t>
      </w:r>
      <w:r w:rsidR="001B5E2C">
        <w:t>1</w:t>
      </w:r>
      <w:r w:rsidRPr="009D681B">
        <w:t xml:space="preserve">: Communication </w:t>
      </w:r>
      <w:r w:rsidR="00FA7F13">
        <w:t>p</w:t>
      </w:r>
      <w:r w:rsidR="00FA7F13" w:rsidRPr="009D681B">
        <w:t>ath</w:t>
      </w:r>
    </w:p>
    <w:p w:rsidR="00A53AA3" w:rsidRPr="00FD2E33" w:rsidRDefault="00A53AA3" w:rsidP="00E63306">
      <w:pPr>
        <w:rPr>
          <w:b/>
          <w:bCs/>
        </w:rPr>
      </w:pPr>
      <w:bookmarkStart w:id="3485" w:name="_Toc434174871"/>
      <w:bookmarkStart w:id="3486" w:name="_Toc436299478"/>
      <w:bookmarkStart w:id="3487" w:name="_Toc436300523"/>
      <w:bookmarkStart w:id="3488" w:name="_Toc442341139"/>
      <w:bookmarkStart w:id="3489" w:name="_Toc442345330"/>
      <w:bookmarkStart w:id="3490" w:name="_Toc442345710"/>
      <w:bookmarkStart w:id="3491" w:name="_Toc442346091"/>
      <w:bookmarkStart w:id="3492" w:name="_Toc442797572"/>
      <w:bookmarkStart w:id="3493" w:name="_Toc442800075"/>
      <w:bookmarkStart w:id="3494" w:name="_Toc442867124"/>
      <w:bookmarkStart w:id="3495" w:name="_Toc442868016"/>
      <w:bookmarkStart w:id="3496" w:name="_Toc442953951"/>
      <w:r w:rsidRPr="00FD2E33">
        <w:rPr>
          <w:b/>
          <w:bCs/>
        </w:rPr>
        <w:t>Post-conditions</w:t>
      </w:r>
      <w:bookmarkEnd w:id="3485"/>
      <w:bookmarkEnd w:id="3486"/>
      <w:bookmarkEnd w:id="3487"/>
      <w:bookmarkEnd w:id="3488"/>
      <w:bookmarkEnd w:id="3489"/>
      <w:bookmarkEnd w:id="3490"/>
      <w:bookmarkEnd w:id="3491"/>
      <w:bookmarkEnd w:id="3492"/>
      <w:bookmarkEnd w:id="3493"/>
      <w:bookmarkEnd w:id="3494"/>
      <w:bookmarkEnd w:id="3495"/>
      <w:bookmarkEnd w:id="3496"/>
    </w:p>
    <w:p w:rsidR="00A53AA3" w:rsidRPr="00FD2E33" w:rsidRDefault="001E3FC5" w:rsidP="00A3281C">
      <w:pPr>
        <w:pStyle w:val="B1"/>
      </w:pPr>
      <w:r w:rsidRPr="00FD2E33">
        <w:t>-</w:t>
      </w:r>
      <w:r w:rsidRPr="00FD2E33">
        <w:tab/>
      </w:r>
      <w:r w:rsidR="00A53AA3" w:rsidRPr="00FD2E33">
        <w:t>Suspect is detained</w:t>
      </w:r>
    </w:p>
    <w:p w:rsidR="009D681B" w:rsidRPr="00FD2E33" w:rsidRDefault="001E3FC5" w:rsidP="008C3B86">
      <w:pPr>
        <w:pStyle w:val="B1"/>
      </w:pPr>
      <w:r w:rsidRPr="00FD2E33">
        <w:t>-</w:t>
      </w:r>
      <w:r w:rsidRPr="00FD2E33">
        <w:tab/>
      </w:r>
      <w:r w:rsidR="00A53AA3" w:rsidRPr="00FD2E33">
        <w:t>UAV Controller instructs all 4 UAVs to return to the base</w:t>
      </w:r>
    </w:p>
    <w:p w:rsidR="00A53AA3" w:rsidRDefault="00A53AA3" w:rsidP="00A53AA3">
      <w:pPr>
        <w:pStyle w:val="Heading3"/>
      </w:pPr>
      <w:bookmarkStart w:id="3497" w:name="_Toc434174872"/>
      <w:bookmarkStart w:id="3498" w:name="_Toc436299479"/>
      <w:bookmarkStart w:id="3499" w:name="_Toc436300524"/>
      <w:bookmarkStart w:id="3500" w:name="_Toc442341140"/>
      <w:bookmarkStart w:id="3501" w:name="_Toc442345331"/>
      <w:bookmarkStart w:id="3502" w:name="_Toc442345711"/>
      <w:bookmarkStart w:id="3503" w:name="_Toc442346092"/>
      <w:bookmarkStart w:id="3504" w:name="_Toc442867125"/>
      <w:bookmarkStart w:id="3505" w:name="_Toc442868017"/>
      <w:bookmarkStart w:id="3506" w:name="_Toc442953952"/>
      <w:bookmarkStart w:id="3507" w:name="_Toc443316652"/>
      <w:r w:rsidRPr="006C0D86">
        <w:t>5.</w:t>
      </w:r>
      <w:r w:rsidR="009D681B">
        <w:t>5</w:t>
      </w:r>
      <w:r>
        <w:t>4</w:t>
      </w:r>
      <w:r w:rsidRPr="006C0D86">
        <w:t>.</w:t>
      </w:r>
      <w:r w:rsidR="009D681B">
        <w:t>2</w:t>
      </w:r>
      <w:r w:rsidRPr="006C0D86">
        <w:tab/>
        <w:t>Potential Service Requirements</w:t>
      </w:r>
      <w:bookmarkEnd w:id="3497"/>
      <w:bookmarkEnd w:id="3498"/>
      <w:bookmarkEnd w:id="3499"/>
      <w:bookmarkEnd w:id="3500"/>
      <w:bookmarkEnd w:id="3501"/>
      <w:bookmarkEnd w:id="3502"/>
      <w:bookmarkEnd w:id="3503"/>
      <w:bookmarkEnd w:id="3504"/>
      <w:bookmarkEnd w:id="3505"/>
      <w:bookmarkEnd w:id="3506"/>
      <w:bookmarkEnd w:id="3507"/>
    </w:p>
    <w:p w:rsidR="009D681B" w:rsidRPr="009D681B" w:rsidRDefault="00E82292" w:rsidP="009D681B">
      <w:r>
        <w:t>Void.</w:t>
      </w:r>
    </w:p>
    <w:p w:rsidR="00A53AA3" w:rsidRPr="006C0D86" w:rsidRDefault="00A53AA3" w:rsidP="00A53AA3">
      <w:pPr>
        <w:pStyle w:val="Heading3"/>
      </w:pPr>
      <w:bookmarkStart w:id="3508" w:name="_Toc434174873"/>
      <w:bookmarkStart w:id="3509" w:name="_Toc436299480"/>
      <w:bookmarkStart w:id="3510" w:name="_Toc436300525"/>
      <w:bookmarkStart w:id="3511" w:name="_Toc442341141"/>
      <w:bookmarkStart w:id="3512" w:name="_Toc442345332"/>
      <w:bookmarkStart w:id="3513" w:name="_Toc442345712"/>
      <w:bookmarkStart w:id="3514" w:name="_Toc442346093"/>
      <w:bookmarkStart w:id="3515" w:name="_Toc442797573"/>
      <w:bookmarkStart w:id="3516" w:name="_Toc442800076"/>
      <w:bookmarkStart w:id="3517" w:name="_Toc442867126"/>
      <w:bookmarkStart w:id="3518" w:name="_Toc442868018"/>
      <w:bookmarkStart w:id="3519" w:name="_Toc442953953"/>
      <w:bookmarkStart w:id="3520" w:name="_Toc443316653"/>
      <w:r w:rsidRPr="006C0D86">
        <w:t>5.</w:t>
      </w:r>
      <w:r w:rsidR="009D681B">
        <w:t>5</w:t>
      </w:r>
      <w:r>
        <w:t>4</w:t>
      </w:r>
      <w:r w:rsidRPr="006C0D86">
        <w:t>.</w:t>
      </w:r>
      <w:r w:rsidR="009D681B">
        <w:t>3</w:t>
      </w:r>
      <w:r w:rsidRPr="006C0D86">
        <w:tab/>
        <w:t>Potential Operational Requirements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rsidR="00A53AA3" w:rsidRPr="006C0D86" w:rsidRDefault="00A53AA3" w:rsidP="00A3281C">
      <w:r w:rsidRPr="006C0D86">
        <w:t>The 3GPP system shall support:</w:t>
      </w:r>
    </w:p>
    <w:p w:rsidR="00A53AA3" w:rsidRPr="003233E2" w:rsidRDefault="003233E2" w:rsidP="00FD2E33">
      <w:pPr>
        <w:pStyle w:val="B1"/>
      </w:pPr>
      <w:r>
        <w:t>-</w:t>
      </w:r>
      <w:r>
        <w:tab/>
      </w:r>
      <w:r w:rsidR="00A53AA3" w:rsidRPr="003233E2">
        <w:t>Latency of [10 ms] as collaboration requires vehicle altitude and position control loops to synchronize. Latency is required on the order of the control loop bandwidths.</w:t>
      </w:r>
    </w:p>
    <w:p w:rsidR="00A53AA3" w:rsidRPr="003233E2" w:rsidRDefault="003233E2" w:rsidP="00FD2E33">
      <w:pPr>
        <w:pStyle w:val="B1"/>
      </w:pPr>
      <w:r>
        <w:t>-</w:t>
      </w:r>
      <w:r>
        <w:tab/>
      </w:r>
      <w:r w:rsidR="00A53AA3" w:rsidRPr="00FD2E33">
        <w:t xml:space="preserve">Near [100%] reliability as instability and crashing of UAV could result from loss of communications.  Control functions depend on this communication.  </w:t>
      </w:r>
    </w:p>
    <w:p w:rsidR="00A53AA3" w:rsidRPr="003233E2" w:rsidRDefault="003233E2" w:rsidP="00FD2E33">
      <w:pPr>
        <w:pStyle w:val="B1"/>
      </w:pPr>
      <w:r>
        <w:t>-</w:t>
      </w:r>
      <w:r>
        <w:tab/>
      </w:r>
      <w:r w:rsidR="00A53AA3" w:rsidRPr="003233E2">
        <w:t>Security to be provided at the level for current aviation Air Traffic Control (ATC) for command and control of vehicles in controlled airspace.</w:t>
      </w:r>
    </w:p>
    <w:p w:rsidR="00A53AA3" w:rsidRPr="003233E2" w:rsidRDefault="003233E2" w:rsidP="00FD2E33">
      <w:pPr>
        <w:pStyle w:val="B1"/>
      </w:pPr>
      <w:r>
        <w:t>-</w:t>
      </w:r>
      <w:r>
        <w:tab/>
      </w:r>
      <w:r w:rsidR="00A53AA3" w:rsidRPr="003233E2">
        <w:t xml:space="preserve">Priority, Precedence, </w:t>
      </w:r>
      <w:proofErr w:type="spellStart"/>
      <w:r w:rsidR="00A53AA3" w:rsidRPr="003233E2">
        <w:t>Preemption</w:t>
      </w:r>
      <w:proofErr w:type="spellEnd"/>
      <w:r w:rsidR="00A53AA3" w:rsidRPr="003233E2">
        <w:t xml:space="preserve"> (PPP) needed as failure to transmit communications in reliable and timely manner could result in loss of property or life. </w:t>
      </w:r>
    </w:p>
    <w:p w:rsidR="00A53AA3" w:rsidRPr="00FD2E33" w:rsidRDefault="003233E2" w:rsidP="00FD2E33">
      <w:pPr>
        <w:pStyle w:val="B1"/>
      </w:pPr>
      <w:r>
        <w:t>-</w:t>
      </w:r>
      <w:r>
        <w:tab/>
      </w:r>
      <w:r w:rsidR="00A53AA3" w:rsidRPr="003233E2">
        <w:t xml:space="preserve">Position accuracy within [10 cm] due to multiple UAVs that may need to collaborate in close proximity to one another. </w:t>
      </w:r>
    </w:p>
    <w:p w:rsidR="00A53AA3" w:rsidRPr="006C0D86" w:rsidRDefault="00A53AA3" w:rsidP="00FD2E33"/>
    <w:p w:rsidR="00FC4E3D" w:rsidRDefault="00FC4E3D" w:rsidP="00FC4E3D">
      <w:pPr>
        <w:pStyle w:val="Heading2"/>
        <w:rPr>
          <w:rFonts w:eastAsia="Malgun Gothic"/>
        </w:rPr>
      </w:pPr>
      <w:bookmarkStart w:id="3521" w:name="_Toc434174874"/>
      <w:bookmarkStart w:id="3522" w:name="_Toc436299481"/>
      <w:bookmarkStart w:id="3523" w:name="_Toc436300526"/>
      <w:bookmarkStart w:id="3524" w:name="_Toc442341142"/>
      <w:bookmarkStart w:id="3525" w:name="_Toc442345333"/>
      <w:bookmarkStart w:id="3526" w:name="_Toc442345713"/>
      <w:bookmarkStart w:id="3527" w:name="_Toc442346094"/>
      <w:bookmarkStart w:id="3528" w:name="_Toc442797574"/>
      <w:bookmarkStart w:id="3529" w:name="_Toc442800077"/>
      <w:bookmarkStart w:id="3530" w:name="_Toc442867127"/>
      <w:bookmarkStart w:id="3531" w:name="_Toc442868019"/>
      <w:bookmarkStart w:id="3532" w:name="_Toc442953954"/>
      <w:bookmarkStart w:id="3533" w:name="_Toc443316654"/>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 xml:space="preserve">Enhanced </w:t>
      </w:r>
      <w:proofErr w:type="gramStart"/>
      <w:r>
        <w:rPr>
          <w:rFonts w:eastAsia="Malgun Gothic" w:hint="eastAsia"/>
        </w:rPr>
        <w:t>Positioning</w:t>
      </w:r>
      <w:proofErr w:type="gramEnd"/>
      <w:r>
        <w:rPr>
          <w:rFonts w:eastAsia="Malgun Gothic" w:hint="eastAsia"/>
        </w:rPr>
        <w:t xml:space="preserve"> (</w:t>
      </w:r>
      <w:proofErr w:type="spellStart"/>
      <w:r>
        <w:rPr>
          <w:rFonts w:eastAsia="Malgun Gothic" w:hint="eastAsia"/>
        </w:rPr>
        <w:t>ePositioning</w:t>
      </w:r>
      <w:proofErr w:type="spellEnd"/>
      <w:r>
        <w:rPr>
          <w:rFonts w:eastAsia="Malgun Gothic" w:hint="eastAsia"/>
        </w:rPr>
        <w: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rsidR="00FC4E3D" w:rsidRDefault="00FC4E3D" w:rsidP="00FC4E3D">
      <w:pPr>
        <w:pStyle w:val="Heading3"/>
        <w:rPr>
          <w:rFonts w:eastAsia="Malgun Gothic"/>
        </w:rPr>
      </w:pPr>
      <w:bookmarkStart w:id="3534" w:name="_Toc434174875"/>
      <w:bookmarkStart w:id="3535" w:name="_Toc436299482"/>
      <w:bookmarkStart w:id="3536" w:name="_Toc436300527"/>
      <w:bookmarkStart w:id="3537" w:name="_Toc442341143"/>
      <w:bookmarkStart w:id="3538" w:name="_Toc442345334"/>
      <w:bookmarkStart w:id="3539" w:name="_Toc442345714"/>
      <w:bookmarkStart w:id="3540" w:name="_Toc442346095"/>
      <w:bookmarkStart w:id="3541" w:name="_Toc442797575"/>
      <w:bookmarkStart w:id="3542" w:name="_Toc442800078"/>
      <w:bookmarkStart w:id="3543" w:name="_Toc442867128"/>
      <w:bookmarkStart w:id="3544" w:name="_Toc442868020"/>
      <w:bookmarkStart w:id="3545" w:name="_Toc442953955"/>
      <w:bookmarkStart w:id="3546" w:name="_Toc443316655"/>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w:t>
      </w:r>
      <w:proofErr w:type="gramStart"/>
      <w:r w:rsidRPr="00E4614F">
        <w:rPr>
          <w:rFonts w:eastAsia="SimSun" w:hint="eastAsia"/>
          <w:lang w:val="en-US"/>
        </w:rPr>
        <w:t>network</w:t>
      </w:r>
      <w:proofErr w:type="gramEnd"/>
      <w:r w:rsidRPr="00E4614F">
        <w:rPr>
          <w:rFonts w:eastAsia="SimSun" w:hint="eastAsia"/>
          <w:lang w:val="en-US"/>
        </w:rPr>
        <w:t xml:space="preserve">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28" type="#_x0000_t75" style="width:392.25pt;height:135.95pt" o:ole="">
            <v:imagedata r:id="rId36" o:title=""/>
          </v:shape>
          <o:OLEObject Type="Embed" ProgID="Visio.Drawing.11" ShapeID="_x0000_i1028" DrawAspect="Content" ObjectID="_1517115500" r:id="rId37"/>
        </w:object>
      </w:r>
    </w:p>
    <w:p w:rsidR="00FC4E3D" w:rsidRPr="00FD2E33" w:rsidRDefault="00FC4E3D" w:rsidP="00FD2E33">
      <w:pPr>
        <w:pStyle w:val="TF"/>
        <w:overflowPunct w:val="0"/>
        <w:autoSpaceDE w:val="0"/>
        <w:autoSpaceDN w:val="0"/>
        <w:adjustRightInd w:val="0"/>
        <w:textAlignment w:val="baseline"/>
      </w:pPr>
      <w:r w:rsidRPr="00FD2E33">
        <w:t xml:space="preserve">Figure </w:t>
      </w:r>
      <w:r w:rsidR="00D8374B" w:rsidRPr="00FD2E33">
        <w:t>5.55.1</w:t>
      </w:r>
      <w:r w:rsidR="001B5E2C">
        <w:t>.1</w:t>
      </w:r>
      <w:r w:rsidR="00E124BA" w:rsidRPr="00FD2E33">
        <w:t xml:space="preserve">: </w:t>
      </w:r>
      <w:r w:rsidRPr="00FD2E33">
        <w:t>An 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FD2E33" w:rsidRDefault="00FC4E3D" w:rsidP="00E63306">
      <w:pPr>
        <w:rPr>
          <w:rFonts w:eastAsia="Malgun Gothic"/>
          <w:b/>
          <w:bCs/>
        </w:rPr>
      </w:pPr>
      <w:bookmarkStart w:id="3547" w:name="_Toc434174876"/>
      <w:bookmarkStart w:id="3548" w:name="_Toc436299483"/>
      <w:bookmarkStart w:id="3549" w:name="_Toc436300528"/>
      <w:bookmarkStart w:id="3550" w:name="_Toc442341144"/>
      <w:bookmarkStart w:id="3551" w:name="_Toc442345335"/>
      <w:bookmarkStart w:id="3552" w:name="_Toc442345715"/>
      <w:bookmarkStart w:id="3553" w:name="_Toc442346096"/>
      <w:bookmarkStart w:id="3554" w:name="_Toc442797576"/>
      <w:bookmarkStart w:id="3555" w:name="_Toc442800079"/>
      <w:bookmarkStart w:id="3556" w:name="_Toc442867129"/>
      <w:bookmarkStart w:id="3557" w:name="_Toc442868021"/>
      <w:bookmarkStart w:id="3558" w:name="_Toc442953956"/>
      <w:r w:rsidRPr="00FD2E33">
        <w:rPr>
          <w:rFonts w:eastAsia="Malgun Gothic"/>
          <w:b/>
          <w:bCs/>
        </w:rPr>
        <w:t>Pre-conditions</w:t>
      </w:r>
      <w:bookmarkEnd w:id="3547"/>
      <w:bookmarkEnd w:id="3548"/>
      <w:bookmarkEnd w:id="3549"/>
      <w:bookmarkEnd w:id="3550"/>
      <w:bookmarkEnd w:id="3551"/>
      <w:bookmarkEnd w:id="3552"/>
      <w:bookmarkEnd w:id="3553"/>
      <w:bookmarkEnd w:id="3554"/>
      <w:bookmarkEnd w:id="3555"/>
      <w:bookmarkEnd w:id="3556"/>
      <w:bookmarkEnd w:id="3557"/>
      <w:bookmarkEnd w:id="3558"/>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FD2E33" w:rsidRDefault="00FC4E3D" w:rsidP="00E63306">
      <w:pPr>
        <w:rPr>
          <w:rFonts w:eastAsia="Malgun Gothic"/>
          <w:b/>
          <w:bCs/>
        </w:rPr>
      </w:pPr>
      <w:bookmarkStart w:id="3559" w:name="_Toc434174877"/>
      <w:bookmarkStart w:id="3560" w:name="_Toc436299484"/>
      <w:bookmarkStart w:id="3561" w:name="_Toc436300529"/>
      <w:bookmarkStart w:id="3562" w:name="_Toc442341145"/>
      <w:bookmarkStart w:id="3563" w:name="_Toc442345336"/>
      <w:bookmarkStart w:id="3564" w:name="_Toc442345716"/>
      <w:bookmarkStart w:id="3565" w:name="_Toc442346097"/>
      <w:bookmarkStart w:id="3566" w:name="_Toc442797577"/>
      <w:bookmarkStart w:id="3567" w:name="_Toc442800080"/>
      <w:bookmarkStart w:id="3568" w:name="_Toc442867130"/>
      <w:bookmarkStart w:id="3569" w:name="_Toc442868022"/>
      <w:bookmarkStart w:id="3570" w:name="_Toc442953957"/>
      <w:r w:rsidRPr="00FD2E33">
        <w:rPr>
          <w:rFonts w:eastAsia="Malgun Gothic"/>
          <w:b/>
          <w:bCs/>
        </w:rPr>
        <w:t>Service Flows</w:t>
      </w:r>
      <w:bookmarkEnd w:id="3559"/>
      <w:bookmarkEnd w:id="3560"/>
      <w:bookmarkEnd w:id="3561"/>
      <w:bookmarkEnd w:id="3562"/>
      <w:bookmarkEnd w:id="3563"/>
      <w:bookmarkEnd w:id="3564"/>
      <w:bookmarkEnd w:id="3565"/>
      <w:bookmarkEnd w:id="3566"/>
      <w:bookmarkEnd w:id="3567"/>
      <w:bookmarkEnd w:id="3568"/>
      <w:bookmarkEnd w:id="3569"/>
      <w:bookmarkEnd w:id="3570"/>
      <w:r w:rsidRPr="00FD2E33">
        <w:rPr>
          <w:rFonts w:eastAsia="Malgun Gothic"/>
          <w:b/>
          <w:bCs/>
        </w:rPr>
        <w:t xml:space="preserve"> </w:t>
      </w:r>
    </w:p>
    <w:p w:rsidR="00FC4E3D" w:rsidRPr="00FD2E33" w:rsidRDefault="000842BE" w:rsidP="00FD2E33">
      <w:pPr>
        <w:pStyle w:val="B1"/>
        <w:rPr>
          <w:rFonts w:eastAsia="Malgun Gothic"/>
        </w:rPr>
      </w:pPr>
      <w:r>
        <w:rPr>
          <w:rFonts w:eastAsia="Malgun Gothic"/>
        </w:rPr>
        <w:t>1.</w:t>
      </w:r>
      <w:r w:rsidR="009A1824">
        <w:rPr>
          <w:rFonts w:eastAsia="Malgun Gothic"/>
        </w:rPr>
        <w:t xml:space="preserve">  </w:t>
      </w:r>
      <w:r w:rsidR="00FC4E3D" w:rsidRPr="00FD2E33">
        <w:rPr>
          <w:rFonts w:eastAsia="Malgun Gothic"/>
        </w:rPr>
        <w:t>Jack rides on an autonomous driving vehicle A and goes to a large shopping mall.</w:t>
      </w:r>
    </w:p>
    <w:p w:rsidR="00FC4E3D" w:rsidRPr="00FD2E33" w:rsidRDefault="000842BE" w:rsidP="00FD2E33">
      <w:pPr>
        <w:pStyle w:val="B1"/>
        <w:rPr>
          <w:rFonts w:eastAsia="Malgun Gothic"/>
        </w:rPr>
      </w:pPr>
      <w:r>
        <w:rPr>
          <w:rFonts w:eastAsia="Malgun Gothic"/>
        </w:rPr>
        <w:t>2.</w:t>
      </w:r>
      <w:r w:rsidR="009A1824">
        <w:rPr>
          <w:rFonts w:eastAsia="Malgun Gothic"/>
        </w:rPr>
        <w:t xml:space="preserve">  </w:t>
      </w:r>
      <w:r w:rsidR="00FC4E3D" w:rsidRPr="00FD2E33">
        <w:rPr>
          <w:rFonts w:eastAsia="Malgun Gothic"/>
        </w:rPr>
        <w:t>At the intersection of a city surrounded by high-rise buildings, another vehicle B is approaching with a speed of 60Km/h. The two vehicles are aware of the potential crash since the coarse location information was exchanged using V2X communication. The vehicles schedule the course, speed and passing order at the intersection in millisecond unit.</w:t>
      </w:r>
    </w:p>
    <w:p w:rsidR="00FC4E3D" w:rsidRPr="00FD2E33" w:rsidRDefault="000842BE" w:rsidP="00FD2E33">
      <w:pPr>
        <w:pStyle w:val="B1"/>
        <w:rPr>
          <w:rFonts w:eastAsia="Malgun Gothic"/>
        </w:rPr>
      </w:pPr>
      <w:r>
        <w:rPr>
          <w:rFonts w:eastAsia="Malgun Gothic"/>
        </w:rPr>
        <w:t>3.</w:t>
      </w:r>
      <w:r w:rsidR="009A1824">
        <w:rPr>
          <w:rFonts w:eastAsia="Malgun Gothic"/>
        </w:rPr>
        <w:t xml:space="preserve">  </w:t>
      </w:r>
      <w:r w:rsidR="00FC4E3D" w:rsidRPr="00FD2E33">
        <w:rPr>
          <w:rFonts w:eastAsia="Malgun Gothic"/>
        </w:rPr>
        <w:t>Before the vehicles meet at the intersection, the vehicles start measuring the location in 1m accuracy at every 100msec and exchange the information via V2V communication. The vehicles constantly calculate the course and adjust the speed. At the crossing point, the two vehicles safely pass the intersection at the time difference of 1 second, which is only 17m gap in the vehicle speed of 60Km/h.</w:t>
      </w:r>
    </w:p>
    <w:p w:rsidR="00FC4E3D" w:rsidRPr="00FD2E33" w:rsidRDefault="000842BE" w:rsidP="00FD2E33">
      <w:pPr>
        <w:pStyle w:val="B1"/>
        <w:rPr>
          <w:rFonts w:eastAsia="Malgun Gothic"/>
        </w:rPr>
      </w:pPr>
      <w:r>
        <w:rPr>
          <w:rFonts w:eastAsia="Malgun Gothic"/>
        </w:rPr>
        <w:t>4.</w:t>
      </w:r>
      <w:r w:rsidR="009A1824">
        <w:rPr>
          <w:rFonts w:eastAsia="Malgun Gothic"/>
        </w:rPr>
        <w:t xml:space="preserve">  </w:t>
      </w:r>
      <w:r w:rsidR="00FC4E3D" w:rsidRPr="00FD2E33">
        <w:rPr>
          <w:rFonts w:eastAsia="Malgun Gothic"/>
        </w:rPr>
        <w:t xml:space="preserve">Jack’s vehicle continues to drives into a large shopping mall and finds a parking place in underground parking lot. With a location-based service, nearby available parking places can be precisely located with the accuracy &lt;1m. </w:t>
      </w:r>
    </w:p>
    <w:p w:rsidR="00FC4E3D" w:rsidRPr="00FD2E33" w:rsidRDefault="000842BE" w:rsidP="00FD2E33">
      <w:pPr>
        <w:pStyle w:val="B1"/>
        <w:rPr>
          <w:rFonts w:eastAsia="Malgun Gothic"/>
        </w:rPr>
      </w:pPr>
      <w:r>
        <w:rPr>
          <w:rFonts w:eastAsia="Malgun Gothic"/>
        </w:rPr>
        <w:t>5.</w:t>
      </w:r>
      <w:r w:rsidR="009A1824">
        <w:rPr>
          <w:rFonts w:eastAsia="Malgun Gothic"/>
        </w:rPr>
        <w:t xml:space="preserve">   </w:t>
      </w:r>
      <w:r w:rsidR="00FC4E3D" w:rsidRPr="00FD2E33">
        <w:rPr>
          <w:rFonts w:eastAsia="Malgun Gothic"/>
        </w:rPr>
        <w:t>When Jack walks around in the shopping mall, he can get instantaneously multimedia discounts information of specific shop pushed by 3GPP network.</w:t>
      </w:r>
    </w:p>
    <w:p w:rsidR="00FC4E3D" w:rsidRPr="00FD2E33" w:rsidRDefault="000842BE" w:rsidP="00FD2E33">
      <w:pPr>
        <w:pStyle w:val="B1"/>
        <w:rPr>
          <w:rFonts w:eastAsia="Malgun Gothic"/>
        </w:rPr>
      </w:pPr>
      <w:r>
        <w:rPr>
          <w:rFonts w:eastAsia="Malgun Gothic"/>
        </w:rPr>
        <w:lastRenderedPageBreak/>
        <w:t>6.</w:t>
      </w:r>
      <w:r w:rsidR="009A1824">
        <w:rPr>
          <w:rFonts w:eastAsia="Malgun Gothic"/>
        </w:rPr>
        <w:t xml:space="preserve">   </w:t>
      </w:r>
      <w:r w:rsidR="00FC4E3D" w:rsidRPr="00FD2E33">
        <w:rPr>
          <w:rFonts w:eastAsia="Malgun Gothic"/>
        </w:rPr>
        <w:t>After finish shopping, Jack can get his car’s precise location with the location based service. And the recommended route from his location to the car helps him find his car.</w:t>
      </w:r>
    </w:p>
    <w:p w:rsidR="00FC4E3D" w:rsidRPr="00FD2E33" w:rsidRDefault="00FC4E3D" w:rsidP="00E63306">
      <w:pPr>
        <w:rPr>
          <w:rFonts w:eastAsia="Malgun Gothic"/>
          <w:b/>
          <w:bCs/>
        </w:rPr>
      </w:pPr>
      <w:bookmarkStart w:id="3571" w:name="_Toc434174878"/>
      <w:bookmarkStart w:id="3572" w:name="_Toc436299485"/>
      <w:bookmarkStart w:id="3573" w:name="_Toc436300530"/>
      <w:bookmarkStart w:id="3574" w:name="_Toc442341146"/>
      <w:bookmarkStart w:id="3575" w:name="_Toc442345337"/>
      <w:bookmarkStart w:id="3576" w:name="_Toc442345717"/>
      <w:bookmarkStart w:id="3577" w:name="_Toc442346098"/>
      <w:bookmarkStart w:id="3578" w:name="_Toc442797578"/>
      <w:bookmarkStart w:id="3579" w:name="_Toc442800081"/>
      <w:bookmarkStart w:id="3580" w:name="_Toc442867131"/>
      <w:bookmarkStart w:id="3581" w:name="_Toc442868023"/>
      <w:bookmarkStart w:id="3582" w:name="_Toc442953958"/>
      <w:r w:rsidRPr="00FD2E33">
        <w:rPr>
          <w:rFonts w:eastAsia="Malgun Gothic"/>
          <w:b/>
          <w:bCs/>
        </w:rPr>
        <w:t>Post-conditions</w:t>
      </w:r>
      <w:bookmarkEnd w:id="3571"/>
      <w:bookmarkEnd w:id="3572"/>
      <w:bookmarkEnd w:id="3573"/>
      <w:bookmarkEnd w:id="3574"/>
      <w:bookmarkEnd w:id="3575"/>
      <w:bookmarkEnd w:id="3576"/>
      <w:bookmarkEnd w:id="3577"/>
      <w:bookmarkEnd w:id="3578"/>
      <w:bookmarkEnd w:id="3579"/>
      <w:bookmarkEnd w:id="3580"/>
      <w:bookmarkEnd w:id="3581"/>
      <w:bookmarkEnd w:id="3582"/>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3583" w:name="_Toc434174879"/>
      <w:bookmarkStart w:id="3584" w:name="_Toc436299486"/>
      <w:bookmarkStart w:id="3585" w:name="_Toc436300531"/>
      <w:bookmarkStart w:id="3586" w:name="_Toc442341147"/>
      <w:bookmarkStart w:id="3587" w:name="_Toc442345338"/>
      <w:bookmarkStart w:id="3588" w:name="_Toc442345718"/>
      <w:bookmarkStart w:id="3589" w:name="_Toc442346099"/>
      <w:bookmarkStart w:id="3590" w:name="_Toc442797579"/>
      <w:bookmarkStart w:id="3591" w:name="_Toc442800082"/>
      <w:bookmarkStart w:id="3592" w:name="_Toc442867132"/>
      <w:bookmarkStart w:id="3593" w:name="_Toc442868024"/>
      <w:bookmarkStart w:id="3594" w:name="_Toc442953959"/>
      <w:bookmarkStart w:id="3595" w:name="_Toc443316656"/>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3596" w:name="_Toc434174880"/>
      <w:bookmarkStart w:id="3597" w:name="_Toc436299487"/>
      <w:bookmarkStart w:id="3598" w:name="_Toc436300532"/>
      <w:bookmarkStart w:id="3599" w:name="_Toc442341148"/>
      <w:bookmarkStart w:id="3600" w:name="_Toc442345339"/>
      <w:bookmarkStart w:id="3601" w:name="_Toc442345719"/>
      <w:bookmarkStart w:id="3602" w:name="_Toc442346100"/>
      <w:bookmarkStart w:id="3603" w:name="_Toc442797580"/>
      <w:bookmarkStart w:id="3604" w:name="_Toc442800083"/>
      <w:bookmarkStart w:id="3605" w:name="_Toc442867133"/>
      <w:bookmarkStart w:id="3606" w:name="_Toc442868025"/>
      <w:bookmarkStart w:id="3607" w:name="_Toc442953960"/>
      <w:bookmarkStart w:id="3608" w:name="_Toc44331665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BC4650"/>
    <w:p w:rsidR="0030532D" w:rsidRDefault="0030532D" w:rsidP="0030532D">
      <w:pPr>
        <w:pStyle w:val="Heading2"/>
      </w:pPr>
      <w:bookmarkStart w:id="3609" w:name="_Toc434174881"/>
      <w:bookmarkStart w:id="3610" w:name="_Toc436299488"/>
      <w:bookmarkStart w:id="3611" w:name="_Toc436300533"/>
      <w:bookmarkStart w:id="3612" w:name="_Toc442341149"/>
      <w:bookmarkStart w:id="3613" w:name="_Toc442345340"/>
      <w:bookmarkStart w:id="3614" w:name="_Toc442345720"/>
      <w:bookmarkStart w:id="3615" w:name="_Toc442346101"/>
      <w:bookmarkStart w:id="3616" w:name="_Toc442797581"/>
      <w:bookmarkStart w:id="3617" w:name="_Toc442800084"/>
      <w:bookmarkStart w:id="3618" w:name="_Toc442867134"/>
      <w:bookmarkStart w:id="3619" w:name="_Toc442868026"/>
      <w:bookmarkStart w:id="3620" w:name="_Toc442953961"/>
      <w:bookmarkStart w:id="3621" w:name="_Toc443316658"/>
      <w:r>
        <w:t>5.</w:t>
      </w:r>
      <w:r w:rsidR="00D8374B">
        <w:t>5</w:t>
      </w:r>
      <w:r>
        <w:t>6</w:t>
      </w:r>
      <w:r>
        <w:tab/>
        <w:t>Broadcasting Support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rsidR="0030532D" w:rsidRPr="002069C0" w:rsidRDefault="0030532D" w:rsidP="0030532D">
      <w:pPr>
        <w:pStyle w:val="Heading3"/>
      </w:pPr>
      <w:bookmarkStart w:id="3622" w:name="_Toc434174882"/>
      <w:bookmarkStart w:id="3623" w:name="_Toc436299489"/>
      <w:bookmarkStart w:id="3624" w:name="_Toc436300534"/>
      <w:bookmarkStart w:id="3625" w:name="_Toc442341150"/>
      <w:bookmarkStart w:id="3626" w:name="_Toc442345341"/>
      <w:bookmarkStart w:id="3627" w:name="_Toc442345721"/>
      <w:bookmarkStart w:id="3628" w:name="_Toc442346102"/>
      <w:bookmarkStart w:id="3629" w:name="_Toc442797582"/>
      <w:bookmarkStart w:id="3630" w:name="_Toc442800085"/>
      <w:bookmarkStart w:id="3631" w:name="_Toc442867135"/>
      <w:bookmarkStart w:id="3632" w:name="_Toc442868027"/>
      <w:bookmarkStart w:id="3633" w:name="_Toc442953962"/>
      <w:bookmarkStart w:id="3634" w:name="_Toc443316659"/>
      <w:r>
        <w:t>5.</w:t>
      </w:r>
      <w:r w:rsidR="00D8374B">
        <w:t>5</w:t>
      </w:r>
      <w:r>
        <w:t>6</w:t>
      </w:r>
      <w:r w:rsidRPr="002069C0">
        <w:t>.1</w:t>
      </w:r>
      <w:r>
        <w:tab/>
      </w:r>
      <w:r w:rsidRPr="002069C0">
        <w:t>Description</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rsidR="0030532D" w:rsidRDefault="0030532D" w:rsidP="00BC4650">
      <w:r>
        <w:t>The system shall be able to support an enhanced form of MBMS that includes transmission of scheduled linear time Audio and Audio &amp;Video programmes.</w:t>
      </w:r>
    </w:p>
    <w:p w:rsidR="0030532D" w:rsidRPr="00FD2E33" w:rsidRDefault="0030532D" w:rsidP="00E63306">
      <w:pPr>
        <w:rPr>
          <w:b/>
          <w:bCs/>
        </w:rPr>
      </w:pPr>
      <w:bookmarkStart w:id="3635" w:name="_Toc434174883"/>
      <w:bookmarkStart w:id="3636" w:name="_Toc436299490"/>
      <w:bookmarkStart w:id="3637" w:name="_Toc436300535"/>
      <w:bookmarkStart w:id="3638" w:name="_Toc442341151"/>
      <w:bookmarkStart w:id="3639" w:name="_Toc442345342"/>
      <w:bookmarkStart w:id="3640" w:name="_Toc442345722"/>
      <w:bookmarkStart w:id="3641" w:name="_Toc442346103"/>
      <w:bookmarkStart w:id="3642" w:name="_Toc442797583"/>
      <w:bookmarkStart w:id="3643" w:name="_Toc442800086"/>
      <w:bookmarkStart w:id="3644" w:name="_Toc442867136"/>
      <w:bookmarkStart w:id="3645" w:name="_Toc442868028"/>
      <w:bookmarkStart w:id="3646" w:name="_Toc442953963"/>
      <w:r w:rsidRPr="00FD2E33">
        <w:rPr>
          <w:b/>
          <w:bCs/>
        </w:rPr>
        <w:t>Pre-conditions</w:t>
      </w:r>
      <w:bookmarkEnd w:id="3635"/>
      <w:bookmarkEnd w:id="3636"/>
      <w:bookmarkEnd w:id="3637"/>
      <w:bookmarkEnd w:id="3638"/>
      <w:bookmarkEnd w:id="3639"/>
      <w:bookmarkEnd w:id="3640"/>
      <w:bookmarkEnd w:id="3641"/>
      <w:bookmarkEnd w:id="3642"/>
      <w:bookmarkEnd w:id="3643"/>
      <w:bookmarkEnd w:id="3644"/>
      <w:bookmarkEnd w:id="3645"/>
      <w:bookmarkEnd w:id="3646"/>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Pr="00FD2E33" w:rsidRDefault="0030532D" w:rsidP="00E63306">
      <w:pPr>
        <w:rPr>
          <w:b/>
          <w:bCs/>
        </w:rPr>
      </w:pPr>
      <w:bookmarkStart w:id="3647" w:name="_Toc434174884"/>
      <w:bookmarkStart w:id="3648" w:name="_Toc436299491"/>
      <w:bookmarkStart w:id="3649" w:name="_Toc436300536"/>
      <w:bookmarkStart w:id="3650" w:name="_Toc442341152"/>
      <w:bookmarkStart w:id="3651" w:name="_Toc442345343"/>
      <w:bookmarkStart w:id="3652" w:name="_Toc442345723"/>
      <w:bookmarkStart w:id="3653" w:name="_Toc442346104"/>
      <w:bookmarkStart w:id="3654" w:name="_Toc442797584"/>
      <w:bookmarkStart w:id="3655" w:name="_Toc442800087"/>
      <w:bookmarkStart w:id="3656" w:name="_Toc442867137"/>
      <w:bookmarkStart w:id="3657" w:name="_Toc442868029"/>
      <w:bookmarkStart w:id="3658" w:name="_Toc442953964"/>
      <w:r w:rsidRPr="00FD2E33">
        <w:rPr>
          <w:b/>
          <w:bCs/>
        </w:rPr>
        <w:t>Service Flows</w:t>
      </w:r>
      <w:bookmarkEnd w:id="3647"/>
      <w:bookmarkEnd w:id="3648"/>
      <w:bookmarkEnd w:id="3649"/>
      <w:bookmarkEnd w:id="3650"/>
      <w:bookmarkEnd w:id="3651"/>
      <w:bookmarkEnd w:id="3652"/>
      <w:bookmarkEnd w:id="3653"/>
      <w:bookmarkEnd w:id="3654"/>
      <w:bookmarkEnd w:id="3655"/>
      <w:bookmarkEnd w:id="3656"/>
      <w:bookmarkEnd w:id="3657"/>
      <w:bookmarkEnd w:id="3658"/>
    </w:p>
    <w:p w:rsidR="0030532D" w:rsidRPr="00CD68A7" w:rsidRDefault="000842BE" w:rsidP="00FD2E33">
      <w:pPr>
        <w:pStyle w:val="B1"/>
      </w:pPr>
      <w:r>
        <w:t>1.</w:t>
      </w:r>
      <w:r w:rsidR="00CD68A7">
        <w:t xml:space="preserve">   </w:t>
      </w:r>
      <w:r w:rsidR="0030532D" w:rsidRPr="00CD68A7">
        <w:t>A 3GPP device accesses an advertised MBMS service for broadcast information via a broadcast management system.</w:t>
      </w:r>
    </w:p>
    <w:p w:rsidR="0030532D" w:rsidRPr="00CD68A7" w:rsidRDefault="000842BE" w:rsidP="00FD2E33">
      <w:pPr>
        <w:pStyle w:val="B1"/>
      </w:pPr>
      <w:r>
        <w:t>2.</w:t>
      </w:r>
      <w:r w:rsidR="00CD68A7">
        <w:t xml:space="preserve">  </w:t>
      </w:r>
      <w:r w:rsidR="0030532D" w:rsidRPr="00CD68A7">
        <w:t>The mobile downloads the 3GPP resource group nomination (e.g. a channel code) for the cell that they are camped on for this broadcast channel from the broadcast management system.</w:t>
      </w:r>
    </w:p>
    <w:p w:rsidR="0030532D" w:rsidRPr="00CD68A7" w:rsidRDefault="000842BE" w:rsidP="00FD2E33">
      <w:pPr>
        <w:pStyle w:val="B1"/>
      </w:pPr>
      <w:r>
        <w:t>3.</w:t>
      </w:r>
      <w:r w:rsidR="00CD68A7">
        <w:t xml:space="preserve">  </w:t>
      </w:r>
      <w:r w:rsidR="0030532D" w:rsidRPr="00CD68A7">
        <w:t>The User keys in the channel code and starts receiving the broadcast channel subject to any authorisation.</w:t>
      </w:r>
    </w:p>
    <w:p w:rsidR="0030532D" w:rsidRPr="00FD2E33" w:rsidRDefault="0030532D" w:rsidP="00FD2E33">
      <w:pPr>
        <w:rPr>
          <w:b/>
          <w:bCs/>
        </w:rPr>
      </w:pPr>
      <w:bookmarkStart w:id="3659" w:name="_Toc434174885"/>
      <w:bookmarkStart w:id="3660" w:name="_Toc436299492"/>
      <w:bookmarkStart w:id="3661" w:name="_Toc436300537"/>
      <w:bookmarkStart w:id="3662" w:name="_Toc442341153"/>
      <w:bookmarkStart w:id="3663" w:name="_Toc442345344"/>
      <w:bookmarkStart w:id="3664" w:name="_Toc442345724"/>
      <w:bookmarkStart w:id="3665" w:name="_Toc442346105"/>
      <w:bookmarkStart w:id="3666" w:name="_Toc442797585"/>
      <w:bookmarkStart w:id="3667" w:name="_Toc442800088"/>
      <w:bookmarkStart w:id="3668" w:name="_Toc442867138"/>
      <w:bookmarkStart w:id="3669" w:name="_Toc442868030"/>
      <w:bookmarkStart w:id="3670" w:name="_Toc442953965"/>
      <w:r w:rsidRPr="00FD2E33">
        <w:rPr>
          <w:b/>
          <w:bCs/>
        </w:rPr>
        <w:t>Post-conditions</w:t>
      </w:r>
      <w:bookmarkEnd w:id="3659"/>
      <w:bookmarkEnd w:id="3660"/>
      <w:bookmarkEnd w:id="3661"/>
      <w:bookmarkEnd w:id="3662"/>
      <w:bookmarkEnd w:id="3663"/>
      <w:bookmarkEnd w:id="3664"/>
      <w:bookmarkEnd w:id="3665"/>
      <w:bookmarkEnd w:id="3666"/>
      <w:bookmarkEnd w:id="3667"/>
      <w:bookmarkEnd w:id="3668"/>
      <w:bookmarkEnd w:id="3669"/>
      <w:bookmarkEnd w:id="3670"/>
    </w:p>
    <w:p w:rsidR="007211F6" w:rsidRDefault="007211F6" w:rsidP="00FD2E33">
      <w:r>
        <w:t>Void.</w:t>
      </w:r>
    </w:p>
    <w:p w:rsidR="0030532D" w:rsidRDefault="0030532D" w:rsidP="0030532D">
      <w:pPr>
        <w:pStyle w:val="Heading3"/>
      </w:pPr>
      <w:bookmarkStart w:id="3671" w:name="_Toc434174886"/>
      <w:bookmarkStart w:id="3672" w:name="_Toc436299493"/>
      <w:bookmarkStart w:id="3673" w:name="_Toc436300538"/>
      <w:bookmarkStart w:id="3674" w:name="_Toc442341154"/>
      <w:bookmarkStart w:id="3675" w:name="_Toc442345345"/>
      <w:bookmarkStart w:id="3676" w:name="_Toc442345725"/>
      <w:bookmarkStart w:id="3677" w:name="_Toc442346106"/>
      <w:bookmarkStart w:id="3678" w:name="_Toc442867139"/>
      <w:bookmarkStart w:id="3679" w:name="_Toc442953966"/>
      <w:bookmarkStart w:id="3680" w:name="_Toc443316660"/>
      <w:r>
        <w:t>5.</w:t>
      </w:r>
      <w:r w:rsidR="00D8374B">
        <w:t>5</w:t>
      </w:r>
      <w:r>
        <w:t>6.</w:t>
      </w:r>
      <w:r w:rsidR="00D8374B">
        <w:t>2</w:t>
      </w:r>
      <w:r>
        <w:tab/>
      </w:r>
      <w:r w:rsidRPr="00E06C59">
        <w:t>Potential Impacts or Interactions with Existing Services/Features</w:t>
      </w:r>
      <w:bookmarkEnd w:id="3671"/>
      <w:bookmarkEnd w:id="3672"/>
      <w:bookmarkEnd w:id="3673"/>
      <w:bookmarkEnd w:id="3674"/>
      <w:bookmarkEnd w:id="3675"/>
      <w:bookmarkEnd w:id="3676"/>
      <w:bookmarkEnd w:id="3677"/>
      <w:bookmarkEnd w:id="3678"/>
      <w:bookmarkEnd w:id="3679"/>
      <w:bookmarkEnd w:id="3680"/>
    </w:p>
    <w:p w:rsidR="00D8374B" w:rsidRPr="00D8374B" w:rsidRDefault="00E82292" w:rsidP="00D8374B">
      <w:r>
        <w:t>Void.</w:t>
      </w:r>
    </w:p>
    <w:p w:rsidR="0030532D" w:rsidRDefault="0030532D" w:rsidP="0030532D">
      <w:pPr>
        <w:pStyle w:val="Heading3"/>
      </w:pPr>
      <w:bookmarkStart w:id="3681" w:name="_Toc434174887"/>
      <w:bookmarkStart w:id="3682" w:name="_Toc436299494"/>
      <w:bookmarkStart w:id="3683" w:name="_Toc436300539"/>
      <w:bookmarkStart w:id="3684" w:name="_Toc442341155"/>
      <w:bookmarkStart w:id="3685" w:name="_Toc442345346"/>
      <w:bookmarkStart w:id="3686" w:name="_Toc442345726"/>
      <w:bookmarkStart w:id="3687" w:name="_Toc442346107"/>
      <w:bookmarkStart w:id="3688" w:name="_Toc442797586"/>
      <w:bookmarkStart w:id="3689" w:name="_Toc442800089"/>
      <w:bookmarkStart w:id="3690" w:name="_Toc442867140"/>
      <w:bookmarkStart w:id="3691" w:name="_Toc442868031"/>
      <w:bookmarkStart w:id="3692" w:name="_Toc442953967"/>
      <w:bookmarkStart w:id="3693" w:name="_Toc443316661"/>
      <w:r>
        <w:t>5.</w:t>
      </w:r>
      <w:r w:rsidR="00D8374B">
        <w:t>5</w:t>
      </w:r>
      <w:r>
        <w:t>6.</w:t>
      </w:r>
      <w:r w:rsidR="00D8374B">
        <w:t>3</w:t>
      </w:r>
      <w:r>
        <w:tab/>
        <w:t>Potential Service Requirements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rsidR="0030532D" w:rsidRDefault="0030532D" w:rsidP="0030532D">
      <w:r>
        <w:t>The 3GPP system shall support an interface from external Broadcasters’ management systems.</w:t>
      </w:r>
    </w:p>
    <w:p w:rsidR="0030532D" w:rsidRDefault="0030532D" w:rsidP="00BC4650">
      <w:r>
        <w:t>The 3GPP system shall be able to reserve groups of resources for Broadcast channels</w:t>
      </w:r>
    </w:p>
    <w:p w:rsidR="0030532D" w:rsidRDefault="0030532D" w:rsidP="0030532D">
      <w:r>
        <w:lastRenderedPageBreak/>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Pr="004C6FE0" w:rsidRDefault="0030532D" w:rsidP="008C3B86">
      <w:pPr>
        <w:pStyle w:val="NO"/>
      </w:pPr>
      <w:r w:rsidRPr="008C3B86">
        <w:t>N</w:t>
      </w:r>
      <w:r w:rsidR="00A70C09" w:rsidRPr="008C3B86">
        <w:t>OTE</w:t>
      </w:r>
      <w:r w:rsidRPr="008C3B86">
        <w:t>:</w:t>
      </w:r>
      <w:r w:rsidR="00941972" w:rsidRPr="000842BE">
        <w:tab/>
      </w:r>
      <w:r w:rsidRPr="008C3B86">
        <w:t>UHD: 3840 x 2160, 50FPS, AVC ~300Mbit/s</w:t>
      </w:r>
      <w:r w:rsidR="00A70C09" w:rsidRPr="008C3B86">
        <w:t xml:space="preserve">, </w:t>
      </w:r>
      <w:r w:rsidRPr="008C3B86">
        <w:t xml:space="preserve">UHD: 3840 x 2160, 50FPS, HEVC ~ </w:t>
      </w:r>
      <w:r w:rsidRPr="004C6FE0">
        <w:t>150Mbit/s</w:t>
      </w:r>
    </w:p>
    <w:p w:rsidR="0030532D" w:rsidRDefault="0030532D" w:rsidP="0030532D"/>
    <w:p w:rsidR="00776C0B" w:rsidRDefault="00776C0B" w:rsidP="00776C0B">
      <w:pPr>
        <w:pStyle w:val="Heading2"/>
      </w:pPr>
      <w:bookmarkStart w:id="3694" w:name="_Toc434174888"/>
      <w:bookmarkStart w:id="3695" w:name="_Toc436299495"/>
      <w:bookmarkStart w:id="3696" w:name="_Toc436300540"/>
      <w:bookmarkStart w:id="3697" w:name="_Toc442341156"/>
      <w:bookmarkStart w:id="3698" w:name="_Toc442345347"/>
      <w:bookmarkStart w:id="3699" w:name="_Toc442345727"/>
      <w:bookmarkStart w:id="3700" w:name="_Toc442346108"/>
      <w:bookmarkStart w:id="3701" w:name="_Toc442797587"/>
      <w:bookmarkStart w:id="3702" w:name="_Toc442800090"/>
      <w:bookmarkStart w:id="3703" w:name="_Toc442867141"/>
      <w:bookmarkStart w:id="3704" w:name="_Toc442868032"/>
      <w:bookmarkStart w:id="3705" w:name="_Toc442953968"/>
      <w:bookmarkStart w:id="3706" w:name="_Toc443316662"/>
      <w:r>
        <w:t>5.</w:t>
      </w:r>
      <w:r w:rsidR="00A70C09">
        <w:t>5</w:t>
      </w:r>
      <w:r>
        <w:t>7</w:t>
      </w:r>
      <w:r>
        <w:tab/>
        <w:t>Ad-Hoc Broadcasting</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rsidR="00776C0B" w:rsidRPr="002069C0" w:rsidRDefault="00776C0B" w:rsidP="00776C0B">
      <w:pPr>
        <w:pStyle w:val="Heading3"/>
      </w:pPr>
      <w:bookmarkStart w:id="3707" w:name="_Toc434174889"/>
      <w:bookmarkStart w:id="3708" w:name="_Toc436299496"/>
      <w:bookmarkStart w:id="3709" w:name="_Toc436300541"/>
      <w:bookmarkStart w:id="3710" w:name="_Toc442341157"/>
      <w:bookmarkStart w:id="3711" w:name="_Toc442345348"/>
      <w:bookmarkStart w:id="3712" w:name="_Toc442345728"/>
      <w:bookmarkStart w:id="3713" w:name="_Toc442346109"/>
      <w:bookmarkStart w:id="3714" w:name="_Toc442797588"/>
      <w:bookmarkStart w:id="3715" w:name="_Toc442800091"/>
      <w:bookmarkStart w:id="3716" w:name="_Toc442867142"/>
      <w:bookmarkStart w:id="3717" w:name="_Toc442868033"/>
      <w:bookmarkStart w:id="3718" w:name="_Toc442953969"/>
      <w:bookmarkStart w:id="3719" w:name="_Toc443316663"/>
      <w:r>
        <w:t>5.</w:t>
      </w:r>
      <w:r w:rsidR="00A70C09">
        <w:t>5</w:t>
      </w:r>
      <w:r>
        <w:t>7</w:t>
      </w:r>
      <w:r w:rsidRPr="002069C0">
        <w:t>.1</w:t>
      </w:r>
      <w:r>
        <w:tab/>
      </w:r>
      <w:r w:rsidRPr="002069C0">
        <w:t>Description</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rsidR="00776C0B" w:rsidRDefault="00776C0B" w:rsidP="00BC4650">
      <w:r>
        <w:t xml:space="preserve">MBMS and </w:t>
      </w:r>
      <w:proofErr w:type="spellStart"/>
      <w:r>
        <w:t>eMBMS</w:t>
      </w:r>
      <w:proofErr w:type="spellEnd"/>
      <w:r>
        <w:t xml:space="preserve">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Pr="00FD2E33" w:rsidRDefault="00776C0B" w:rsidP="00E63306">
      <w:pPr>
        <w:rPr>
          <w:b/>
          <w:bCs/>
        </w:rPr>
      </w:pPr>
      <w:bookmarkStart w:id="3720" w:name="_Toc434174890"/>
      <w:bookmarkStart w:id="3721" w:name="_Toc436299497"/>
      <w:bookmarkStart w:id="3722" w:name="_Toc436300542"/>
      <w:bookmarkStart w:id="3723" w:name="_Toc442341158"/>
      <w:bookmarkStart w:id="3724" w:name="_Toc442345349"/>
      <w:bookmarkStart w:id="3725" w:name="_Toc442345729"/>
      <w:bookmarkStart w:id="3726" w:name="_Toc442346110"/>
      <w:bookmarkStart w:id="3727" w:name="_Toc442797589"/>
      <w:bookmarkStart w:id="3728" w:name="_Toc442800092"/>
      <w:bookmarkStart w:id="3729" w:name="_Toc442867143"/>
      <w:bookmarkStart w:id="3730" w:name="_Toc442868034"/>
      <w:bookmarkStart w:id="3731" w:name="_Toc442953970"/>
      <w:r w:rsidRPr="00FD2E33">
        <w:rPr>
          <w:b/>
          <w:bCs/>
        </w:rPr>
        <w:t>Pre-conditions</w:t>
      </w:r>
      <w:bookmarkEnd w:id="3720"/>
      <w:bookmarkEnd w:id="3721"/>
      <w:bookmarkEnd w:id="3722"/>
      <w:bookmarkEnd w:id="3723"/>
      <w:bookmarkEnd w:id="3724"/>
      <w:bookmarkEnd w:id="3725"/>
      <w:bookmarkEnd w:id="3726"/>
      <w:bookmarkEnd w:id="3727"/>
      <w:bookmarkEnd w:id="3728"/>
      <w:bookmarkEnd w:id="3729"/>
      <w:bookmarkEnd w:id="3730"/>
      <w:bookmarkEnd w:id="3731"/>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Pr="00FD2E33" w:rsidRDefault="00A70C09" w:rsidP="00E63306">
      <w:pPr>
        <w:rPr>
          <w:b/>
          <w:bCs/>
        </w:rPr>
      </w:pPr>
      <w:bookmarkStart w:id="3732" w:name="_Toc434174891"/>
      <w:bookmarkStart w:id="3733" w:name="_Toc436299498"/>
      <w:bookmarkStart w:id="3734" w:name="_Toc436300543"/>
      <w:bookmarkStart w:id="3735" w:name="_Toc442341159"/>
      <w:bookmarkStart w:id="3736" w:name="_Toc442345350"/>
      <w:bookmarkStart w:id="3737" w:name="_Toc442345730"/>
      <w:bookmarkStart w:id="3738" w:name="_Toc442346111"/>
      <w:bookmarkStart w:id="3739" w:name="_Toc442797590"/>
      <w:bookmarkStart w:id="3740" w:name="_Toc442800093"/>
      <w:bookmarkStart w:id="3741" w:name="_Toc442867144"/>
      <w:bookmarkStart w:id="3742" w:name="_Toc442868035"/>
      <w:bookmarkStart w:id="3743" w:name="_Toc442953971"/>
      <w:bookmarkStart w:id="3744" w:name="_Toc417084615"/>
      <w:r w:rsidRPr="00FD2E33">
        <w:rPr>
          <w:b/>
          <w:bCs/>
        </w:rPr>
        <w:t>Service Flows</w:t>
      </w:r>
      <w:bookmarkEnd w:id="3732"/>
      <w:bookmarkEnd w:id="3733"/>
      <w:bookmarkEnd w:id="3734"/>
      <w:bookmarkEnd w:id="3735"/>
      <w:bookmarkEnd w:id="3736"/>
      <w:bookmarkEnd w:id="3737"/>
      <w:bookmarkEnd w:id="3738"/>
      <w:bookmarkEnd w:id="3739"/>
      <w:bookmarkEnd w:id="3740"/>
      <w:bookmarkEnd w:id="3741"/>
      <w:bookmarkEnd w:id="3742"/>
      <w:bookmarkEnd w:id="3743"/>
    </w:p>
    <w:p w:rsidR="00A70C09" w:rsidRPr="00526545" w:rsidRDefault="000842BE" w:rsidP="00FD2E33">
      <w:pPr>
        <w:pStyle w:val="B1"/>
      </w:pPr>
      <w:r>
        <w:t>1.</w:t>
      </w:r>
      <w:r w:rsidR="00526545">
        <w:t xml:space="preserve">  </w:t>
      </w:r>
      <w:r w:rsidR="00A70C09" w:rsidRPr="00526545">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Pr="00526545" w:rsidRDefault="000842BE" w:rsidP="00FD2E33">
      <w:pPr>
        <w:pStyle w:val="B1"/>
      </w:pPr>
      <w:r>
        <w:t>2.</w:t>
      </w:r>
      <w:r w:rsidR="00526545">
        <w:t xml:space="preserve">  </w:t>
      </w:r>
      <w:r w:rsidR="00A70C09" w:rsidRPr="00526545">
        <w:t>Alternatively the broadcast requester may be another type of device that is fixed connected to the internet and has access to the broadcast request management system.</w:t>
      </w:r>
    </w:p>
    <w:p w:rsidR="00A70C09" w:rsidRPr="00526545" w:rsidRDefault="000842BE" w:rsidP="00FD2E33">
      <w:pPr>
        <w:pStyle w:val="B1"/>
      </w:pPr>
      <w:r>
        <w:t>3.</w:t>
      </w:r>
      <w:r w:rsidR="00526545">
        <w:t xml:space="preserve">  </w:t>
      </w:r>
      <w:r w:rsidR="00A70C09" w:rsidRPr="00526545">
        <w:t>The Ad-Hoc-MBMS application is operated by a host machine or sub-system which has a new interface towards the 3GPP system to make a request for ad-hoc resources for broadcasting the content. (N.B: this service could be chargeable).</w:t>
      </w:r>
    </w:p>
    <w:p w:rsidR="00A70C09" w:rsidRPr="00526545" w:rsidRDefault="000842BE" w:rsidP="00FD2E33">
      <w:pPr>
        <w:pStyle w:val="B1"/>
      </w:pPr>
      <w:r>
        <w:lastRenderedPageBreak/>
        <w:t>4.</w:t>
      </w:r>
      <w:r w:rsidR="00526545">
        <w:t xml:space="preserve">  </w:t>
      </w:r>
      <w:r w:rsidR="00A70C09" w:rsidRPr="00526545">
        <w:t>The operator network element responsible for ad-hoc broadcast requests responds to the broadcaster request and if possible allocates local resources scheduled at a future time to broadcast the content as a ‘broadcast opportunity window’.</w:t>
      </w:r>
    </w:p>
    <w:p w:rsidR="00A70C09" w:rsidRPr="00526545" w:rsidRDefault="000842BE" w:rsidP="00FD2E33">
      <w:pPr>
        <w:pStyle w:val="B1"/>
      </w:pPr>
      <w:r>
        <w:t>5.</w:t>
      </w:r>
      <w:r w:rsidR="00526545">
        <w:t xml:space="preserve">  </w:t>
      </w:r>
      <w:r w:rsidR="00A70C09" w:rsidRPr="00526545">
        <w:t>The broadcast requester accepts the opportunity and the operator network element schedules MBMS resources for a given area scope specified in the original request.</w:t>
      </w:r>
    </w:p>
    <w:p w:rsidR="00A70C09" w:rsidRPr="00526545" w:rsidRDefault="000842BE" w:rsidP="00FD2E33">
      <w:pPr>
        <w:pStyle w:val="B1"/>
      </w:pPr>
      <w:r>
        <w:t>6.</w:t>
      </w:r>
      <w:r w:rsidR="00526545">
        <w:t xml:space="preserve">  </w:t>
      </w:r>
      <w:r w:rsidR="00A70C09" w:rsidRPr="00526545">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Pr="00526545" w:rsidRDefault="000842BE" w:rsidP="00FD2E33">
      <w:pPr>
        <w:pStyle w:val="B1"/>
      </w:pPr>
      <w:r>
        <w:t>7.</w:t>
      </w:r>
      <w:r w:rsidR="00526545">
        <w:t xml:space="preserve">  </w:t>
      </w:r>
      <w:r w:rsidR="00A70C09" w:rsidRPr="00526545">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Pr="00526545" w:rsidRDefault="000842BE" w:rsidP="00FD2E33">
      <w:pPr>
        <w:pStyle w:val="B1"/>
      </w:pPr>
      <w:r>
        <w:t>8.</w:t>
      </w:r>
      <w:r w:rsidR="00526545">
        <w:t xml:space="preserve">  </w:t>
      </w:r>
      <w:r w:rsidR="00A70C09" w:rsidRPr="00526545">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Pr="00FD2E33" w:rsidRDefault="00A70C09" w:rsidP="00E63306">
      <w:pPr>
        <w:rPr>
          <w:b/>
          <w:bCs/>
        </w:rPr>
      </w:pPr>
      <w:bookmarkStart w:id="3745" w:name="_Toc434174892"/>
      <w:bookmarkStart w:id="3746" w:name="_Toc436299499"/>
      <w:bookmarkStart w:id="3747" w:name="_Toc436300544"/>
      <w:bookmarkStart w:id="3748" w:name="_Toc442341160"/>
      <w:bookmarkStart w:id="3749" w:name="_Toc442345351"/>
      <w:bookmarkStart w:id="3750" w:name="_Toc442345731"/>
      <w:bookmarkStart w:id="3751" w:name="_Toc442346112"/>
      <w:bookmarkStart w:id="3752" w:name="_Toc442797591"/>
      <w:bookmarkStart w:id="3753" w:name="_Toc442800094"/>
      <w:bookmarkStart w:id="3754" w:name="_Toc442867145"/>
      <w:bookmarkStart w:id="3755" w:name="_Toc442868036"/>
      <w:bookmarkStart w:id="3756" w:name="_Toc442953972"/>
      <w:r w:rsidRPr="00FD2E33">
        <w:rPr>
          <w:b/>
          <w:bCs/>
        </w:rPr>
        <w:t>Post-conditions</w:t>
      </w:r>
      <w:bookmarkEnd w:id="3745"/>
      <w:bookmarkEnd w:id="3746"/>
      <w:bookmarkEnd w:id="3747"/>
      <w:bookmarkEnd w:id="3748"/>
      <w:bookmarkEnd w:id="3749"/>
      <w:bookmarkEnd w:id="3750"/>
      <w:bookmarkEnd w:id="3751"/>
      <w:bookmarkEnd w:id="3752"/>
      <w:bookmarkEnd w:id="3753"/>
      <w:bookmarkEnd w:id="3754"/>
      <w:bookmarkEnd w:id="3755"/>
      <w:bookmarkEnd w:id="3756"/>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3757" w:name="_Toc434174893"/>
      <w:bookmarkStart w:id="3758" w:name="_Toc436299500"/>
      <w:bookmarkStart w:id="3759" w:name="_Toc436300545"/>
      <w:bookmarkStart w:id="3760" w:name="_Toc442341161"/>
      <w:bookmarkStart w:id="3761" w:name="_Toc442345352"/>
      <w:bookmarkStart w:id="3762" w:name="_Toc442345732"/>
      <w:bookmarkStart w:id="3763" w:name="_Toc442346113"/>
      <w:bookmarkStart w:id="3764" w:name="_Toc442867146"/>
      <w:bookmarkStart w:id="3765" w:name="_Toc442953973"/>
      <w:bookmarkStart w:id="3766" w:name="_Toc443316664"/>
      <w:r>
        <w:t>5.57.2</w:t>
      </w:r>
      <w:r>
        <w:tab/>
      </w:r>
      <w:r w:rsidRPr="00E06C59">
        <w:t>Potential Impacts or Interactions with Existing Services/Features</w:t>
      </w:r>
      <w:bookmarkEnd w:id="3757"/>
      <w:bookmarkEnd w:id="3758"/>
      <w:bookmarkEnd w:id="3759"/>
      <w:bookmarkEnd w:id="3760"/>
      <w:bookmarkEnd w:id="3761"/>
      <w:bookmarkEnd w:id="3762"/>
      <w:bookmarkEnd w:id="3763"/>
      <w:bookmarkEnd w:id="3764"/>
      <w:bookmarkEnd w:id="3765"/>
      <w:bookmarkEnd w:id="3766"/>
    </w:p>
    <w:p w:rsidR="00A70C09" w:rsidRPr="00F12921" w:rsidRDefault="00E82292" w:rsidP="00FD2E33">
      <w:r>
        <w:t>Void.</w:t>
      </w:r>
    </w:p>
    <w:p w:rsidR="00A70C09" w:rsidRDefault="00A70C09" w:rsidP="00A70C09">
      <w:pPr>
        <w:pStyle w:val="Heading3"/>
      </w:pPr>
      <w:bookmarkStart w:id="3767" w:name="_Toc434174894"/>
      <w:bookmarkStart w:id="3768" w:name="_Toc436299501"/>
      <w:bookmarkStart w:id="3769" w:name="_Toc436300546"/>
      <w:bookmarkStart w:id="3770" w:name="_Toc442341162"/>
      <w:bookmarkStart w:id="3771" w:name="_Toc442345353"/>
      <w:bookmarkStart w:id="3772" w:name="_Toc442345733"/>
      <w:bookmarkStart w:id="3773" w:name="_Toc442346114"/>
      <w:bookmarkStart w:id="3774" w:name="_Toc442797592"/>
      <w:bookmarkStart w:id="3775" w:name="_Toc442800095"/>
      <w:bookmarkStart w:id="3776" w:name="_Toc442867147"/>
      <w:bookmarkStart w:id="3777" w:name="_Toc442868037"/>
      <w:bookmarkStart w:id="3778" w:name="_Toc442953974"/>
      <w:bookmarkStart w:id="3779" w:name="_Toc443316665"/>
      <w:r>
        <w:t>5.57.3</w:t>
      </w:r>
      <w:r>
        <w:tab/>
        <w:t>Potential Service Requirements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3780" w:name="_Toc434174895"/>
      <w:bookmarkStart w:id="3781" w:name="_Toc436299502"/>
      <w:bookmarkStart w:id="3782" w:name="_Toc436300547"/>
      <w:bookmarkStart w:id="3783" w:name="_Toc442341163"/>
      <w:bookmarkStart w:id="3784" w:name="_Toc442345354"/>
      <w:bookmarkStart w:id="3785" w:name="_Toc442345734"/>
      <w:bookmarkStart w:id="3786" w:name="_Toc442346115"/>
      <w:bookmarkStart w:id="3787" w:name="_Toc442797593"/>
      <w:bookmarkStart w:id="3788" w:name="_Toc442800096"/>
      <w:bookmarkStart w:id="3789" w:name="_Toc442867148"/>
      <w:bookmarkStart w:id="3790" w:name="_Toc442868038"/>
      <w:bookmarkStart w:id="3791" w:name="_Toc442953975"/>
      <w:bookmarkStart w:id="3792" w:name="_Toc443316666"/>
      <w:r>
        <w:rPr>
          <w:rFonts w:hint="eastAsia"/>
          <w:lang w:eastAsia="ko-KR"/>
        </w:rPr>
        <w:t>5</w:t>
      </w:r>
      <w:r>
        <w:t>.5</w:t>
      </w:r>
      <w:r>
        <w:rPr>
          <w:rFonts w:eastAsia="SimSun"/>
          <w:lang w:eastAsia="zh-CN"/>
        </w:rPr>
        <w:t>8</w:t>
      </w:r>
      <w:r w:rsidRPr="00235394">
        <w:tab/>
      </w:r>
      <w:r w:rsidRPr="00BB7CD6">
        <w:rPr>
          <w:rFonts w:eastAsia="Malgun Gothic" w:hint="eastAsia"/>
          <w:lang w:eastAsia="ko-KR"/>
        </w:rPr>
        <w:t>Green Radio</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rsidR="00A70C09" w:rsidRPr="00D42B5A" w:rsidRDefault="00A70C09" w:rsidP="00A70C09">
      <w:pPr>
        <w:pStyle w:val="Heading3"/>
      </w:pPr>
      <w:bookmarkStart w:id="3793" w:name="_Toc434174896"/>
      <w:bookmarkStart w:id="3794" w:name="_Toc436299503"/>
      <w:bookmarkStart w:id="3795" w:name="_Toc436300548"/>
      <w:bookmarkStart w:id="3796" w:name="_Toc442341164"/>
      <w:bookmarkStart w:id="3797" w:name="_Toc442345355"/>
      <w:bookmarkStart w:id="3798" w:name="_Toc442345735"/>
      <w:bookmarkStart w:id="3799" w:name="_Toc442346116"/>
      <w:bookmarkStart w:id="3800" w:name="_Toc442797594"/>
      <w:bookmarkStart w:id="3801" w:name="_Toc442800097"/>
      <w:bookmarkStart w:id="3802" w:name="_Toc442867149"/>
      <w:bookmarkStart w:id="3803" w:name="_Toc442868039"/>
      <w:bookmarkStart w:id="3804" w:name="_Toc442953976"/>
      <w:bookmarkStart w:id="3805" w:name="_Toc443316667"/>
      <w:r>
        <w:rPr>
          <w:rFonts w:hint="eastAsia"/>
          <w:lang w:eastAsia="ko-KR"/>
        </w:rPr>
        <w:t>5</w:t>
      </w:r>
      <w:r w:rsidRPr="00D42B5A">
        <w:t>.</w:t>
      </w:r>
      <w:r>
        <w:t>5</w:t>
      </w:r>
      <w:r>
        <w:rPr>
          <w:rFonts w:eastAsia="SimSun"/>
          <w:lang w:eastAsia="zh-CN"/>
        </w:rPr>
        <w:t>8</w:t>
      </w:r>
      <w:r w:rsidRPr="00D42B5A">
        <w:t>.1</w:t>
      </w:r>
      <w:r w:rsidRPr="00D42B5A">
        <w:tab/>
        <w:t>Description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w:t>
      </w:r>
      <w:proofErr w:type="gramStart"/>
      <w:r>
        <w:rPr>
          <w:rFonts w:eastAsia="Malgun Gothic" w:hint="eastAsia"/>
          <w:lang w:eastAsia="ko-KR"/>
        </w:rPr>
        <w:t>network</w:t>
      </w:r>
      <w:proofErr w:type="gramEnd"/>
      <w:r>
        <w:rPr>
          <w:rFonts w:eastAsia="Malgun Gothic" w:hint="eastAsia"/>
          <w:lang w:eastAsia="ko-KR"/>
        </w:rPr>
        <w:t xml:space="preserve"> is likely to utilize higher spectrum compared to legacy 3GPP networks including </w:t>
      </w:r>
      <w:proofErr w:type="spellStart"/>
      <w:r>
        <w:rPr>
          <w:rFonts w:eastAsia="Malgun Gothic" w:hint="eastAsia"/>
          <w:lang w:eastAsia="ko-KR"/>
        </w:rPr>
        <w:t>mmWave</w:t>
      </w:r>
      <w:proofErr w:type="spellEnd"/>
      <w:r>
        <w:rPr>
          <w:rFonts w:eastAsia="Malgun Gothic" w:hint="eastAsia"/>
          <w:lang w:eastAsia="ko-KR"/>
        </w:rPr>
        <w:t>,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3806" w:name="_Toc434174897"/>
      <w:bookmarkStart w:id="3807" w:name="_Toc436299504"/>
      <w:bookmarkStart w:id="3808" w:name="_Toc436300549"/>
      <w:bookmarkStart w:id="3809" w:name="_Toc442341165"/>
      <w:bookmarkStart w:id="3810" w:name="_Toc442345356"/>
      <w:bookmarkStart w:id="3811" w:name="_Toc442345736"/>
      <w:bookmarkStart w:id="3812" w:name="_Toc442346117"/>
      <w:bookmarkStart w:id="3813" w:name="_Toc442797595"/>
      <w:bookmarkStart w:id="3814" w:name="_Toc442800098"/>
      <w:bookmarkStart w:id="3815" w:name="_Toc442867150"/>
      <w:bookmarkStart w:id="3816" w:name="_Toc442868040"/>
      <w:bookmarkStart w:id="3817" w:name="_Toc442953977"/>
      <w:bookmarkStart w:id="3818" w:name="_Toc443316668"/>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F93CD8">
      <w:pPr>
        <w:pStyle w:val="Heading3"/>
        <w:rPr>
          <w:rFonts w:eastAsia="Malgun Gothic"/>
          <w:lang w:eastAsia="ko-KR"/>
        </w:rPr>
      </w:pPr>
      <w:bookmarkStart w:id="3819" w:name="_Toc434174898"/>
      <w:bookmarkStart w:id="3820" w:name="_Toc436299505"/>
      <w:bookmarkStart w:id="3821" w:name="_Toc436300550"/>
      <w:bookmarkStart w:id="3822" w:name="_Toc442341166"/>
      <w:bookmarkStart w:id="3823" w:name="_Toc442345357"/>
      <w:bookmarkStart w:id="3824" w:name="_Toc442345737"/>
      <w:bookmarkStart w:id="3825" w:name="_Toc442346118"/>
      <w:bookmarkStart w:id="3826" w:name="_Toc442867151"/>
      <w:bookmarkStart w:id="3827" w:name="_Toc442868041"/>
      <w:bookmarkStart w:id="3828" w:name="_Toc442953978"/>
      <w:bookmarkStart w:id="3829" w:name="_Toc443316669"/>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3819"/>
      <w:bookmarkEnd w:id="3820"/>
      <w:bookmarkEnd w:id="3821"/>
      <w:bookmarkEnd w:id="3822"/>
      <w:bookmarkEnd w:id="3823"/>
      <w:bookmarkEnd w:id="3824"/>
      <w:bookmarkEnd w:id="3825"/>
      <w:bookmarkEnd w:id="3826"/>
      <w:bookmarkEnd w:id="3827"/>
      <w:bookmarkEnd w:id="3828"/>
      <w:bookmarkEnd w:id="3829"/>
    </w:p>
    <w:p w:rsidR="00F61F8B" w:rsidRDefault="00E82292" w:rsidP="00FD2E33">
      <w:pPr>
        <w:rPr>
          <w:rFonts w:eastAsia="Malgun Gothic"/>
          <w:lang w:eastAsia="ko-KR"/>
        </w:rPr>
      </w:pPr>
      <w:r>
        <w:rPr>
          <w:rFonts w:eastAsia="Malgun Gothic"/>
          <w:lang w:eastAsia="ko-KR"/>
        </w:rPr>
        <w:t>Void.</w:t>
      </w:r>
    </w:p>
    <w:p w:rsidR="00E82292" w:rsidRDefault="00E82292" w:rsidP="00FD2E33">
      <w:pPr>
        <w:rPr>
          <w:rFonts w:eastAsia="Malgun Gothic"/>
          <w:lang w:eastAsia="ko-KR"/>
        </w:rPr>
      </w:pPr>
    </w:p>
    <w:p w:rsidR="00566331" w:rsidRPr="00566331" w:rsidRDefault="00566331" w:rsidP="00B0107C">
      <w:pPr>
        <w:pStyle w:val="Heading2"/>
      </w:pPr>
      <w:bookmarkStart w:id="3830" w:name="_Toc434174899"/>
      <w:bookmarkStart w:id="3831" w:name="_Toc436299506"/>
      <w:bookmarkStart w:id="3832" w:name="_Toc436300551"/>
      <w:bookmarkStart w:id="3833" w:name="_Toc442341167"/>
      <w:bookmarkStart w:id="3834" w:name="_Toc442345358"/>
      <w:bookmarkStart w:id="3835" w:name="_Toc442345738"/>
      <w:bookmarkStart w:id="3836" w:name="_Toc442346119"/>
      <w:bookmarkStart w:id="3837" w:name="_Toc442797596"/>
      <w:bookmarkStart w:id="3838" w:name="_Toc442800099"/>
      <w:bookmarkStart w:id="3839" w:name="_Toc442867152"/>
      <w:bookmarkStart w:id="3840" w:name="_Toc442868042"/>
      <w:bookmarkStart w:id="3841" w:name="_Toc442953979"/>
      <w:bookmarkStart w:id="3842" w:name="_Toc443316670"/>
      <w:r>
        <w:lastRenderedPageBreak/>
        <w:t>5.59</w:t>
      </w:r>
      <w:r w:rsidRPr="00566331">
        <w:tab/>
        <w:t>Massive Internet of Things M2M and device identification</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rsidR="00566331" w:rsidRPr="00566331" w:rsidRDefault="00566331" w:rsidP="00B0107C">
      <w:pPr>
        <w:pStyle w:val="Heading3"/>
      </w:pPr>
      <w:bookmarkStart w:id="3843" w:name="_Toc434174900"/>
      <w:bookmarkStart w:id="3844" w:name="_Toc436299507"/>
      <w:bookmarkStart w:id="3845" w:name="_Toc436300552"/>
      <w:bookmarkStart w:id="3846" w:name="_Toc442341168"/>
      <w:bookmarkStart w:id="3847" w:name="_Toc442345359"/>
      <w:bookmarkStart w:id="3848" w:name="_Toc442345739"/>
      <w:bookmarkStart w:id="3849" w:name="_Toc442346120"/>
      <w:bookmarkStart w:id="3850" w:name="_Toc442797597"/>
      <w:bookmarkStart w:id="3851" w:name="_Toc442800100"/>
      <w:bookmarkStart w:id="3852" w:name="_Toc442867153"/>
      <w:bookmarkStart w:id="3853" w:name="_Toc442868043"/>
      <w:bookmarkStart w:id="3854" w:name="_Toc442953980"/>
      <w:bookmarkStart w:id="3855" w:name="_Toc443316671"/>
      <w:r>
        <w:t>5.59.</w:t>
      </w:r>
      <w:r w:rsidRPr="00566331">
        <w:t>1</w:t>
      </w:r>
      <w:r w:rsidRPr="00566331">
        <w:tab/>
        <w:t>Description</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B5418" w:rsidRDefault="005B5418" w:rsidP="00FD2E33">
      <w:pPr>
        <w:pStyle w:val="B1"/>
      </w:pPr>
      <w:r>
        <w:t>-</w:t>
      </w:r>
      <w:r>
        <w:tab/>
      </w:r>
      <w:r w:rsidR="00566331" w:rsidRPr="005B5418">
        <w:t>Some devices are always connected and are not very mobile. These are always reachable and may e.g. have a permanent IP address.</w:t>
      </w:r>
    </w:p>
    <w:p w:rsidR="00566331" w:rsidRPr="005B5418" w:rsidRDefault="005B5418" w:rsidP="00FD2E33">
      <w:pPr>
        <w:pStyle w:val="B1"/>
      </w:pPr>
      <w:r>
        <w:t>-</w:t>
      </w:r>
      <w:r>
        <w:tab/>
      </w:r>
      <w:r w:rsidR="00566331" w:rsidRPr="005B5418">
        <w:t>Some devices are always connected but mobile. These are always reachable, but due to their mobility have dynamic IP addresses.</w:t>
      </w:r>
    </w:p>
    <w:p w:rsidR="00566331" w:rsidRPr="005B5418" w:rsidRDefault="005B5418" w:rsidP="00FD2E33">
      <w:pPr>
        <w:pStyle w:val="B1"/>
      </w:pPr>
      <w:r>
        <w:t>-</w:t>
      </w:r>
      <w:r>
        <w:tab/>
      </w:r>
      <w:r w:rsidR="00566331" w:rsidRPr="005B5418">
        <w:t>Some devices are connected via a gateway device. These devices may be always reachable, but have to be addressed via their gateway.</w:t>
      </w:r>
    </w:p>
    <w:p w:rsidR="00566331" w:rsidRPr="005B5418" w:rsidRDefault="005B5418" w:rsidP="00FD2E33">
      <w:pPr>
        <w:pStyle w:val="B1"/>
      </w:pPr>
      <w:r>
        <w:t>-</w:t>
      </w:r>
      <w:r>
        <w:tab/>
      </w:r>
      <w:r w:rsidR="00566331" w:rsidRPr="005B5418">
        <w:t>Some devices are not always connected (e.g. because of power constraints). These devices may be ‘reachable’ via a virtual representation in the network (e.g. an API on a network server through which the latest measurements from the sensor are available).</w:t>
      </w:r>
    </w:p>
    <w:p w:rsidR="00E16D46" w:rsidRPr="00645EB6" w:rsidRDefault="00EA4674" w:rsidP="00FD2E33">
      <w:pPr>
        <w:pStyle w:val="NO"/>
      </w:pPr>
      <w:r w:rsidRPr="00645EB6">
        <w:t>NOTE:</w:t>
      </w:r>
      <w:r w:rsidR="00E16D46" w:rsidRPr="00645EB6">
        <w:t xml:space="preserve"> </w:t>
      </w:r>
      <w:r w:rsidRPr="00645EB6">
        <w:tab/>
      </w:r>
      <w:proofErr w:type="gramStart"/>
      <w:r w:rsidRPr="00645EB6">
        <w:t>I</w:t>
      </w:r>
      <w:r w:rsidR="00E16D46" w:rsidRPr="00645EB6">
        <w:t>n 5G architecture, these ‘virtual representations’ can be located on any virtual machine in the network.</w:t>
      </w:r>
      <w:proofErr w:type="gramEnd"/>
      <w:r w:rsidR="00E16D46" w:rsidRPr="00645EB6">
        <w:t xml:space="preserve"> They will also need to be found.</w:t>
      </w:r>
    </w:p>
    <w:p w:rsidR="00566331" w:rsidRPr="005B5418" w:rsidRDefault="005B5418" w:rsidP="00FD2E33">
      <w:pPr>
        <w:pStyle w:val="B1"/>
      </w:pPr>
      <w:r>
        <w:t>-</w:t>
      </w:r>
      <w:r>
        <w:tab/>
      </w:r>
      <w:r w:rsidR="00566331" w:rsidRPr="005B5418">
        <w:t>Sometimes a device may reach another device via direct radio communication. This may also take the form of ad-hoc networking.</w:t>
      </w:r>
    </w:p>
    <w:p w:rsidR="00566331" w:rsidRPr="00566331" w:rsidRDefault="00566331" w:rsidP="00BC4650">
      <w:pPr>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FD2E33" w:rsidRDefault="00B94108" w:rsidP="00FD2E33">
      <w:pPr>
        <w:pStyle w:val="B1"/>
      </w:pPr>
      <w:r>
        <w:t>-</w:t>
      </w:r>
      <w:r>
        <w:tab/>
      </w:r>
      <w:r w:rsidR="00566331" w:rsidRPr="00FD2E33">
        <w:t>NGMN 5G White Paper [2]</w:t>
      </w:r>
    </w:p>
    <w:p w:rsidR="00566331" w:rsidRPr="00566331" w:rsidRDefault="00B94108" w:rsidP="00FD2E33">
      <w:pPr>
        <w:pStyle w:val="B2"/>
        <w:rPr>
          <w:lang w:val="en-US"/>
        </w:rPr>
      </w:pPr>
      <w:r>
        <w:rPr>
          <w:lang w:val="en-US"/>
        </w:rPr>
        <w:t>-</w:t>
      </w:r>
      <w:r>
        <w:rPr>
          <w:lang w:val="en-US"/>
        </w:rPr>
        <w:tab/>
      </w:r>
      <w:r w:rsidR="00566331" w:rsidRPr="00566331">
        <w:rPr>
          <w:lang w:val="en-US"/>
        </w:rPr>
        <w:t>Use Cases/</w:t>
      </w:r>
      <w:r w:rsidR="00566331" w:rsidRPr="00566331">
        <w:t xml:space="preserve"> </w:t>
      </w:r>
      <w:r w:rsidR="00566331" w:rsidRPr="00566331">
        <w:rPr>
          <w:lang w:val="en-US"/>
        </w:rPr>
        <w:t>Massive Internet of Things (IoT)</w:t>
      </w:r>
    </w:p>
    <w:p w:rsidR="00566331" w:rsidRPr="00566331" w:rsidRDefault="00B94108" w:rsidP="00FD2E33">
      <w:pPr>
        <w:pStyle w:val="B2"/>
        <w:rPr>
          <w:lang w:val="en-US"/>
        </w:rPr>
      </w:pPr>
      <w:r>
        <w:rPr>
          <w:lang w:val="en-US"/>
        </w:rPr>
        <w:t>-</w:t>
      </w:r>
      <w:r>
        <w:rPr>
          <w:lang w:val="en-US"/>
        </w:rPr>
        <w:tab/>
      </w:r>
      <w:r w:rsidR="00566331" w:rsidRPr="00566331">
        <w:rPr>
          <w:lang w:val="en-US"/>
        </w:rPr>
        <w:t>Connection Density</w:t>
      </w:r>
    </w:p>
    <w:p w:rsidR="00566331" w:rsidRPr="00FD2E33" w:rsidRDefault="00B94108" w:rsidP="00FD2E33">
      <w:pPr>
        <w:pStyle w:val="B1"/>
      </w:pPr>
      <w:r>
        <w:t>-</w:t>
      </w:r>
      <w:r>
        <w:tab/>
      </w:r>
      <w:r w:rsidR="00566331" w:rsidRPr="00FD2E33">
        <w:t>5G-PPP whitepaper</w:t>
      </w:r>
      <w:r w:rsidR="00B0107C" w:rsidRPr="00FD2E33">
        <w:t xml:space="preserve"> [2</w:t>
      </w:r>
      <w:r w:rsidR="003B46BA" w:rsidRPr="00FD2E33">
        <w:t>2</w:t>
      </w:r>
      <w:r w:rsidR="00B0107C" w:rsidRPr="00FD2E33">
        <w:t>]</w:t>
      </w:r>
    </w:p>
    <w:p w:rsidR="00566331" w:rsidRPr="00566331" w:rsidRDefault="00B94108" w:rsidP="00FD2E33">
      <w:pPr>
        <w:pStyle w:val="B2"/>
        <w:rPr>
          <w:lang w:val="en-US"/>
        </w:rPr>
      </w:pPr>
      <w:r>
        <w:rPr>
          <w:lang w:val="en-US"/>
        </w:rPr>
        <w:t>-</w:t>
      </w:r>
      <w:r>
        <w:rPr>
          <w:lang w:val="en-US"/>
        </w:rPr>
        <w:tab/>
      </w:r>
      <w:r w:rsidR="00566331" w:rsidRPr="00566331">
        <w:rPr>
          <w:lang w:val="en-US"/>
        </w:rPr>
        <w:t>Figure 2, radar diagram on 5G disruptive capabilities</w:t>
      </w:r>
    </w:p>
    <w:p w:rsidR="00566331" w:rsidRPr="00566331" w:rsidRDefault="00482F0F" w:rsidP="00482F0F">
      <w:pPr>
        <w:pStyle w:val="Heading3"/>
      </w:pPr>
      <w:bookmarkStart w:id="3856" w:name="_Toc434174901"/>
      <w:bookmarkStart w:id="3857" w:name="_Toc436299508"/>
      <w:bookmarkStart w:id="3858" w:name="_Toc436300553"/>
      <w:bookmarkStart w:id="3859" w:name="_Toc442341169"/>
      <w:bookmarkStart w:id="3860" w:name="_Toc442345360"/>
      <w:bookmarkStart w:id="3861" w:name="_Toc442345740"/>
      <w:bookmarkStart w:id="3862" w:name="_Toc442346121"/>
      <w:bookmarkStart w:id="3863" w:name="_Toc442797598"/>
      <w:bookmarkStart w:id="3864" w:name="_Toc442800101"/>
      <w:bookmarkStart w:id="3865" w:name="_Toc442867154"/>
      <w:bookmarkStart w:id="3866" w:name="_Toc442868044"/>
      <w:bookmarkStart w:id="3867" w:name="_Toc442953981"/>
      <w:bookmarkStart w:id="3868" w:name="_Toc443316672"/>
      <w:r>
        <w:lastRenderedPageBreak/>
        <w:t>5.59</w:t>
      </w:r>
      <w:r w:rsidR="00566331" w:rsidRPr="00566331">
        <w:t>.2</w:t>
      </w:r>
      <w:r w:rsidR="00566331" w:rsidRPr="00566331">
        <w:tab/>
        <w:t>Potential Service Requirements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 xml:space="preserve">Device here does not necessarily imply a UE. A device may or may not have a subscription for 3GPP radio </w:t>
      </w:r>
      <w:proofErr w:type="gramStart"/>
      <w:r w:rsidRPr="00566331">
        <w:t>access,</w:t>
      </w:r>
      <w:proofErr w:type="gramEnd"/>
      <w:r w:rsidRPr="00566331">
        <w:t xml:space="preserve"> however it can be identified by the 3GPP system. Definition of device is FFS.</w:t>
      </w:r>
    </w:p>
    <w:p w:rsidR="00566331" w:rsidRPr="00566331" w:rsidRDefault="00482F0F" w:rsidP="00482F0F">
      <w:pPr>
        <w:pStyle w:val="Heading3"/>
      </w:pPr>
      <w:bookmarkStart w:id="3869" w:name="_Toc434174902"/>
      <w:bookmarkStart w:id="3870" w:name="_Toc436299509"/>
      <w:bookmarkStart w:id="3871" w:name="_Toc436300554"/>
      <w:bookmarkStart w:id="3872" w:name="_Toc442341170"/>
      <w:bookmarkStart w:id="3873" w:name="_Toc442345361"/>
      <w:bookmarkStart w:id="3874" w:name="_Toc442345741"/>
      <w:bookmarkStart w:id="3875" w:name="_Toc442346122"/>
      <w:bookmarkStart w:id="3876" w:name="_Toc442797599"/>
      <w:bookmarkStart w:id="3877" w:name="_Toc442800102"/>
      <w:bookmarkStart w:id="3878" w:name="_Toc442867155"/>
      <w:bookmarkStart w:id="3879" w:name="_Toc442868045"/>
      <w:bookmarkStart w:id="3880" w:name="_Toc442953982"/>
      <w:bookmarkStart w:id="3881" w:name="_Toc443316673"/>
      <w:r>
        <w:t>5.59</w:t>
      </w:r>
      <w:r w:rsidR="00566331" w:rsidRPr="00566331">
        <w:t>.3</w:t>
      </w:r>
      <w:r w:rsidR="00566331" w:rsidRPr="00566331">
        <w:tab/>
        <w:t>Potential Operational Requirements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Default="00566331" w:rsidP="00BC4650">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BC4650" w:rsidRPr="00566331" w:rsidRDefault="00BC4650" w:rsidP="00B0107C">
      <w:pPr>
        <w:pStyle w:val="NO"/>
        <w:rPr>
          <w:lang w:eastAsia="ko-KR"/>
        </w:rPr>
      </w:pPr>
    </w:p>
    <w:p w:rsidR="008122A7" w:rsidRPr="00C5440D" w:rsidRDefault="008122A7" w:rsidP="00F72527">
      <w:pPr>
        <w:pStyle w:val="Heading2"/>
        <w:rPr>
          <w:rFonts w:eastAsia="Malgun Gothic"/>
        </w:rPr>
      </w:pPr>
      <w:bookmarkStart w:id="3882" w:name="_Toc428433842"/>
      <w:bookmarkStart w:id="3883" w:name="_Toc434174903"/>
      <w:bookmarkStart w:id="3884" w:name="_Toc436299510"/>
      <w:bookmarkStart w:id="3885" w:name="_Toc436300555"/>
      <w:bookmarkStart w:id="3886" w:name="_Toc442341171"/>
      <w:bookmarkStart w:id="3887" w:name="_Toc442345362"/>
      <w:bookmarkStart w:id="3888" w:name="_Toc442345742"/>
      <w:bookmarkStart w:id="3889" w:name="_Toc442346123"/>
      <w:bookmarkStart w:id="3890" w:name="_Toc442797600"/>
      <w:bookmarkStart w:id="3891" w:name="_Toc442800103"/>
      <w:bookmarkStart w:id="3892" w:name="_Toc442867156"/>
      <w:bookmarkStart w:id="3893" w:name="_Toc442868046"/>
      <w:bookmarkStart w:id="3894" w:name="_Toc442953983"/>
      <w:bookmarkStart w:id="3895" w:name="_Toc443316674"/>
      <w:r w:rsidRPr="00C5440D">
        <w:rPr>
          <w:rFonts w:eastAsia="Malgun Gothic"/>
        </w:rPr>
        <w:t>5.</w:t>
      </w:r>
      <w:r>
        <w:rPr>
          <w:rFonts w:eastAsia="Malgun Gothic"/>
        </w:rPr>
        <w:t>60</w:t>
      </w:r>
      <w:r w:rsidRPr="00C5440D">
        <w:rPr>
          <w:rFonts w:eastAsia="Malgun Gothic"/>
        </w:rPr>
        <w:tab/>
      </w:r>
      <w:r w:rsidRPr="00C5440D">
        <w:rPr>
          <w:rFonts w:eastAsia="SimSun"/>
        </w:rPr>
        <w:t xml:space="preserve">Light weight device </w:t>
      </w:r>
      <w:bookmarkEnd w:id="3882"/>
      <w:r>
        <w:rPr>
          <w:rFonts w:eastAsia="SimSun"/>
        </w:rPr>
        <w:t>communication</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rsidR="008122A7" w:rsidRPr="00C5440D" w:rsidRDefault="008122A7" w:rsidP="00F72527">
      <w:pPr>
        <w:pStyle w:val="Heading3"/>
        <w:rPr>
          <w:rFonts w:eastAsia="Malgun Gothic"/>
        </w:rPr>
      </w:pPr>
      <w:bookmarkStart w:id="3896" w:name="_Toc428433843"/>
      <w:bookmarkStart w:id="3897" w:name="_Toc434174904"/>
      <w:bookmarkStart w:id="3898" w:name="_Toc436299511"/>
      <w:bookmarkStart w:id="3899" w:name="_Toc436300556"/>
      <w:bookmarkStart w:id="3900" w:name="_Toc442341172"/>
      <w:bookmarkStart w:id="3901" w:name="_Toc442345363"/>
      <w:bookmarkStart w:id="3902" w:name="_Toc442345743"/>
      <w:bookmarkStart w:id="3903" w:name="_Toc442346124"/>
      <w:bookmarkStart w:id="3904" w:name="_Toc442797601"/>
      <w:bookmarkStart w:id="3905" w:name="_Toc442800104"/>
      <w:bookmarkStart w:id="3906" w:name="_Toc442867157"/>
      <w:bookmarkStart w:id="3907" w:name="_Toc442868047"/>
      <w:bookmarkStart w:id="3908" w:name="_Toc442953984"/>
      <w:bookmarkStart w:id="3909" w:name="_Toc443316675"/>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5257CA" w:rsidP="00FD2E33">
      <w:pPr>
        <w:pStyle w:val="B1"/>
        <w:rPr>
          <w:rFonts w:eastAsia="Malgun Gothic"/>
        </w:rPr>
      </w:pPr>
      <w:r>
        <w:rPr>
          <w:rFonts w:eastAsia="Malgun Gothic"/>
        </w:rPr>
        <w:t>-</w:t>
      </w:r>
      <w:r>
        <w:rPr>
          <w:rFonts w:eastAsia="Malgun Gothic"/>
        </w:rPr>
        <w:tab/>
      </w:r>
      <w:r w:rsidR="008122A7">
        <w:rPr>
          <w:rFonts w:eastAsia="Malgun Gothic"/>
        </w:rPr>
        <w:t>T</w:t>
      </w:r>
      <w:r w:rsidR="008122A7" w:rsidRPr="00DD2D86">
        <w:rPr>
          <w:rFonts w:eastAsia="Malgun Gothic"/>
        </w:rPr>
        <w:t>he connected devices from different manufacture</w:t>
      </w:r>
      <w:r w:rsidR="008122A7">
        <w:rPr>
          <w:rFonts w:eastAsia="Malgun Gothic"/>
        </w:rPr>
        <w:t>r</w:t>
      </w:r>
      <w:r w:rsidR="008122A7" w:rsidRPr="00DD2D86">
        <w:rPr>
          <w:rFonts w:eastAsia="Malgun Gothic"/>
        </w:rPr>
        <w:t xml:space="preserve">s cannot communicate </w:t>
      </w:r>
      <w:r w:rsidR="008122A7">
        <w:rPr>
          <w:rFonts w:eastAsia="Malgun Gothic"/>
        </w:rPr>
        <w:t xml:space="preserve">with each other in most cases. </w:t>
      </w:r>
      <w:r w:rsidR="008122A7" w:rsidRPr="00DD2D86">
        <w:rPr>
          <w:rFonts w:eastAsia="Malgun Gothic"/>
        </w:rPr>
        <w:t xml:space="preserve">For example, </w:t>
      </w:r>
      <w:r w:rsidR="008122A7">
        <w:rPr>
          <w:rFonts w:eastAsia="Malgun Gothic"/>
        </w:rPr>
        <w:t xml:space="preserve">a </w:t>
      </w:r>
      <w:r w:rsidR="008122A7" w:rsidRPr="00DD2D86">
        <w:rPr>
          <w:rFonts w:eastAsia="Malgun Gothic"/>
        </w:rPr>
        <w:t>connected vehicle from manufacture</w:t>
      </w:r>
      <w:r w:rsidR="008122A7">
        <w:rPr>
          <w:rFonts w:eastAsia="Malgun Gothic"/>
        </w:rPr>
        <w:t>r</w:t>
      </w:r>
      <w:r w:rsidR="008122A7" w:rsidRPr="00DD2D86">
        <w:rPr>
          <w:rFonts w:eastAsia="Malgun Gothic"/>
        </w:rPr>
        <w:t xml:space="preserve"> A cannot transmit/receive any message to/from </w:t>
      </w:r>
      <w:r w:rsidR="008122A7">
        <w:rPr>
          <w:rFonts w:eastAsia="Malgun Gothic"/>
        </w:rPr>
        <w:t xml:space="preserve">an </w:t>
      </w:r>
      <w:r w:rsidR="008122A7" w:rsidRPr="00DD2D86">
        <w:rPr>
          <w:rFonts w:eastAsia="Malgun Gothic"/>
        </w:rPr>
        <w:t>air conditioner of manufacture</w:t>
      </w:r>
      <w:r w:rsidR="008122A7">
        <w:rPr>
          <w:rFonts w:eastAsia="Malgun Gothic"/>
        </w:rPr>
        <w:t>r</w:t>
      </w:r>
      <w:r w:rsidR="008122A7" w:rsidRPr="00DD2D86">
        <w:rPr>
          <w:rFonts w:eastAsia="Malgun Gothic"/>
        </w:rPr>
        <w:t xml:space="preserve"> B.</w:t>
      </w:r>
    </w:p>
    <w:p w:rsidR="008122A7" w:rsidRDefault="005257CA" w:rsidP="00FD2E33">
      <w:pPr>
        <w:pStyle w:val="B1"/>
        <w:rPr>
          <w:rFonts w:eastAsia="Malgun Gothic"/>
        </w:rPr>
      </w:pPr>
      <w:r>
        <w:rPr>
          <w:rFonts w:eastAsia="Malgun Gothic"/>
        </w:rPr>
        <w:t>-</w:t>
      </w:r>
      <w:r>
        <w:rPr>
          <w:rFonts w:eastAsia="Malgun Gothic"/>
        </w:rPr>
        <w:tab/>
      </w:r>
      <w:r w:rsidR="008122A7">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5257CA" w:rsidP="00FD2E33">
      <w:pPr>
        <w:pStyle w:val="B1"/>
        <w:rPr>
          <w:rFonts w:eastAsia="Malgun Gothic"/>
        </w:rPr>
      </w:pPr>
      <w:r>
        <w:rPr>
          <w:rFonts w:eastAsia="Malgun Gothic"/>
        </w:rPr>
        <w:t>-</w:t>
      </w:r>
      <w:r>
        <w:rPr>
          <w:rFonts w:eastAsia="Malgun Gothic"/>
        </w:rPr>
        <w:tab/>
      </w:r>
      <w:r w:rsidR="008122A7">
        <w:rPr>
          <w:rFonts w:eastAsia="Malgun Gothic"/>
        </w:rPr>
        <w:t>In some cases, through the use of a common IoT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 xml:space="preserve">In the future, as the number of connected devices explosively </w:t>
      </w:r>
      <w:proofErr w:type="gramStart"/>
      <w:r>
        <w:rPr>
          <w:rFonts w:eastAsia="Malgun Gothic"/>
        </w:rPr>
        <w:t>increases,</w:t>
      </w:r>
      <w:proofErr w:type="gramEnd"/>
      <w:r>
        <w:rPr>
          <w:rFonts w:eastAsia="Malgun Gothic"/>
        </w:rPr>
        <w:t xml:space="preserve">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IoT devices</w:t>
      </w:r>
    </w:p>
    <w:p w:rsidR="008122A7" w:rsidRDefault="008122A7" w:rsidP="008122A7">
      <w:pPr>
        <w:rPr>
          <w:rFonts w:eastAsia="Malgun Gothic"/>
        </w:rPr>
      </w:pPr>
      <w:r>
        <w:rPr>
          <w:rFonts w:eastAsia="Malgun Gothic"/>
        </w:rPr>
        <w:t>Following is example service flow:</w:t>
      </w:r>
    </w:p>
    <w:p w:rsidR="008122A7" w:rsidRPr="002D43F1" w:rsidRDefault="000842BE" w:rsidP="00FD2E33">
      <w:pPr>
        <w:pStyle w:val="B1"/>
      </w:pPr>
      <w:r>
        <w:t>1.</w:t>
      </w:r>
      <w:r w:rsidR="002D43F1">
        <w:tab/>
      </w:r>
      <w:r w:rsidR="008122A7" w:rsidRPr="002D43F1">
        <w:t xml:space="preserve">Air conditioner A includes a low-end light-weight connectivity module which does not support IP-based communication. The air conditioner can interpret messages and act based on the messages. Air conditioner A is located at home and the owner is at office. </w:t>
      </w:r>
    </w:p>
    <w:p w:rsidR="008122A7" w:rsidRPr="002D43F1" w:rsidRDefault="000842BE" w:rsidP="00FD2E33">
      <w:pPr>
        <w:pStyle w:val="B1"/>
      </w:pPr>
      <w:r>
        <w:t>2.</w:t>
      </w:r>
      <w:r w:rsidR="002D43F1">
        <w:tab/>
      </w:r>
      <w:r w:rsidR="008122A7" w:rsidRPr="002D43F1">
        <w:t xml:space="preserve">The air conditioner attaches to serving network and is ready to receive messages. </w:t>
      </w:r>
    </w:p>
    <w:p w:rsidR="008122A7" w:rsidRPr="002D43F1" w:rsidRDefault="000842BE" w:rsidP="00FD2E33">
      <w:pPr>
        <w:pStyle w:val="B1"/>
      </w:pPr>
      <w:r>
        <w:t>3.</w:t>
      </w:r>
      <w:r w:rsidR="002D43F1">
        <w:tab/>
      </w:r>
      <w:r w:rsidR="008122A7" w:rsidRPr="002D43F1">
        <w:t xml:space="preserve">At 6:00 PM, the owner leaves his office and drives home. </w:t>
      </w:r>
    </w:p>
    <w:p w:rsidR="008122A7" w:rsidRPr="002D43F1" w:rsidRDefault="000842BE" w:rsidP="00FD2E33">
      <w:pPr>
        <w:pStyle w:val="B1"/>
      </w:pPr>
      <w:r>
        <w:t>4.</w:t>
      </w:r>
      <w:r w:rsidR="002D43F1">
        <w:tab/>
      </w:r>
      <w:r w:rsidR="008122A7" w:rsidRPr="002D43F1">
        <w:t xml:space="preserve">Because the temperature near the office went up to 35 </w:t>
      </w:r>
      <w:r w:rsidR="008122A7" w:rsidRPr="00FD2E33">
        <w:rPr>
          <w:rFonts w:eastAsia="Malgun Gothic" w:hint="eastAsia"/>
        </w:rPr>
        <w:t>℃</w:t>
      </w:r>
      <w:r w:rsidR="008122A7" w:rsidRPr="002D43F1">
        <w:t xml:space="preserve">, he decides to turn on the air conditioner in his home. He sends a message to set the air conditioner A to 24 </w:t>
      </w:r>
      <w:r w:rsidR="008122A7" w:rsidRPr="00FD2E33">
        <w:rPr>
          <w:rFonts w:eastAsia="Malgun Gothic" w:hint="eastAsia"/>
        </w:rPr>
        <w:t>℃</w:t>
      </w:r>
      <w:r w:rsidR="008122A7" w:rsidRPr="002D43F1">
        <w:t>, using easy-to-use identifier.</w:t>
      </w:r>
    </w:p>
    <w:p w:rsidR="008122A7" w:rsidRPr="002D43F1" w:rsidRDefault="000842BE" w:rsidP="00FD2E33">
      <w:pPr>
        <w:pStyle w:val="B1"/>
      </w:pPr>
      <w:r>
        <w:t>5.</w:t>
      </w:r>
      <w:r w:rsidR="002D43F1">
        <w:tab/>
      </w:r>
      <w:r w:rsidR="008122A7" w:rsidRPr="002D43F1">
        <w:t>The air conditioner receives the message and starts working.</w:t>
      </w:r>
    </w:p>
    <w:p w:rsidR="008122A7" w:rsidRPr="002D43F1" w:rsidRDefault="000842BE" w:rsidP="00FD2E33">
      <w:pPr>
        <w:pStyle w:val="B1"/>
      </w:pPr>
      <w:r>
        <w:t>6.</w:t>
      </w:r>
      <w:r w:rsidR="002D43F1">
        <w:tab/>
      </w:r>
      <w:r w:rsidR="008122A7" w:rsidRPr="002D43F1">
        <w:t>The owner receives a notification from the operator that the message was successfully sent.</w:t>
      </w:r>
    </w:p>
    <w:p w:rsidR="008122A7" w:rsidRPr="002D43F1" w:rsidRDefault="000842BE" w:rsidP="00FD2E33">
      <w:pPr>
        <w:pStyle w:val="B1"/>
      </w:pPr>
      <w:r>
        <w:t>7.</w:t>
      </w:r>
      <w:r w:rsidR="002D43F1">
        <w:tab/>
      </w:r>
      <w:r w:rsidR="008122A7" w:rsidRPr="002D43F1">
        <w:t xml:space="preserve">On the other hand, someone in other area tries to send a message “stop” to his air conditioner B. However, he accidently mistyped the target identifier and sends the message to air conditioner A. </w:t>
      </w:r>
    </w:p>
    <w:p w:rsidR="008122A7" w:rsidRPr="002D43F1" w:rsidRDefault="000842BE" w:rsidP="00FD2E33">
      <w:pPr>
        <w:pStyle w:val="B1"/>
      </w:pPr>
      <w:r>
        <w:t>8.</w:t>
      </w:r>
      <w:r w:rsidR="002D43F1">
        <w:tab/>
      </w:r>
      <w:r w:rsidR="008122A7" w:rsidRPr="002D43F1">
        <w:t>After receiving the request for message delivery, the network checks whether the sender is allowed to send the message to air conditioner A. Eventually the network refuses to deliver the message.</w:t>
      </w:r>
    </w:p>
    <w:p w:rsidR="008122A7" w:rsidRPr="00C5440D" w:rsidRDefault="008122A7" w:rsidP="004115A1">
      <w:pPr>
        <w:pStyle w:val="Heading3"/>
        <w:rPr>
          <w:rFonts w:eastAsia="Malgun Gothic"/>
        </w:rPr>
      </w:pPr>
      <w:bookmarkStart w:id="3910" w:name="_Toc428433844"/>
      <w:bookmarkStart w:id="3911" w:name="_Toc434174905"/>
      <w:bookmarkStart w:id="3912" w:name="_Toc436299512"/>
      <w:bookmarkStart w:id="3913" w:name="_Toc436300557"/>
      <w:bookmarkStart w:id="3914" w:name="_Toc442341173"/>
      <w:bookmarkStart w:id="3915" w:name="_Toc442345364"/>
      <w:bookmarkStart w:id="3916" w:name="_Toc442345744"/>
      <w:bookmarkStart w:id="3917" w:name="_Toc442346125"/>
      <w:bookmarkStart w:id="3918" w:name="_Toc442797602"/>
      <w:bookmarkStart w:id="3919" w:name="_Toc442800105"/>
      <w:bookmarkStart w:id="3920" w:name="_Toc442867158"/>
      <w:bookmarkStart w:id="3921" w:name="_Toc442868048"/>
      <w:bookmarkStart w:id="3922" w:name="_Toc442953985"/>
      <w:bookmarkStart w:id="3923" w:name="_Toc443316676"/>
      <w:r w:rsidRPr="00C5440D">
        <w:rPr>
          <w:rFonts w:eastAsia="Malgun Gothic"/>
        </w:rPr>
        <w:lastRenderedPageBreak/>
        <w:t>5.</w:t>
      </w:r>
      <w:r w:rsidR="00D75220">
        <w:rPr>
          <w:rFonts w:eastAsia="Malgun Gothic"/>
        </w:rPr>
        <w:t>60</w:t>
      </w:r>
      <w:r w:rsidRPr="00C5440D">
        <w:rPr>
          <w:rFonts w:eastAsia="Malgun Gothic"/>
        </w:rPr>
        <w:t>.2</w:t>
      </w:r>
      <w:r w:rsidRPr="00C5440D">
        <w:rPr>
          <w:rFonts w:eastAsia="Malgun Gothic"/>
        </w:rPr>
        <w:tab/>
        <w:t xml:space="preserve">Potential </w:t>
      </w:r>
      <w:r w:rsidR="00541820">
        <w:rPr>
          <w:rFonts w:eastAsia="Malgun Gothic"/>
        </w:rPr>
        <w:t>S</w:t>
      </w:r>
      <w:r w:rsidRPr="00C5440D">
        <w:rPr>
          <w:rFonts w:eastAsia="Malgun Gothic"/>
        </w:rPr>
        <w:t xml:space="preserve">ervice </w:t>
      </w:r>
      <w:r w:rsidR="00541820">
        <w:rPr>
          <w:rFonts w:eastAsia="Malgun Gothic"/>
        </w:rPr>
        <w:t>R</w:t>
      </w:r>
      <w:r w:rsidRPr="00C5440D">
        <w:rPr>
          <w:rFonts w:eastAsia="Malgun Gothic"/>
        </w:rPr>
        <w:t>equirements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IoT devices (e.g. air conditioner). </w:t>
      </w:r>
    </w:p>
    <w:p w:rsidR="008122A7" w:rsidRDefault="008122A7" w:rsidP="004115A1">
      <w:pPr>
        <w:pStyle w:val="Heading3"/>
        <w:rPr>
          <w:rFonts w:eastAsia="Malgun Gothic"/>
        </w:rPr>
      </w:pPr>
      <w:bookmarkStart w:id="3924" w:name="_Toc428433845"/>
      <w:bookmarkStart w:id="3925" w:name="_Toc434174906"/>
      <w:bookmarkStart w:id="3926" w:name="_Toc436299513"/>
      <w:bookmarkStart w:id="3927" w:name="_Toc436300558"/>
      <w:bookmarkStart w:id="3928" w:name="_Toc442341174"/>
      <w:bookmarkStart w:id="3929" w:name="_Toc442345365"/>
      <w:bookmarkStart w:id="3930" w:name="_Toc442345745"/>
      <w:bookmarkStart w:id="3931" w:name="_Toc442346126"/>
      <w:bookmarkStart w:id="3932" w:name="_Toc442867159"/>
      <w:bookmarkStart w:id="3933" w:name="_Toc442868049"/>
      <w:bookmarkStart w:id="3934" w:name="_Toc442953986"/>
      <w:bookmarkStart w:id="3935" w:name="_Toc443316677"/>
      <w:r w:rsidRPr="00C5440D">
        <w:rPr>
          <w:rFonts w:eastAsia="Malgun Gothic"/>
        </w:rPr>
        <w:t>5.</w:t>
      </w:r>
      <w:r w:rsidR="00D75220">
        <w:rPr>
          <w:rFonts w:eastAsia="Malgun Gothic"/>
        </w:rPr>
        <w:t>60</w:t>
      </w:r>
      <w:r w:rsidRPr="00C5440D">
        <w:rPr>
          <w:rFonts w:eastAsia="Malgun Gothic"/>
        </w:rPr>
        <w:t>.3</w:t>
      </w:r>
      <w:r w:rsidRPr="00C5440D">
        <w:rPr>
          <w:rFonts w:eastAsia="Malgun Gothic"/>
        </w:rPr>
        <w:tab/>
        <w:t xml:space="preserve">Potential </w:t>
      </w:r>
      <w:r w:rsidR="00541820">
        <w:rPr>
          <w:rFonts w:eastAsia="Malgun Gothic"/>
        </w:rPr>
        <w:t>O</w:t>
      </w:r>
      <w:r w:rsidRPr="00C5440D">
        <w:rPr>
          <w:rFonts w:eastAsia="Malgun Gothic"/>
        </w:rPr>
        <w:t xml:space="preserve">perational </w:t>
      </w:r>
      <w:r w:rsidR="00541820">
        <w:rPr>
          <w:rFonts w:eastAsia="Malgun Gothic"/>
        </w:rPr>
        <w:t>R</w:t>
      </w:r>
      <w:r w:rsidRPr="00C5440D">
        <w:rPr>
          <w:rFonts w:eastAsia="Malgun Gothic"/>
        </w:rPr>
        <w:t>equirements</w:t>
      </w:r>
      <w:bookmarkEnd w:id="3924"/>
      <w:bookmarkEnd w:id="3925"/>
      <w:bookmarkEnd w:id="3926"/>
      <w:bookmarkEnd w:id="3927"/>
      <w:bookmarkEnd w:id="3928"/>
      <w:bookmarkEnd w:id="3929"/>
      <w:bookmarkEnd w:id="3930"/>
      <w:bookmarkEnd w:id="3931"/>
      <w:bookmarkEnd w:id="3932"/>
      <w:bookmarkEnd w:id="3933"/>
      <w:bookmarkEnd w:id="3934"/>
      <w:bookmarkEnd w:id="3935"/>
      <w:r w:rsidRPr="00C5440D">
        <w:rPr>
          <w:rFonts w:eastAsia="Malgun Gothic"/>
        </w:rPr>
        <w:t xml:space="preserve"> </w:t>
      </w:r>
    </w:p>
    <w:p w:rsidR="004115A1" w:rsidRDefault="00E82292" w:rsidP="004115A1">
      <w:pPr>
        <w:rPr>
          <w:rFonts w:eastAsia="Malgun Gothic"/>
          <w:lang w:eastAsia="x-none"/>
        </w:rPr>
      </w:pPr>
      <w:r>
        <w:rPr>
          <w:rFonts w:eastAsia="Malgun Gothic"/>
          <w:lang w:eastAsia="x-none"/>
        </w:rPr>
        <w:t>Void.</w:t>
      </w:r>
    </w:p>
    <w:p w:rsidR="00E82292" w:rsidRDefault="00E82292" w:rsidP="004115A1">
      <w:pPr>
        <w:rPr>
          <w:rFonts w:eastAsia="Malgun Gothic"/>
          <w:lang w:eastAsia="x-none"/>
        </w:rPr>
      </w:pPr>
    </w:p>
    <w:p w:rsidR="004115A1" w:rsidRPr="00125720" w:rsidRDefault="004115A1" w:rsidP="00A3281C">
      <w:pPr>
        <w:pStyle w:val="Heading2"/>
        <w:rPr>
          <w:rFonts w:eastAsia="Arial Unicode MS"/>
        </w:rPr>
      </w:pPr>
      <w:bookmarkStart w:id="3936" w:name="_Toc434174907"/>
      <w:bookmarkStart w:id="3937" w:name="_Toc436299514"/>
      <w:bookmarkStart w:id="3938" w:name="_Toc436300559"/>
      <w:bookmarkStart w:id="3939" w:name="_Toc442341175"/>
      <w:bookmarkStart w:id="3940" w:name="_Toc442345366"/>
      <w:bookmarkStart w:id="3941" w:name="_Toc442345746"/>
      <w:bookmarkStart w:id="3942" w:name="_Toc442346127"/>
      <w:bookmarkStart w:id="3943" w:name="_Toc442797603"/>
      <w:bookmarkStart w:id="3944" w:name="_Toc442800106"/>
      <w:bookmarkStart w:id="3945" w:name="_Toc442867160"/>
      <w:bookmarkStart w:id="3946" w:name="_Toc442868050"/>
      <w:bookmarkStart w:id="3947" w:name="_Toc442953987"/>
      <w:bookmarkStart w:id="3948" w:name="_Toc443316678"/>
      <w:r w:rsidRPr="00125720">
        <w:rPr>
          <w:rFonts w:eastAsia="Arial Unicode MS"/>
        </w:rPr>
        <w:t>5.61</w:t>
      </w:r>
      <w:r w:rsidR="00715145" w:rsidRPr="00125720">
        <w:rPr>
          <w:rFonts w:eastAsia="Arial Unicode MS"/>
        </w:rPr>
        <w:tab/>
      </w:r>
      <w:r w:rsidRPr="00125720">
        <w:rPr>
          <w:rFonts w:eastAsia="Arial Unicode MS"/>
        </w:rPr>
        <w:t>Fronthaul/Backhaul Network Sharing</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r w:rsidRPr="00125720">
        <w:rPr>
          <w:rFonts w:eastAsia="Arial Unicode MS"/>
        </w:rPr>
        <w:t xml:space="preserve"> </w:t>
      </w:r>
    </w:p>
    <w:p w:rsidR="004115A1" w:rsidRPr="00125720" w:rsidRDefault="004115A1" w:rsidP="008C3B86">
      <w:pPr>
        <w:pStyle w:val="Heading3"/>
        <w:rPr>
          <w:rFonts w:eastAsia="Arial Unicode MS"/>
        </w:rPr>
      </w:pPr>
      <w:bookmarkStart w:id="3949" w:name="_Toc434174908"/>
      <w:bookmarkStart w:id="3950" w:name="_Toc436299515"/>
      <w:bookmarkStart w:id="3951" w:name="_Toc436300560"/>
      <w:bookmarkStart w:id="3952" w:name="_Toc442341176"/>
      <w:bookmarkStart w:id="3953" w:name="_Toc442345367"/>
      <w:bookmarkStart w:id="3954" w:name="_Toc442345747"/>
      <w:bookmarkStart w:id="3955" w:name="_Toc442346128"/>
      <w:bookmarkStart w:id="3956" w:name="_Toc442797604"/>
      <w:bookmarkStart w:id="3957" w:name="_Toc442800107"/>
      <w:bookmarkStart w:id="3958" w:name="_Toc442867161"/>
      <w:bookmarkStart w:id="3959" w:name="_Toc442868051"/>
      <w:bookmarkStart w:id="3960" w:name="_Toc442953988"/>
      <w:bookmarkStart w:id="3961" w:name="_Toc443316679"/>
      <w:r w:rsidRPr="00125720">
        <w:rPr>
          <w:rFonts w:eastAsia="Arial Unicode MS"/>
        </w:rPr>
        <w:t>5.61.1</w:t>
      </w:r>
      <w:r w:rsidR="00715145" w:rsidRPr="00125720">
        <w:rPr>
          <w:rFonts w:eastAsia="Arial Unicode MS"/>
        </w:rPr>
        <w:tab/>
      </w:r>
      <w:r w:rsidRPr="00125720">
        <w:rPr>
          <w:rFonts w:eastAsia="Arial Unicode MS"/>
        </w:rPr>
        <w:t>Description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rsidR="004115A1" w:rsidRPr="00125720" w:rsidRDefault="004115A1" w:rsidP="00125720">
      <w:pPr>
        <w:rPr>
          <w:rFonts w:eastAsia="Arial Unicode MS"/>
        </w:rPr>
      </w:pPr>
      <w:r w:rsidRPr="00125720">
        <w:rPr>
          <w:rFonts w:eastAsia="Arial Unicode MS"/>
        </w:rPr>
        <w:t xml:space="preserve">Network sharing can also imply sharing of fronthaul/backhaul network resources by using emerging 5G method (e.g., network slicing) or existing method (e.g., NFV). Fronthaul/backhaul networks can be deployed by multiple operators. This will allow network operators to benefit by reducing deployment cost and provide better Quality of Service (QoS), increase in revenue e.g. by optimally sharing network resources with other operators when considering traffic conditions, peak hours, etc. </w:t>
      </w:r>
    </w:p>
    <w:p w:rsidR="004115A1" w:rsidRPr="00125720" w:rsidRDefault="004115A1" w:rsidP="008C3B86">
      <w:pPr>
        <w:pStyle w:val="NO"/>
        <w:rPr>
          <w:rFonts w:eastAsia="Arial Unicode MS"/>
        </w:rPr>
      </w:pPr>
      <w:r w:rsidRPr="00125720">
        <w:rPr>
          <w:rFonts w:eastAsia="Arial Unicode MS"/>
        </w:rPr>
        <w:t xml:space="preserve">NOTE: </w:t>
      </w:r>
      <w:r w:rsidR="00EA4674" w:rsidRPr="00125720">
        <w:rPr>
          <w:rFonts w:eastAsia="Arial Unicode MS"/>
        </w:rPr>
        <w:tab/>
      </w:r>
      <w:r w:rsidRPr="00125720">
        <w:rPr>
          <w:rFonts w:eastAsia="Arial Unicode MS"/>
        </w:rPr>
        <w:t>Fronthaul network is referred to e.g., the network between Remote Radio Head (RRH) and Baseband Unit (BBU) whereas backhaul network is referred to the network e.g., between BBU and the core network.</w:t>
      </w:r>
    </w:p>
    <w:p w:rsidR="004115A1" w:rsidRPr="00125720" w:rsidRDefault="004115A1" w:rsidP="00A3281C">
      <w:pPr>
        <w:pStyle w:val="Heading3"/>
        <w:rPr>
          <w:rFonts w:eastAsia="Arial Unicode MS"/>
        </w:rPr>
      </w:pPr>
      <w:bookmarkStart w:id="3962" w:name="_Toc434174909"/>
      <w:bookmarkStart w:id="3963" w:name="_Toc436299516"/>
      <w:bookmarkStart w:id="3964" w:name="_Toc436300561"/>
      <w:bookmarkStart w:id="3965" w:name="_Toc442341177"/>
      <w:bookmarkStart w:id="3966" w:name="_Toc442345368"/>
      <w:bookmarkStart w:id="3967" w:name="_Toc442345748"/>
      <w:bookmarkStart w:id="3968" w:name="_Toc442346129"/>
      <w:bookmarkStart w:id="3969" w:name="_Toc442797605"/>
      <w:bookmarkStart w:id="3970" w:name="_Toc442800108"/>
      <w:bookmarkStart w:id="3971" w:name="_Toc442867162"/>
      <w:bookmarkStart w:id="3972" w:name="_Toc442868052"/>
      <w:bookmarkStart w:id="3973" w:name="_Toc442953989"/>
      <w:bookmarkStart w:id="3974" w:name="_Toc443316680"/>
      <w:r w:rsidRPr="00125720">
        <w:rPr>
          <w:rFonts w:eastAsia="Arial Unicode MS"/>
        </w:rPr>
        <w:t>5.61.2</w:t>
      </w:r>
      <w:r w:rsidRPr="00125720">
        <w:rPr>
          <w:rFonts w:eastAsia="Arial Unicode MS"/>
        </w:rPr>
        <w:tab/>
        <w:t xml:space="preserve">Potential </w:t>
      </w:r>
      <w:r w:rsidR="00541820">
        <w:rPr>
          <w:rFonts w:eastAsia="Arial Unicode MS"/>
        </w:rPr>
        <w:t>S</w:t>
      </w:r>
      <w:r w:rsidRPr="00125720">
        <w:rPr>
          <w:rFonts w:eastAsia="Arial Unicode MS"/>
        </w:rPr>
        <w:t xml:space="preserve">ervice </w:t>
      </w:r>
      <w:r w:rsidR="00541820">
        <w:rPr>
          <w:rFonts w:eastAsia="Arial Unicode MS"/>
        </w:rPr>
        <w:t>R</w:t>
      </w:r>
      <w:r w:rsidRPr="00125720">
        <w:rPr>
          <w:rFonts w:eastAsia="Arial Unicode MS"/>
        </w:rPr>
        <w:t>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The 3GPP system shall be able to provide fronthaul/backhaul network sharing information and capabilities to other network operators.</w:t>
      </w:r>
    </w:p>
    <w:p w:rsidR="004115A1" w:rsidRPr="00125720" w:rsidRDefault="004115A1" w:rsidP="008C3B86">
      <w:pPr>
        <w:pStyle w:val="Heading3"/>
        <w:rPr>
          <w:rFonts w:eastAsia="Arial Unicode MS"/>
        </w:rPr>
      </w:pPr>
      <w:bookmarkStart w:id="3975" w:name="_Toc434174910"/>
      <w:bookmarkStart w:id="3976" w:name="_Toc436299517"/>
      <w:bookmarkStart w:id="3977" w:name="_Toc436300562"/>
      <w:bookmarkStart w:id="3978" w:name="_Toc442341178"/>
      <w:bookmarkStart w:id="3979" w:name="_Toc442345369"/>
      <w:bookmarkStart w:id="3980" w:name="_Toc442345749"/>
      <w:bookmarkStart w:id="3981" w:name="_Toc442346130"/>
      <w:bookmarkStart w:id="3982" w:name="_Toc442797606"/>
      <w:bookmarkStart w:id="3983" w:name="_Toc442800109"/>
      <w:bookmarkStart w:id="3984" w:name="_Toc442867163"/>
      <w:bookmarkStart w:id="3985" w:name="_Toc442868053"/>
      <w:bookmarkStart w:id="3986" w:name="_Toc442953990"/>
      <w:bookmarkStart w:id="3987" w:name="_Toc443316681"/>
      <w:r w:rsidRPr="00125720">
        <w:rPr>
          <w:rFonts w:eastAsia="Arial Unicode MS"/>
        </w:rPr>
        <w:t>5.61.3</w:t>
      </w:r>
      <w:r w:rsidRPr="00125720">
        <w:rPr>
          <w:rFonts w:eastAsia="Arial Unicode MS"/>
        </w:rPr>
        <w:tab/>
        <w:t xml:space="preserve">Potential </w:t>
      </w:r>
      <w:r w:rsidR="00541820">
        <w:rPr>
          <w:rFonts w:eastAsia="Arial Unicode MS"/>
        </w:rPr>
        <w:t>O</w:t>
      </w:r>
      <w:r w:rsidRPr="00125720">
        <w:rPr>
          <w:rFonts w:eastAsia="Arial Unicode MS"/>
        </w:rPr>
        <w:t xml:space="preserve">perational </w:t>
      </w:r>
      <w:r w:rsidR="00541820">
        <w:rPr>
          <w:rFonts w:eastAsia="Arial Unicode MS"/>
        </w:rPr>
        <w:t>R</w:t>
      </w:r>
      <w:r w:rsidRPr="00125720">
        <w:rPr>
          <w:rFonts w:eastAsia="Arial Unicode MS"/>
        </w:rPr>
        <w:t>equirements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The 3GPP system shall allow network operators to be able to share fronthaul/backhaul network resources.</w:t>
      </w:r>
    </w:p>
    <w:p w:rsidR="004115A1" w:rsidRPr="004115A1" w:rsidRDefault="004115A1" w:rsidP="008C3B86">
      <w:pPr>
        <w:rPr>
          <w:rFonts w:eastAsia="Malgun Gothic"/>
        </w:rPr>
      </w:pPr>
    </w:p>
    <w:p w:rsidR="00EE6465" w:rsidRPr="00EE6465" w:rsidRDefault="00EE6465" w:rsidP="00EE6465">
      <w:pPr>
        <w:pStyle w:val="Heading2"/>
        <w:rPr>
          <w:rFonts w:eastAsia="MS Mincho"/>
        </w:rPr>
      </w:pPr>
      <w:bookmarkStart w:id="3988" w:name="_Toc434174911"/>
      <w:bookmarkStart w:id="3989" w:name="_Toc436299518"/>
      <w:bookmarkStart w:id="3990" w:name="_Toc436300563"/>
      <w:bookmarkStart w:id="3991" w:name="_Toc442341179"/>
      <w:bookmarkStart w:id="3992" w:name="_Toc442345370"/>
      <w:bookmarkStart w:id="3993" w:name="_Toc442345750"/>
      <w:bookmarkStart w:id="3994" w:name="_Toc442346131"/>
      <w:bookmarkStart w:id="3995" w:name="_Toc442797607"/>
      <w:bookmarkStart w:id="3996" w:name="_Toc442800110"/>
      <w:bookmarkStart w:id="3997" w:name="_Toc442867164"/>
      <w:bookmarkStart w:id="3998" w:name="_Toc442868054"/>
      <w:bookmarkStart w:id="3999" w:name="_Toc442953991"/>
      <w:bookmarkStart w:id="4000" w:name="_Toc443316682"/>
      <w:r w:rsidRPr="00EE6465">
        <w:rPr>
          <w:rFonts w:eastAsia="MS Mincho"/>
        </w:rPr>
        <w:t>5.</w:t>
      </w:r>
      <w:r>
        <w:rPr>
          <w:rFonts w:eastAsia="MS Mincho"/>
        </w:rPr>
        <w:t>62</w:t>
      </w:r>
      <w:r w:rsidRPr="00EE6465">
        <w:rPr>
          <w:rFonts w:eastAsia="MS Mincho"/>
        </w:rPr>
        <w:tab/>
        <w:t>Device Theft Preventions / Stolen Device Recovery</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rsidR="00EE6465" w:rsidRPr="00EE6465" w:rsidRDefault="00EE6465" w:rsidP="00EE6465">
      <w:pPr>
        <w:pStyle w:val="Heading3"/>
      </w:pPr>
      <w:bookmarkStart w:id="4001" w:name="_Toc434174912"/>
      <w:bookmarkStart w:id="4002" w:name="_Toc436299519"/>
      <w:bookmarkStart w:id="4003" w:name="_Toc436300564"/>
      <w:bookmarkStart w:id="4004" w:name="_Toc442341180"/>
      <w:bookmarkStart w:id="4005" w:name="_Toc442345371"/>
      <w:bookmarkStart w:id="4006" w:name="_Toc442345751"/>
      <w:bookmarkStart w:id="4007" w:name="_Toc442346132"/>
      <w:bookmarkStart w:id="4008" w:name="_Toc442797608"/>
      <w:bookmarkStart w:id="4009" w:name="_Toc442800111"/>
      <w:bookmarkStart w:id="4010" w:name="_Toc442867165"/>
      <w:bookmarkStart w:id="4011" w:name="_Toc442868055"/>
      <w:bookmarkStart w:id="4012" w:name="_Toc442953992"/>
      <w:bookmarkStart w:id="4013" w:name="_Toc443316683"/>
      <w:r w:rsidRPr="00EE6465">
        <w:t>5.</w:t>
      </w:r>
      <w:r>
        <w:t>62</w:t>
      </w:r>
      <w:r w:rsidRPr="00EE6465">
        <w:t>.1</w:t>
      </w:r>
      <w:r w:rsidRPr="00EE6465">
        <w:tab/>
        <w:t>Description</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rsidR="00EE6465" w:rsidRPr="00EE6465" w:rsidRDefault="00EE6465" w:rsidP="00BC4650">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BC4650">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pStyle w:val="Heading3"/>
      </w:pPr>
      <w:bookmarkStart w:id="4014" w:name="_Toc434174913"/>
      <w:bookmarkStart w:id="4015" w:name="_Toc436299520"/>
      <w:bookmarkStart w:id="4016" w:name="_Toc436300565"/>
      <w:bookmarkStart w:id="4017" w:name="_Toc442341181"/>
      <w:bookmarkStart w:id="4018" w:name="_Toc442345372"/>
      <w:bookmarkStart w:id="4019" w:name="_Toc442345752"/>
      <w:bookmarkStart w:id="4020" w:name="_Toc442346133"/>
      <w:bookmarkStart w:id="4021" w:name="_Toc442797609"/>
      <w:bookmarkStart w:id="4022" w:name="_Toc442800112"/>
      <w:bookmarkStart w:id="4023" w:name="_Toc442867166"/>
      <w:bookmarkStart w:id="4024" w:name="_Toc442868056"/>
      <w:bookmarkStart w:id="4025" w:name="_Toc442953993"/>
      <w:bookmarkStart w:id="4026" w:name="_Toc443316684"/>
      <w:r w:rsidRPr="00EE6465">
        <w:t>5.</w:t>
      </w:r>
      <w:r>
        <w:t>62</w:t>
      </w:r>
      <w:r w:rsidRPr="00EE6465">
        <w:t>.2</w:t>
      </w:r>
      <w:r w:rsidRPr="00EE6465">
        <w:tab/>
        <w:t>Potential Service Requirements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re-enable a recovered stolen device to normal operation.</w:t>
      </w:r>
    </w:p>
    <w:p w:rsidR="00EE6465" w:rsidRPr="00EE6465" w:rsidRDefault="00EE6465" w:rsidP="00EE6465">
      <w:pPr>
        <w:pStyle w:val="Heading3"/>
      </w:pPr>
      <w:bookmarkStart w:id="4027" w:name="_Toc428433883"/>
      <w:bookmarkStart w:id="4028" w:name="_Toc434174914"/>
      <w:bookmarkStart w:id="4029" w:name="_Toc436299521"/>
      <w:bookmarkStart w:id="4030" w:name="_Toc436300566"/>
      <w:bookmarkStart w:id="4031" w:name="_Toc442341182"/>
      <w:bookmarkStart w:id="4032" w:name="_Toc442345373"/>
      <w:bookmarkStart w:id="4033" w:name="_Toc442345753"/>
      <w:bookmarkStart w:id="4034" w:name="_Toc442346134"/>
      <w:bookmarkStart w:id="4035" w:name="_Toc442797610"/>
      <w:bookmarkStart w:id="4036" w:name="_Toc442800113"/>
      <w:bookmarkStart w:id="4037" w:name="_Toc442867167"/>
      <w:bookmarkStart w:id="4038" w:name="_Toc442868057"/>
      <w:bookmarkStart w:id="4039" w:name="_Toc442953994"/>
      <w:bookmarkStart w:id="4040" w:name="_Toc443316685"/>
      <w:r w:rsidRPr="00EE6465">
        <w:lastRenderedPageBreak/>
        <w:t>5.</w:t>
      </w:r>
      <w:r>
        <w:t>62</w:t>
      </w:r>
      <w:r w:rsidRPr="00EE6465">
        <w:t>.3</w:t>
      </w:r>
      <w:r w:rsidRPr="00EE6465">
        <w:tab/>
        <w:t>Potential Operational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EE6465" w:rsidRDefault="00EE6465" w:rsidP="00BC4650">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7A0B04" w:rsidRPr="00EE6465" w:rsidRDefault="007A0B04" w:rsidP="00BC4650">
      <w:pPr>
        <w:rPr>
          <w:rFonts w:eastAsia="MS Mincho"/>
          <w:lang w:eastAsia="ja-JP"/>
        </w:rPr>
      </w:pPr>
    </w:p>
    <w:p w:rsidR="00002D27" w:rsidRPr="00AD3DE4" w:rsidRDefault="00002D27" w:rsidP="00125720">
      <w:pPr>
        <w:pStyle w:val="Heading2"/>
      </w:pPr>
      <w:bookmarkStart w:id="4041" w:name="_Toc434174915"/>
      <w:bookmarkStart w:id="4042" w:name="_Toc436299522"/>
      <w:bookmarkStart w:id="4043" w:name="_Toc436300567"/>
      <w:bookmarkStart w:id="4044" w:name="_Toc442341183"/>
      <w:bookmarkStart w:id="4045" w:name="_Toc442345374"/>
      <w:bookmarkStart w:id="4046" w:name="_Toc442345754"/>
      <w:bookmarkStart w:id="4047" w:name="_Toc442346135"/>
      <w:bookmarkStart w:id="4048" w:name="_Toc442797611"/>
      <w:bookmarkStart w:id="4049" w:name="_Toc442800114"/>
      <w:bookmarkStart w:id="4050" w:name="_Toc442867168"/>
      <w:bookmarkStart w:id="4051" w:name="_Toc442868058"/>
      <w:bookmarkStart w:id="4052" w:name="_Toc442953995"/>
      <w:bookmarkStart w:id="4053" w:name="_Toc443316686"/>
      <w:r w:rsidRPr="00AD3DE4">
        <w:t>5.</w:t>
      </w:r>
      <w:r>
        <w:t>63</w:t>
      </w:r>
      <w:r w:rsidRPr="00AD3DE4">
        <w:tab/>
      </w:r>
      <w:r>
        <w:t>Diversified Connectivity</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rsidR="00002D27" w:rsidRPr="00AD3DE4" w:rsidRDefault="00002D27" w:rsidP="004104EC">
      <w:pPr>
        <w:pStyle w:val="Heading3"/>
      </w:pPr>
      <w:bookmarkStart w:id="4054" w:name="_Toc434174916"/>
      <w:bookmarkStart w:id="4055" w:name="_Toc436299523"/>
      <w:bookmarkStart w:id="4056" w:name="_Toc436300568"/>
      <w:bookmarkStart w:id="4057" w:name="_Toc442341184"/>
      <w:bookmarkStart w:id="4058" w:name="_Toc442345375"/>
      <w:bookmarkStart w:id="4059" w:name="_Toc442345755"/>
      <w:bookmarkStart w:id="4060" w:name="_Toc442346136"/>
      <w:bookmarkStart w:id="4061" w:name="_Toc442797612"/>
      <w:bookmarkStart w:id="4062" w:name="_Toc442800115"/>
      <w:bookmarkStart w:id="4063" w:name="_Toc442867169"/>
      <w:bookmarkStart w:id="4064" w:name="_Toc442868059"/>
      <w:bookmarkStart w:id="4065" w:name="_Toc442953996"/>
      <w:bookmarkStart w:id="4066" w:name="_Toc443316687"/>
      <w:r w:rsidRPr="00AD3DE4">
        <w:t>5.</w:t>
      </w:r>
      <w:r>
        <w:t>63</w:t>
      </w:r>
      <w:r w:rsidRPr="00AD3DE4">
        <w:t>.1</w:t>
      </w:r>
      <w:r w:rsidRPr="00AD3DE4">
        <w:tab/>
        <w:t>Description</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t>Following needs to be considered for various type of connectivity:</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In this case, it is desirable that a user is not required to make a separate subscription for each watch. Rather, it is desirable that the authorized device for the user can be dynamically changed</w:t>
      </w:r>
      <w:proofErr w:type="gramStart"/>
      <w:r w:rsidR="00002D27" w:rsidRPr="001B0968">
        <w:rPr>
          <w:rFonts w:eastAsia="Malgun Gothic"/>
        </w:rPr>
        <w:t>..</w:t>
      </w:r>
      <w:proofErr w:type="gramEnd"/>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 xml:space="preserve">Infrastructure or physical resources can be shared among people. Already in the market, there are businesses based on sharing economy. </w:t>
      </w:r>
      <w:proofErr w:type="gramStart"/>
      <w:r w:rsidR="00002D27" w:rsidRPr="001B0968">
        <w:rPr>
          <w:rFonts w:eastAsia="Malgun Gothic"/>
        </w:rPr>
        <w:t>As sharing becomes a common phenomenon, the new model of providing connectivity may be needed.</w:t>
      </w:r>
      <w:proofErr w:type="gramEnd"/>
      <w:r w:rsidR="00002D27" w:rsidRPr="001B0968">
        <w:rPr>
          <w:rFonts w:eastAsia="Malgun Gothic"/>
        </w:rPr>
        <w:t xml:space="preserve"> For example, when a car is used by different people at different time, it should be possible to dynamically change the authorized user of the connectivity module in the car. In other words, the Internet connection used by the car is associated to John’s subscription during John is behind wheel and to Michael’s subscription when Michael is driving. Thus, connectivity may need to be defined by who is using the connection, not by the device. Because a device can be used by multiple users, the network should be able to prevent fraudulent access from unauthorized users.</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 xml:space="preserve">On-demand temporal provision of connectivity can benefit user convenience. Today, some users buy prepaid SIM cards for their temporary communication use (e.g. </w:t>
      </w:r>
      <w:r w:rsidR="00002D27" w:rsidRPr="00FD2E33">
        <w:rPr>
          <w:rFonts w:eastAsia="MS Mincho"/>
        </w:rPr>
        <w:t xml:space="preserve">during </w:t>
      </w:r>
      <w:r w:rsidR="00002D27" w:rsidRPr="001B0968">
        <w:rPr>
          <w:rFonts w:eastAsia="Malgun Gothic"/>
        </w:rPr>
        <w:t>their oversea travel) and make some effort to activate the cards. However, in case of WiFi,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Pr="001B0968" w:rsidRDefault="001B0968" w:rsidP="00FD2E33">
      <w:pPr>
        <w:pStyle w:val="B1"/>
        <w:rPr>
          <w:rFonts w:eastAsia="Malgun Gothic"/>
        </w:rPr>
      </w:pPr>
      <w:r>
        <w:rPr>
          <w:rFonts w:eastAsia="Malgun Gothic"/>
        </w:rPr>
        <w:t>-</w:t>
      </w:r>
      <w:r>
        <w:rPr>
          <w:rFonts w:eastAsia="Malgun Gothic"/>
        </w:rPr>
        <w:tab/>
      </w:r>
      <w:r w:rsidR="00002D27" w:rsidRPr="001B0968">
        <w:rPr>
          <w:rFonts w:eastAsia="Malgun Gothic"/>
        </w:rPr>
        <w:t>Content-aware control over provided connectivity service can also serve various business model or user benefit. For example, a contents provider may be willing to pay for the cost of any type of connectivity used for the contents delivery without requiring a user to use specific Apps or connectivity technology. In other cases, advertiser may be willing to pay the connectivity charge used for the automatically downloaded multimedia advertisement contents embedded in websites, or the user may even want the network operator to block such contents from flowing first place.</w:t>
      </w:r>
    </w:p>
    <w:p w:rsidR="00002D27" w:rsidRDefault="00002D27" w:rsidP="00BC4650">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891D29" w:rsidRDefault="00125720" w:rsidP="00FD2E33">
      <w:pPr>
        <w:pStyle w:val="B1"/>
        <w:rPr>
          <w:rFonts w:eastAsia="Malgun Gothic"/>
        </w:rPr>
      </w:pPr>
      <w:r>
        <w:rPr>
          <w:rFonts w:eastAsia="Malgun Gothic"/>
        </w:rPr>
        <w:t>1.</w:t>
      </w:r>
      <w:r w:rsidR="00891D29">
        <w:rPr>
          <w:rFonts w:eastAsia="Malgun Gothic"/>
        </w:rPr>
        <w:tab/>
      </w:r>
      <w:r w:rsidR="00002D27" w:rsidRPr="00891D29">
        <w:rPr>
          <w:rFonts w:eastAsia="Malgun Gothic"/>
        </w:rPr>
        <w:t>Ayumu is a user who has a biometric authentication wearable device and a UICC-</w:t>
      </w:r>
      <w:proofErr w:type="gramStart"/>
      <w:r w:rsidR="00002D27" w:rsidRPr="00891D29">
        <w:rPr>
          <w:rFonts w:eastAsia="Malgun Gothic"/>
        </w:rPr>
        <w:t>less tablet</w:t>
      </w:r>
      <w:proofErr w:type="gramEnd"/>
      <w:r w:rsidR="00002D27" w:rsidRPr="00891D29">
        <w:rPr>
          <w:rFonts w:eastAsia="Malgun Gothic"/>
        </w:rPr>
        <w:t xml:space="preserve"> and subscribes to a mobile operator.</w:t>
      </w:r>
    </w:p>
    <w:p w:rsidR="00002D27" w:rsidRPr="00891D29" w:rsidRDefault="00125720" w:rsidP="00FD2E33">
      <w:pPr>
        <w:pStyle w:val="B1"/>
        <w:rPr>
          <w:rFonts w:eastAsia="Malgun Gothic"/>
        </w:rPr>
      </w:pPr>
      <w:r>
        <w:rPr>
          <w:rFonts w:eastAsia="Malgun Gothic"/>
        </w:rPr>
        <w:t>2.</w:t>
      </w:r>
      <w:r w:rsidR="00891D29">
        <w:rPr>
          <w:rFonts w:eastAsia="Malgun Gothic"/>
        </w:rPr>
        <w:tab/>
      </w:r>
      <w:r w:rsidR="00002D27" w:rsidRPr="00891D29">
        <w:rPr>
          <w:rFonts w:eastAsia="Malgun Gothic"/>
        </w:rPr>
        <w:t>To use the tablet, she synchronizes the device with the tablet by her intuitive action like ‘touching devices’.</w:t>
      </w:r>
    </w:p>
    <w:p w:rsidR="00002D27" w:rsidRPr="00891D29" w:rsidRDefault="00125720" w:rsidP="00FD2E33">
      <w:pPr>
        <w:pStyle w:val="B1"/>
        <w:rPr>
          <w:rFonts w:eastAsia="Malgun Gothic"/>
        </w:rPr>
      </w:pPr>
      <w:r>
        <w:rPr>
          <w:rFonts w:eastAsia="Malgun Gothic"/>
        </w:rPr>
        <w:lastRenderedPageBreak/>
        <w:t>3.</w:t>
      </w:r>
      <w:r w:rsidR="00891D29">
        <w:rPr>
          <w:rFonts w:eastAsia="Malgun Gothic"/>
        </w:rPr>
        <w:tab/>
      </w:r>
      <w:r w:rsidR="00002D27" w:rsidRPr="00891D29">
        <w:rPr>
          <w:rFonts w:eastAsia="Malgun Gothic"/>
        </w:rPr>
        <w:t>After the synchronization, the device scans biometric information from her.</w:t>
      </w:r>
    </w:p>
    <w:p w:rsidR="00002D27" w:rsidRPr="00891D29" w:rsidRDefault="00125720" w:rsidP="00FD2E33">
      <w:pPr>
        <w:pStyle w:val="B1"/>
        <w:rPr>
          <w:rFonts w:eastAsia="Malgun Gothic"/>
        </w:rPr>
      </w:pPr>
      <w:r>
        <w:rPr>
          <w:rFonts w:eastAsia="Malgun Gothic"/>
        </w:rPr>
        <w:t>4.</w:t>
      </w:r>
      <w:r w:rsidR="00891D29">
        <w:rPr>
          <w:rFonts w:eastAsia="Malgun Gothic"/>
        </w:rPr>
        <w:tab/>
      </w:r>
      <w:r w:rsidR="00002D27" w:rsidRPr="00891D29">
        <w:rPr>
          <w:rFonts w:eastAsia="Malgun Gothic"/>
        </w:rPr>
        <w:t>The biometric information is sent as security information from the device to the tablet.</w:t>
      </w:r>
    </w:p>
    <w:p w:rsidR="00002D27" w:rsidRPr="00891D29" w:rsidRDefault="00125720" w:rsidP="00FD2E33">
      <w:pPr>
        <w:pStyle w:val="B1"/>
        <w:rPr>
          <w:rFonts w:eastAsia="Malgun Gothic"/>
        </w:rPr>
      </w:pPr>
      <w:r>
        <w:rPr>
          <w:rFonts w:eastAsia="Malgun Gothic"/>
        </w:rPr>
        <w:t>5.</w:t>
      </w:r>
      <w:r w:rsidR="00891D29">
        <w:rPr>
          <w:rFonts w:eastAsia="Malgun Gothic"/>
        </w:rPr>
        <w:tab/>
      </w:r>
      <w:r w:rsidR="00002D27" w:rsidRPr="00891D29">
        <w:rPr>
          <w:rFonts w:eastAsia="Malgun Gothic"/>
        </w:rPr>
        <w:t>The tablet attempts biometric information based authentication to the mobile operator network.</w:t>
      </w:r>
    </w:p>
    <w:p w:rsidR="00002D27" w:rsidRPr="00891D29" w:rsidRDefault="00125720" w:rsidP="00FD2E33">
      <w:pPr>
        <w:pStyle w:val="B1"/>
        <w:rPr>
          <w:rFonts w:eastAsia="Malgun Gothic"/>
        </w:rPr>
      </w:pPr>
      <w:r>
        <w:rPr>
          <w:rFonts w:eastAsia="Malgun Gothic"/>
        </w:rPr>
        <w:t>6.</w:t>
      </w:r>
      <w:r w:rsidR="001B0968" w:rsidRPr="00891D29">
        <w:rPr>
          <w:rFonts w:eastAsia="Malgun Gothic"/>
        </w:rPr>
        <w:tab/>
      </w:r>
      <w:r w:rsidR="00002D27" w:rsidRPr="00891D29">
        <w:rPr>
          <w:rFonts w:eastAsia="Malgun Gothic"/>
        </w:rPr>
        <w:t>After the successful authentication, she is provided with data communication service for the table</w:t>
      </w:r>
      <w:r w:rsidR="00002D27" w:rsidRPr="00FD2E33">
        <w:rPr>
          <w:rFonts w:eastAsia="MS Mincho"/>
        </w:rPr>
        <w:t>t based on her subscription</w:t>
      </w:r>
      <w:r w:rsidR="00002D27" w:rsidRPr="00891D29">
        <w:rPr>
          <w:rFonts w:eastAsia="Malgun Gothic"/>
        </w:rPr>
        <w:t>.</w:t>
      </w:r>
    </w:p>
    <w:p w:rsidR="00002D27" w:rsidRPr="00AD3DE4" w:rsidRDefault="00002D27" w:rsidP="004104EC">
      <w:pPr>
        <w:pStyle w:val="Heading3"/>
      </w:pPr>
      <w:bookmarkStart w:id="4067" w:name="_Toc434174917"/>
      <w:bookmarkStart w:id="4068" w:name="_Toc436299524"/>
      <w:bookmarkStart w:id="4069" w:name="_Toc436300569"/>
      <w:bookmarkStart w:id="4070" w:name="_Toc442341185"/>
      <w:bookmarkStart w:id="4071" w:name="_Toc442345376"/>
      <w:bookmarkStart w:id="4072" w:name="_Toc442345756"/>
      <w:bookmarkStart w:id="4073" w:name="_Toc442346137"/>
      <w:bookmarkStart w:id="4074" w:name="_Toc442797613"/>
      <w:bookmarkStart w:id="4075" w:name="_Toc442800116"/>
      <w:bookmarkStart w:id="4076" w:name="_Toc442867170"/>
      <w:bookmarkStart w:id="4077" w:name="_Toc442868060"/>
      <w:bookmarkStart w:id="4078" w:name="_Toc442953997"/>
      <w:bookmarkStart w:id="4079" w:name="_Toc443316688"/>
      <w:r w:rsidRPr="00AD3DE4">
        <w:t>5.</w:t>
      </w:r>
      <w:r>
        <w:t>63</w:t>
      </w:r>
      <w:r w:rsidRPr="00AD3DE4">
        <w:t>.2</w:t>
      </w:r>
      <w:r w:rsidRPr="00AD3DE4">
        <w:tab/>
        <w:t>Potential Service Requirements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4080" w:name="_Toc434174918"/>
      <w:bookmarkStart w:id="4081" w:name="_Toc436299525"/>
      <w:bookmarkStart w:id="4082" w:name="_Toc436300570"/>
      <w:bookmarkStart w:id="4083" w:name="_Toc442341186"/>
      <w:bookmarkStart w:id="4084" w:name="_Toc442345377"/>
      <w:bookmarkStart w:id="4085" w:name="_Toc442345757"/>
      <w:bookmarkStart w:id="4086" w:name="_Toc442346138"/>
      <w:bookmarkStart w:id="4087" w:name="_Toc442797614"/>
      <w:bookmarkStart w:id="4088" w:name="_Toc442800117"/>
      <w:bookmarkStart w:id="4089" w:name="_Toc442867171"/>
      <w:bookmarkStart w:id="4090" w:name="_Toc442868061"/>
      <w:bookmarkStart w:id="4091" w:name="_Toc442953998"/>
      <w:bookmarkStart w:id="4092" w:name="_Toc443316689"/>
      <w:r w:rsidRPr="001201B1">
        <w:t>5.</w:t>
      </w:r>
      <w:r>
        <w:t>63</w:t>
      </w:r>
      <w:r w:rsidRPr="001201B1">
        <w:t>.3</w:t>
      </w:r>
      <w:r w:rsidRPr="001201B1">
        <w:tab/>
        <w:t>Potential Operational Requirements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t>Enhanced authorization mechanism shall be able to provide a user and a device with on-demand connectivity based on</w:t>
      </w:r>
      <w:r>
        <w:t xml:space="preserve"> </w:t>
      </w:r>
      <w:r w:rsidRPr="004104EC">
        <w:t>operator policy.</w:t>
      </w:r>
    </w:p>
    <w:p w:rsidR="004104EC" w:rsidRPr="004115A1" w:rsidRDefault="004104EC" w:rsidP="004104EC">
      <w:r w:rsidRPr="004104EC">
        <w:t>Enhanced charging mechanism shall be able to collect charging-related information for enhanced authentication mechanism and enhanced authorization mechanism.</w:t>
      </w:r>
    </w:p>
    <w:p w:rsidR="00566331" w:rsidRDefault="00566331" w:rsidP="004104EC">
      <w:pPr>
        <w:rPr>
          <w:rFonts w:eastAsia="Malgun Gothic"/>
          <w:lang w:eastAsia="ko-KR"/>
        </w:rPr>
      </w:pPr>
    </w:p>
    <w:p w:rsidR="00723E0D" w:rsidRDefault="00723E0D" w:rsidP="00BC4650">
      <w:pPr>
        <w:pStyle w:val="Heading2"/>
        <w:rPr>
          <w:rFonts w:eastAsia="PMingLiU"/>
        </w:rPr>
      </w:pPr>
      <w:bookmarkStart w:id="4093" w:name="_Toc434174919"/>
      <w:bookmarkStart w:id="4094" w:name="_Toc436299526"/>
      <w:bookmarkStart w:id="4095" w:name="_Toc436300571"/>
      <w:bookmarkStart w:id="4096" w:name="_Toc442341187"/>
      <w:bookmarkStart w:id="4097" w:name="_Toc442345378"/>
      <w:bookmarkStart w:id="4098" w:name="_Toc442345758"/>
      <w:bookmarkStart w:id="4099" w:name="_Toc442346139"/>
      <w:bookmarkStart w:id="4100" w:name="_Toc442797615"/>
      <w:bookmarkStart w:id="4101" w:name="_Toc442800118"/>
      <w:bookmarkStart w:id="4102" w:name="_Toc442867172"/>
      <w:bookmarkStart w:id="4103" w:name="_Toc442868062"/>
      <w:bookmarkStart w:id="4104" w:name="_Toc442953999"/>
      <w:bookmarkStart w:id="4105" w:name="_Toc443316690"/>
      <w:r>
        <w:rPr>
          <w:rFonts w:eastAsia="PMingLiU"/>
        </w:rPr>
        <w:t>5.64</w:t>
      </w:r>
      <w:r w:rsidR="00715145">
        <w:rPr>
          <w:rFonts w:eastAsia="PMingLiU"/>
        </w:rPr>
        <w:tab/>
      </w:r>
      <w:r>
        <w:rPr>
          <w:rFonts w:eastAsia="PMingLiU"/>
        </w:rPr>
        <w:t>User Multi-Connectivity across operators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rsidR="00723E0D" w:rsidRDefault="00723E0D" w:rsidP="00BC4650">
      <w:pPr>
        <w:pStyle w:val="Heading3"/>
        <w:rPr>
          <w:rFonts w:eastAsia="PMingLiU"/>
        </w:rPr>
      </w:pPr>
      <w:bookmarkStart w:id="4106" w:name="_Toc434174920"/>
      <w:bookmarkStart w:id="4107" w:name="_Toc436299527"/>
      <w:bookmarkStart w:id="4108" w:name="_Toc436300572"/>
      <w:bookmarkStart w:id="4109" w:name="_Toc442341188"/>
      <w:bookmarkStart w:id="4110" w:name="_Toc442345379"/>
      <w:bookmarkStart w:id="4111" w:name="_Toc442345759"/>
      <w:bookmarkStart w:id="4112" w:name="_Toc442346140"/>
      <w:bookmarkStart w:id="4113" w:name="_Toc442797616"/>
      <w:bookmarkStart w:id="4114" w:name="_Toc442800119"/>
      <w:bookmarkStart w:id="4115" w:name="_Toc442867173"/>
      <w:bookmarkStart w:id="4116" w:name="_Toc442868063"/>
      <w:bookmarkStart w:id="4117" w:name="_Toc442954000"/>
      <w:bookmarkStart w:id="4118" w:name="_Toc443316691"/>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 xml:space="preserve">Consider a scenario where operator A has deployed a 3GPP system that can support </w:t>
      </w:r>
      <w:r w:rsidR="006528A4">
        <w:t>V2X</w:t>
      </w:r>
      <w:r>
        <w:t xml:space="preserve">,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723E0D" w:rsidP="00FD2E33">
      <w:pPr>
        <w:pStyle w:val="TH"/>
        <w:rPr>
          <w:rFonts w:eastAsia="PMingLiU"/>
          <w:lang w:eastAsia="zh-TW"/>
        </w:rPr>
      </w:pPr>
      <w:r w:rsidRPr="00731FB4">
        <w:rPr>
          <w:rFonts w:eastAsia="PMingLiU"/>
          <w:noProof/>
          <w:lang w:eastAsia="en-GB"/>
        </w:rPr>
        <w:lastRenderedPageBreak/>
        <w:drawing>
          <wp:inline distT="0" distB="0" distL="0" distR="0" wp14:anchorId="7517867A" wp14:editId="228EF4CD">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p>
    <w:p w:rsidR="00E16D46" w:rsidRPr="00FD2E33" w:rsidRDefault="00723E0D" w:rsidP="00FD2E33">
      <w:pPr>
        <w:pStyle w:val="TF"/>
        <w:overflowPunct w:val="0"/>
        <w:autoSpaceDE w:val="0"/>
        <w:autoSpaceDN w:val="0"/>
        <w:adjustRightInd w:val="0"/>
        <w:textAlignment w:val="baseline"/>
      </w:pPr>
      <w:r w:rsidRPr="00FD2E33">
        <w:t xml:space="preserve">  </w:t>
      </w:r>
      <w:r w:rsidR="00E16D46" w:rsidRPr="00FD2E33">
        <w:t>Figure 5.64.1</w:t>
      </w:r>
      <w:r w:rsidR="001B5E2C">
        <w:t>.1</w:t>
      </w:r>
      <w:r w:rsidR="00E16D46" w:rsidRPr="00FD2E33">
        <w:t>: An example deployment scenario</w:t>
      </w:r>
    </w:p>
    <w:p w:rsidR="00723E0D" w:rsidRPr="00070B8E" w:rsidRDefault="00723E0D" w:rsidP="00723E0D">
      <w:pPr>
        <w:rPr>
          <w:rFonts w:eastAsia="PMingLiU"/>
          <w:lang w:eastAsia="zh-TW"/>
        </w:rPr>
      </w:pPr>
    </w:p>
    <w:p w:rsidR="00723E0D" w:rsidRDefault="00723E0D" w:rsidP="00722E99">
      <w:pPr>
        <w:pStyle w:val="Heading3"/>
      </w:pPr>
      <w:bookmarkStart w:id="4119" w:name="_Toc434174921"/>
      <w:bookmarkStart w:id="4120" w:name="_Toc436299528"/>
      <w:bookmarkStart w:id="4121" w:name="_Toc436300573"/>
      <w:bookmarkStart w:id="4122" w:name="_Toc442341189"/>
      <w:bookmarkStart w:id="4123" w:name="_Toc442345380"/>
      <w:bookmarkStart w:id="4124" w:name="_Toc442345760"/>
      <w:bookmarkStart w:id="4125" w:name="_Toc442346141"/>
      <w:bookmarkStart w:id="4126" w:name="_Toc442797617"/>
      <w:bookmarkStart w:id="4127" w:name="_Toc442800120"/>
      <w:bookmarkStart w:id="4128" w:name="_Toc442867174"/>
      <w:bookmarkStart w:id="4129" w:name="_Toc442868064"/>
      <w:bookmarkStart w:id="4130" w:name="_Toc442954001"/>
      <w:bookmarkStart w:id="4131" w:name="_Toc443316692"/>
      <w:r w:rsidRPr="00FF4AC6">
        <w:t>5.</w:t>
      </w:r>
      <w:r w:rsidR="00722E99">
        <w:t>64</w:t>
      </w:r>
      <w:r w:rsidRPr="00FF4AC6">
        <w:t>.2</w:t>
      </w:r>
      <w:r w:rsidR="00715145">
        <w:tab/>
      </w:r>
      <w:r w:rsidRPr="00FF4AC6">
        <w:t>Potential Service Requirements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4132" w:name="_Toc434174922"/>
      <w:bookmarkStart w:id="4133" w:name="_Toc436299529"/>
      <w:bookmarkStart w:id="4134" w:name="_Toc436300574"/>
      <w:bookmarkStart w:id="4135" w:name="_Toc442341190"/>
      <w:bookmarkStart w:id="4136" w:name="_Toc442345381"/>
      <w:bookmarkStart w:id="4137" w:name="_Toc442345761"/>
      <w:bookmarkStart w:id="4138" w:name="_Toc442346142"/>
      <w:bookmarkStart w:id="4139" w:name="_Toc442867175"/>
      <w:bookmarkStart w:id="4140" w:name="_Toc442868065"/>
      <w:bookmarkStart w:id="4141" w:name="_Toc442954002"/>
      <w:bookmarkStart w:id="4142" w:name="_Toc443316693"/>
      <w:r>
        <w:t>5.</w:t>
      </w:r>
      <w:r w:rsidR="00722E99">
        <w:t>64</w:t>
      </w:r>
      <w:r>
        <w:t>.3</w:t>
      </w:r>
      <w:r w:rsidR="00715145">
        <w:tab/>
      </w:r>
      <w:r w:rsidRPr="00FF4AC6">
        <w:t xml:space="preserve">Potential </w:t>
      </w:r>
      <w:r>
        <w:t>Operational</w:t>
      </w:r>
      <w:r w:rsidRPr="00FF4AC6">
        <w:t xml:space="preserve"> Requirements</w:t>
      </w:r>
      <w:bookmarkEnd w:id="4132"/>
      <w:bookmarkEnd w:id="4133"/>
      <w:bookmarkEnd w:id="4134"/>
      <w:bookmarkEnd w:id="4135"/>
      <w:bookmarkEnd w:id="4136"/>
      <w:bookmarkEnd w:id="4137"/>
      <w:bookmarkEnd w:id="4138"/>
      <w:bookmarkEnd w:id="4139"/>
      <w:bookmarkEnd w:id="4140"/>
      <w:bookmarkEnd w:id="4141"/>
      <w:bookmarkEnd w:id="4142"/>
    </w:p>
    <w:p w:rsidR="00723E0D" w:rsidRDefault="00E82292" w:rsidP="00723E0D">
      <w:pPr>
        <w:rPr>
          <w:rFonts w:eastAsia="SimSun"/>
          <w:lang w:eastAsia="ko-KR"/>
        </w:rPr>
      </w:pPr>
      <w:r>
        <w:rPr>
          <w:rFonts w:eastAsia="SimSun"/>
          <w:lang w:eastAsia="ko-KR"/>
        </w:rPr>
        <w:t>Void.</w:t>
      </w:r>
    </w:p>
    <w:p w:rsidR="00E82292" w:rsidRDefault="00E82292" w:rsidP="00723E0D">
      <w:pPr>
        <w:rPr>
          <w:rFonts w:eastAsia="SimSun"/>
          <w:lang w:eastAsia="ko-KR"/>
        </w:rPr>
      </w:pPr>
    </w:p>
    <w:p w:rsidR="002E49C3" w:rsidRPr="002E49C3" w:rsidRDefault="002E49C3" w:rsidP="002E49C3">
      <w:pPr>
        <w:pStyle w:val="Heading2"/>
      </w:pPr>
      <w:bookmarkStart w:id="4143" w:name="_Toc434174923"/>
      <w:bookmarkStart w:id="4144" w:name="_Toc436299530"/>
      <w:bookmarkStart w:id="4145" w:name="_Toc436300575"/>
      <w:bookmarkStart w:id="4146" w:name="_Toc442341191"/>
      <w:bookmarkStart w:id="4147" w:name="_Toc442345382"/>
      <w:bookmarkStart w:id="4148" w:name="_Toc442345762"/>
      <w:bookmarkStart w:id="4149" w:name="_Toc442346143"/>
      <w:bookmarkStart w:id="4150" w:name="_Toc442797618"/>
      <w:bookmarkStart w:id="4151" w:name="_Toc442800121"/>
      <w:bookmarkStart w:id="4152" w:name="_Toc442867176"/>
      <w:bookmarkStart w:id="4153" w:name="_Toc442868066"/>
      <w:bookmarkStart w:id="4154" w:name="_Toc442954003"/>
      <w:bookmarkStart w:id="4155" w:name="_Toc443316694"/>
      <w:r w:rsidRPr="002E49C3">
        <w:rPr>
          <w:lang w:val="en-US"/>
        </w:rPr>
        <w:t>5.</w:t>
      </w:r>
      <w:r>
        <w:rPr>
          <w:lang w:val="en-US"/>
        </w:rPr>
        <w:t>65</w:t>
      </w:r>
      <w:r w:rsidRPr="002E49C3">
        <w:tab/>
        <w:t>Moving ambulance and bio-connectivity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rsidR="002E49C3" w:rsidRPr="002E49C3" w:rsidRDefault="002E49C3" w:rsidP="002E49C3">
      <w:pPr>
        <w:pStyle w:val="Heading3"/>
      </w:pPr>
      <w:bookmarkStart w:id="4156" w:name="_Toc434174924"/>
      <w:bookmarkStart w:id="4157" w:name="_Toc436299531"/>
      <w:bookmarkStart w:id="4158" w:name="_Toc436300576"/>
      <w:bookmarkStart w:id="4159" w:name="_Toc442341192"/>
      <w:bookmarkStart w:id="4160" w:name="_Toc442345383"/>
      <w:bookmarkStart w:id="4161" w:name="_Toc442345763"/>
      <w:bookmarkStart w:id="4162" w:name="_Toc442346144"/>
      <w:bookmarkStart w:id="4163" w:name="_Toc442797619"/>
      <w:bookmarkStart w:id="4164" w:name="_Toc442800122"/>
      <w:bookmarkStart w:id="4165" w:name="_Toc442867177"/>
      <w:bookmarkStart w:id="4166" w:name="_Toc442868067"/>
      <w:bookmarkStart w:id="4167" w:name="_Toc442954004"/>
      <w:bookmarkStart w:id="4168" w:name="_Toc443316695"/>
      <w:r w:rsidRPr="002E49C3">
        <w:rPr>
          <w:lang w:val="en-US"/>
        </w:rPr>
        <w:t>5</w:t>
      </w:r>
      <w:r w:rsidRPr="002E49C3">
        <w:t>.</w:t>
      </w:r>
      <w:r>
        <w:t>65</w:t>
      </w:r>
      <w:r w:rsidRPr="002E49C3">
        <w:t>.1</w:t>
      </w:r>
      <w:r w:rsidRPr="002E49C3">
        <w:tab/>
        <w:t>Description</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lastRenderedPageBreak/>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w:t>
      </w:r>
      <w:proofErr w:type="spellStart"/>
      <w:r w:rsidRPr="002E49C3">
        <w:t>mHealth</w:t>
      </w:r>
      <w:proofErr w:type="spellEnd"/>
      <w:r w:rsidRPr="002E49C3">
        <w:t xml:space="preserve">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4169" w:name="_Toc434174925"/>
      <w:bookmarkStart w:id="4170" w:name="_Toc436299532"/>
      <w:bookmarkStart w:id="4171" w:name="_Toc436300577"/>
      <w:bookmarkStart w:id="4172" w:name="_Toc442341193"/>
      <w:bookmarkStart w:id="4173" w:name="_Toc442345384"/>
      <w:bookmarkStart w:id="4174" w:name="_Toc442345764"/>
      <w:bookmarkStart w:id="4175" w:name="_Toc442346145"/>
      <w:bookmarkStart w:id="4176" w:name="_Toc442797620"/>
      <w:bookmarkStart w:id="4177" w:name="_Toc442800123"/>
      <w:bookmarkStart w:id="4178" w:name="_Toc442867178"/>
      <w:bookmarkStart w:id="4179" w:name="_Toc442868068"/>
      <w:bookmarkStart w:id="4180" w:name="_Toc442954005"/>
      <w:bookmarkStart w:id="4181" w:name="_Toc443316696"/>
      <w:r w:rsidRPr="002E49C3">
        <w:rPr>
          <w:lang w:val="en-US"/>
        </w:rPr>
        <w:t>5</w:t>
      </w:r>
      <w:r w:rsidRPr="002E49C3">
        <w:t>.</w:t>
      </w:r>
      <w:r>
        <w:t>65</w:t>
      </w:r>
      <w:r w:rsidRPr="002E49C3">
        <w:t>.2</w:t>
      </w:r>
      <w:r w:rsidRPr="002E49C3">
        <w:tab/>
      </w:r>
      <w:r w:rsidRPr="002E49C3">
        <w:rPr>
          <w:lang w:val="en-US"/>
        </w:rPr>
        <w:t>Potential Service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 xml:space="preserve">The 3GPP system shall support low end-to-end latency ranging from 1 </w:t>
      </w:r>
      <w:proofErr w:type="gramStart"/>
      <w:r w:rsidRPr="002E49C3">
        <w:rPr>
          <w:rFonts w:eastAsia="SimSun"/>
        </w:rPr>
        <w:t>ms</w:t>
      </w:r>
      <w:proofErr w:type="gramEnd"/>
      <w:r w:rsidRPr="002E49C3">
        <w:rPr>
          <w:rFonts w:eastAsia="SimSun"/>
        </w:rPr>
        <w:t xml:space="preserve">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4182" w:name="_Toc434174926"/>
      <w:bookmarkStart w:id="4183" w:name="_Toc436299533"/>
      <w:bookmarkStart w:id="4184" w:name="_Toc436300578"/>
      <w:bookmarkStart w:id="4185" w:name="_Toc442341194"/>
      <w:bookmarkStart w:id="4186" w:name="_Toc442345385"/>
      <w:bookmarkStart w:id="4187" w:name="_Toc442345765"/>
      <w:bookmarkStart w:id="4188" w:name="_Toc442346146"/>
      <w:bookmarkStart w:id="4189" w:name="_Toc442797621"/>
      <w:bookmarkStart w:id="4190" w:name="_Toc442800124"/>
      <w:bookmarkStart w:id="4191" w:name="_Toc442867179"/>
      <w:bookmarkStart w:id="4192" w:name="_Toc442868069"/>
      <w:bookmarkStart w:id="4193" w:name="_Toc442954006"/>
      <w:bookmarkStart w:id="4194" w:name="_Toc443316697"/>
      <w:r w:rsidRPr="002E49C3">
        <w:rPr>
          <w:lang w:val="en-US"/>
        </w:rPr>
        <w:t>5</w:t>
      </w:r>
      <w:r w:rsidRPr="002E49C3">
        <w:t>.</w:t>
      </w:r>
      <w:r>
        <w:t>65</w:t>
      </w:r>
      <w:r w:rsidRPr="002E49C3">
        <w:t>.3</w:t>
      </w:r>
      <w:r w:rsidRPr="002E49C3">
        <w:tab/>
      </w:r>
      <w:r w:rsidRPr="002E49C3">
        <w:rPr>
          <w:lang w:val="en-US"/>
        </w:rPr>
        <w:t>Potential Operational Requirements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rsidR="002E49C3" w:rsidRPr="00E726A5" w:rsidRDefault="002E49C3" w:rsidP="002E49C3">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 xml:space="preserve">dynamic resource utilization (compute, storage, network and radio), which can be configured in </w:t>
      </w:r>
      <w:proofErr w:type="spellStart"/>
      <w:r w:rsidRPr="002E49C3">
        <w:t>realtime</w:t>
      </w:r>
      <w:proofErr w:type="spellEnd"/>
      <w:r w:rsidRPr="002E49C3">
        <w:t xml:space="preserve"> during network service provisioning for a given UE and based on information such as UE location, application characteristics</w:t>
      </w:r>
      <w:r w:rsidRPr="002E49C3">
        <w:rPr>
          <w:rFonts w:eastAsia="SimSun" w:hint="eastAsia"/>
          <w:lang w:eastAsia="zh-CN"/>
        </w:rPr>
        <w:t>.</w:t>
      </w:r>
    </w:p>
    <w:p w:rsidR="00723E0D" w:rsidRDefault="00723E0D" w:rsidP="004104EC">
      <w:pPr>
        <w:rPr>
          <w:rFonts w:eastAsia="Malgun Gothic"/>
          <w:lang w:eastAsia="ko-KR"/>
        </w:rPr>
      </w:pPr>
    </w:p>
    <w:p w:rsidR="00044275" w:rsidRPr="008C3B86" w:rsidRDefault="00044275" w:rsidP="00125720">
      <w:pPr>
        <w:pStyle w:val="Heading2"/>
      </w:pPr>
      <w:bookmarkStart w:id="4195" w:name="_Toc434174927"/>
      <w:bookmarkStart w:id="4196" w:name="_Toc436299534"/>
      <w:bookmarkStart w:id="4197" w:name="_Toc436300579"/>
      <w:bookmarkStart w:id="4198" w:name="_Toc442341195"/>
      <w:bookmarkStart w:id="4199" w:name="_Toc442345386"/>
      <w:bookmarkStart w:id="4200" w:name="_Toc442345766"/>
      <w:bookmarkStart w:id="4201" w:name="_Toc442346147"/>
      <w:bookmarkStart w:id="4202" w:name="_Toc442797622"/>
      <w:bookmarkStart w:id="4203" w:name="_Toc442800125"/>
      <w:bookmarkStart w:id="4204" w:name="_Toc442867180"/>
      <w:bookmarkStart w:id="4205" w:name="_Toc442868070"/>
      <w:bookmarkStart w:id="4206" w:name="_Toc442954007"/>
      <w:bookmarkStart w:id="4207" w:name="_Toc443316698"/>
      <w:r w:rsidRPr="00A3281C">
        <w:t>5.</w:t>
      </w:r>
      <w:r w:rsidRPr="008C3B86">
        <w:t>66</w:t>
      </w:r>
      <w:r w:rsidR="00715145" w:rsidRPr="008C3B86">
        <w:tab/>
      </w:r>
      <w:r w:rsidRPr="008C3B86">
        <w:t>Broadband Direct Air to Ground Communications (DA2GC)</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rsidR="00044275" w:rsidRPr="004C6FE0" w:rsidRDefault="00044275" w:rsidP="00125720">
      <w:pPr>
        <w:pStyle w:val="Heading3"/>
        <w:rPr>
          <w:rFonts w:eastAsia="PMingLiU"/>
        </w:rPr>
      </w:pPr>
      <w:bookmarkStart w:id="4208" w:name="_Toc324496619"/>
      <w:bookmarkStart w:id="4209" w:name="_Toc434174928"/>
      <w:bookmarkStart w:id="4210" w:name="_Toc436299535"/>
      <w:bookmarkStart w:id="4211" w:name="_Toc436300580"/>
      <w:bookmarkStart w:id="4212" w:name="_Toc442341196"/>
      <w:bookmarkStart w:id="4213" w:name="_Toc442345387"/>
      <w:bookmarkStart w:id="4214" w:name="_Toc442345767"/>
      <w:bookmarkStart w:id="4215" w:name="_Toc442346148"/>
      <w:bookmarkStart w:id="4216" w:name="_Toc442797623"/>
      <w:bookmarkStart w:id="4217" w:name="_Toc442800126"/>
      <w:bookmarkStart w:id="4218" w:name="_Toc442867181"/>
      <w:bookmarkStart w:id="4219" w:name="_Toc442868071"/>
      <w:bookmarkStart w:id="4220" w:name="_Toc442954008"/>
      <w:bookmarkStart w:id="4221" w:name="_Toc443316699"/>
      <w:r w:rsidRPr="008C3B86">
        <w:rPr>
          <w:rFonts w:eastAsia="PMingLiU"/>
        </w:rPr>
        <w:t>5.66.1</w:t>
      </w:r>
      <w:r w:rsidR="00715145" w:rsidRPr="004C6FE0">
        <w:rPr>
          <w:rFonts w:eastAsia="PMingLiU"/>
        </w:rPr>
        <w:tab/>
      </w:r>
      <w:r w:rsidRPr="004C6FE0">
        <w:rPr>
          <w:rFonts w:eastAsia="PMingLiU"/>
        </w:rPr>
        <w:t>Description</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FD2E33" w:rsidRDefault="00044275" w:rsidP="00E63306">
      <w:pPr>
        <w:rPr>
          <w:rFonts w:eastAsia="PMingLiU"/>
          <w:b/>
          <w:bCs/>
        </w:rPr>
      </w:pPr>
      <w:bookmarkStart w:id="4222" w:name="_Toc324496620"/>
      <w:bookmarkStart w:id="4223" w:name="_Toc434174929"/>
      <w:bookmarkStart w:id="4224" w:name="_Toc436299536"/>
      <w:bookmarkStart w:id="4225" w:name="_Toc436300581"/>
      <w:bookmarkStart w:id="4226" w:name="_Toc442341197"/>
      <w:bookmarkStart w:id="4227" w:name="_Toc442345388"/>
      <w:bookmarkStart w:id="4228" w:name="_Toc442345768"/>
      <w:bookmarkStart w:id="4229" w:name="_Toc442346149"/>
      <w:bookmarkStart w:id="4230" w:name="_Toc442797624"/>
      <w:bookmarkStart w:id="4231" w:name="_Toc442800127"/>
      <w:bookmarkStart w:id="4232" w:name="_Toc442867182"/>
      <w:bookmarkStart w:id="4233" w:name="_Toc442868072"/>
      <w:bookmarkStart w:id="4234" w:name="_Toc442954009"/>
      <w:r w:rsidRPr="00FD2E33">
        <w:rPr>
          <w:rFonts w:eastAsia="PMingLiU"/>
          <w:b/>
          <w:bCs/>
        </w:rPr>
        <w:t>Pre-conditions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rsidR="00044275" w:rsidRPr="00044275" w:rsidRDefault="00044275" w:rsidP="00044275">
      <w:pPr>
        <w:rPr>
          <w:lang w:val="en-US"/>
        </w:rPr>
      </w:pPr>
      <w:bookmarkStart w:id="4235" w:name="_Toc324496621"/>
      <w:r w:rsidRPr="00044275">
        <w:rPr>
          <w:lang w:val="en-US"/>
        </w:rPr>
        <w:t>A service access network infrastructure, e.g. eNB and WiFi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FD2E33" w:rsidRDefault="00044275" w:rsidP="00E63306">
      <w:pPr>
        <w:rPr>
          <w:rFonts w:eastAsia="PMingLiU"/>
          <w:b/>
          <w:bCs/>
        </w:rPr>
      </w:pPr>
      <w:bookmarkStart w:id="4236" w:name="_Toc434174930"/>
      <w:bookmarkStart w:id="4237" w:name="_Toc436299537"/>
      <w:bookmarkStart w:id="4238" w:name="_Toc436300582"/>
      <w:bookmarkStart w:id="4239" w:name="_Toc442341198"/>
      <w:bookmarkStart w:id="4240" w:name="_Toc442345389"/>
      <w:bookmarkStart w:id="4241" w:name="_Toc442345769"/>
      <w:bookmarkStart w:id="4242" w:name="_Toc442346150"/>
      <w:bookmarkStart w:id="4243" w:name="_Toc442797625"/>
      <w:bookmarkStart w:id="4244" w:name="_Toc442800128"/>
      <w:bookmarkStart w:id="4245" w:name="_Toc442867183"/>
      <w:bookmarkStart w:id="4246" w:name="_Toc442868073"/>
      <w:bookmarkStart w:id="4247" w:name="_Toc442954010"/>
      <w:r w:rsidRPr="00FD2E33">
        <w:rPr>
          <w:rFonts w:eastAsia="PMingLiU"/>
          <w:b/>
          <w:bCs/>
        </w:rPr>
        <w:t xml:space="preserve">Service </w:t>
      </w:r>
      <w:r w:rsidR="005C30D8" w:rsidRPr="00FD2E33">
        <w:rPr>
          <w:rFonts w:eastAsia="PMingLiU"/>
          <w:b/>
          <w:bCs/>
        </w:rPr>
        <w:t>F</w:t>
      </w:r>
      <w:r w:rsidRPr="00FD2E33">
        <w:rPr>
          <w:rFonts w:eastAsia="PMingLiU"/>
          <w:b/>
          <w:bCs/>
        </w:rPr>
        <w:t>lows</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 xml:space="preserve">e video of </w:t>
      </w:r>
      <w:proofErr w:type="spellStart"/>
      <w:r w:rsidRPr="00044275">
        <w:rPr>
          <w:lang w:val="en-US"/>
        </w:rPr>
        <w:t>PyeongChang</w:t>
      </w:r>
      <w:proofErr w:type="spellEnd"/>
      <w:r w:rsidRPr="00044275">
        <w:rPr>
          <w:lang w:val="en-US"/>
        </w:rPr>
        <w:t xml:space="preserve">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lastRenderedPageBreak/>
        <w:t>Bob wants to make a video call with his wife</w:t>
      </w:r>
      <w:r>
        <w:rPr>
          <w:rFonts w:eastAsia="PMingLiU"/>
          <w:lang w:val="en-US" w:eastAsia="zh-TW"/>
        </w:rPr>
        <w:t>.</w:t>
      </w:r>
    </w:p>
    <w:p w:rsidR="00044275" w:rsidRPr="00FD2E33" w:rsidRDefault="00044275" w:rsidP="00E63306">
      <w:pPr>
        <w:rPr>
          <w:rFonts w:eastAsia="PMingLiU"/>
          <w:b/>
          <w:bCs/>
        </w:rPr>
      </w:pPr>
      <w:bookmarkStart w:id="4248" w:name="_Toc324496622"/>
      <w:bookmarkStart w:id="4249" w:name="_Toc434174931"/>
      <w:bookmarkStart w:id="4250" w:name="_Toc436299538"/>
      <w:bookmarkStart w:id="4251" w:name="_Toc436300583"/>
      <w:bookmarkStart w:id="4252" w:name="_Toc442341199"/>
      <w:bookmarkStart w:id="4253" w:name="_Toc442345390"/>
      <w:bookmarkStart w:id="4254" w:name="_Toc442345770"/>
      <w:bookmarkStart w:id="4255" w:name="_Toc442346151"/>
      <w:bookmarkStart w:id="4256" w:name="_Toc442797626"/>
      <w:bookmarkStart w:id="4257" w:name="_Toc442800129"/>
      <w:bookmarkStart w:id="4258" w:name="_Toc442867184"/>
      <w:bookmarkStart w:id="4259" w:name="_Toc442868074"/>
      <w:bookmarkStart w:id="4260" w:name="_Toc442954011"/>
      <w:r w:rsidRPr="00FD2E33">
        <w:rPr>
          <w:rFonts w:eastAsia="PMingLiU"/>
          <w:b/>
          <w:bCs/>
        </w:rPr>
        <w:t>Post-conditions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rsidR="00044275" w:rsidRPr="00044275" w:rsidRDefault="00044275" w:rsidP="00044275">
      <w:pPr>
        <w:rPr>
          <w:rFonts w:eastAsia="PMingLiU"/>
          <w:lang w:val="en-US" w:eastAsia="zh-TW"/>
        </w:rPr>
      </w:pPr>
      <w:bookmarkStart w:id="4261" w:name="_Toc324496623"/>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8C3B86" w:rsidRDefault="00044275" w:rsidP="00125720">
      <w:pPr>
        <w:pStyle w:val="Heading3"/>
        <w:rPr>
          <w:rFonts w:eastAsia="PMingLiU"/>
        </w:rPr>
      </w:pPr>
      <w:bookmarkStart w:id="4262" w:name="_Toc434174932"/>
      <w:bookmarkStart w:id="4263" w:name="_Toc436299539"/>
      <w:bookmarkStart w:id="4264" w:name="_Toc436300584"/>
      <w:bookmarkStart w:id="4265" w:name="_Toc442341200"/>
      <w:bookmarkStart w:id="4266" w:name="_Toc442345391"/>
      <w:bookmarkStart w:id="4267" w:name="_Toc442345771"/>
      <w:bookmarkStart w:id="4268" w:name="_Toc442346152"/>
      <w:bookmarkStart w:id="4269" w:name="_Toc442797627"/>
      <w:bookmarkStart w:id="4270" w:name="_Toc442800130"/>
      <w:bookmarkStart w:id="4271" w:name="_Toc442867185"/>
      <w:bookmarkStart w:id="4272" w:name="_Toc442868075"/>
      <w:bookmarkStart w:id="4273" w:name="_Toc442954012"/>
      <w:bookmarkStart w:id="4274" w:name="_Toc443316700"/>
      <w:r w:rsidRPr="00A3281C">
        <w:rPr>
          <w:rFonts w:eastAsia="PMingLiU"/>
        </w:rPr>
        <w:t>5.</w:t>
      </w:r>
      <w:r w:rsidRPr="008C3B86">
        <w:rPr>
          <w:rFonts w:eastAsia="PMingLiU"/>
        </w:rPr>
        <w:t>66.</w:t>
      </w:r>
      <w:r w:rsidR="00B22EC4" w:rsidRPr="008C3B86">
        <w:rPr>
          <w:rFonts w:eastAsia="PMingLiU"/>
        </w:rPr>
        <w:t>2</w:t>
      </w:r>
      <w:bookmarkEnd w:id="4261"/>
      <w:r w:rsidR="00715145" w:rsidRPr="008C3B86">
        <w:rPr>
          <w:rFonts w:eastAsia="PMingLiU"/>
        </w:rPr>
        <w:tab/>
      </w:r>
      <w:r w:rsidRPr="008C3B86">
        <w:rPr>
          <w:rFonts w:eastAsia="PMingLiU"/>
        </w:rPr>
        <w:t>Potential Service Requirements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8C3B86" w:rsidRDefault="00044275" w:rsidP="00125720">
      <w:pPr>
        <w:pStyle w:val="Heading3"/>
        <w:rPr>
          <w:rFonts w:eastAsia="PMingLiU"/>
        </w:rPr>
      </w:pPr>
      <w:bookmarkStart w:id="4275" w:name="_Toc434174933"/>
      <w:bookmarkStart w:id="4276" w:name="_Toc436299540"/>
      <w:bookmarkStart w:id="4277" w:name="_Toc436300585"/>
      <w:bookmarkStart w:id="4278" w:name="_Toc442341201"/>
      <w:bookmarkStart w:id="4279" w:name="_Toc442345392"/>
      <w:bookmarkStart w:id="4280" w:name="_Toc442345772"/>
      <w:bookmarkStart w:id="4281" w:name="_Toc442346153"/>
      <w:bookmarkStart w:id="4282" w:name="_Toc442867186"/>
      <w:bookmarkStart w:id="4283" w:name="_Toc442868076"/>
      <w:bookmarkStart w:id="4284" w:name="_Toc442954013"/>
      <w:bookmarkStart w:id="4285" w:name="_Toc443316701"/>
      <w:r w:rsidRPr="00A3281C">
        <w:rPr>
          <w:rFonts w:eastAsia="PMingLiU"/>
        </w:rPr>
        <w:t>5.</w:t>
      </w:r>
      <w:r w:rsidRPr="008C3B86">
        <w:rPr>
          <w:rFonts w:eastAsia="PMingLiU"/>
        </w:rPr>
        <w:t>66.</w:t>
      </w:r>
      <w:r w:rsidR="00B22EC4" w:rsidRPr="008C3B86">
        <w:rPr>
          <w:rFonts w:eastAsia="PMingLiU"/>
        </w:rPr>
        <w:t>3</w:t>
      </w:r>
      <w:r w:rsidR="00715145" w:rsidRPr="008C3B86">
        <w:rPr>
          <w:rFonts w:eastAsia="PMingLiU"/>
        </w:rPr>
        <w:tab/>
      </w:r>
      <w:r w:rsidRPr="008C3B86">
        <w:rPr>
          <w:rFonts w:eastAsia="PMingLiU"/>
        </w:rPr>
        <w:t>Potential Operational Requirements</w:t>
      </w:r>
      <w:bookmarkEnd w:id="4275"/>
      <w:bookmarkEnd w:id="4276"/>
      <w:bookmarkEnd w:id="4277"/>
      <w:bookmarkEnd w:id="4278"/>
      <w:bookmarkEnd w:id="4279"/>
      <w:bookmarkEnd w:id="4280"/>
      <w:bookmarkEnd w:id="4281"/>
      <w:bookmarkEnd w:id="4282"/>
      <w:bookmarkEnd w:id="4283"/>
      <w:bookmarkEnd w:id="4284"/>
      <w:bookmarkEnd w:id="4285"/>
    </w:p>
    <w:p w:rsidR="00044275" w:rsidRDefault="00E82292" w:rsidP="004104EC">
      <w:pPr>
        <w:rPr>
          <w:rFonts w:eastAsia="Malgun Gothic"/>
          <w:lang w:eastAsia="ko-KR"/>
        </w:rPr>
      </w:pPr>
      <w:r>
        <w:rPr>
          <w:rFonts w:eastAsia="Malgun Gothic"/>
          <w:lang w:eastAsia="ko-KR"/>
        </w:rPr>
        <w:t>Void.</w:t>
      </w:r>
    </w:p>
    <w:p w:rsidR="00E82292" w:rsidRDefault="00E82292" w:rsidP="004104EC">
      <w:pPr>
        <w:rPr>
          <w:rFonts w:eastAsia="Malgun Gothic"/>
          <w:lang w:eastAsia="ko-KR"/>
        </w:rPr>
      </w:pPr>
    </w:p>
    <w:p w:rsidR="00343431" w:rsidRPr="00343431" w:rsidRDefault="00343431" w:rsidP="00343431">
      <w:pPr>
        <w:pStyle w:val="Heading2"/>
        <w:rPr>
          <w:rFonts w:eastAsia="SimSun"/>
        </w:rPr>
      </w:pPr>
      <w:bookmarkStart w:id="4286" w:name="_Toc434174934"/>
      <w:bookmarkStart w:id="4287" w:name="_Toc436299541"/>
      <w:bookmarkStart w:id="4288" w:name="_Toc436300586"/>
      <w:bookmarkStart w:id="4289" w:name="_Toc442341202"/>
      <w:bookmarkStart w:id="4290" w:name="_Toc442345393"/>
      <w:bookmarkStart w:id="4291" w:name="_Toc442345773"/>
      <w:bookmarkStart w:id="4292" w:name="_Toc442346154"/>
      <w:bookmarkStart w:id="4293" w:name="_Toc442797628"/>
      <w:bookmarkStart w:id="4294" w:name="_Toc442800131"/>
      <w:bookmarkStart w:id="4295" w:name="_Toc442867187"/>
      <w:bookmarkStart w:id="4296" w:name="_Toc442868077"/>
      <w:bookmarkStart w:id="4297" w:name="_Toc442954014"/>
      <w:bookmarkStart w:id="4298" w:name="_Toc443316702"/>
      <w:r>
        <w:rPr>
          <w:rFonts w:eastAsia="SimSun"/>
        </w:rPr>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rsidR="00343431" w:rsidRPr="00343431" w:rsidRDefault="00343431" w:rsidP="00343431">
      <w:pPr>
        <w:pStyle w:val="Heading3"/>
        <w:rPr>
          <w:rFonts w:eastAsia="SimSun"/>
        </w:rPr>
      </w:pPr>
      <w:bookmarkStart w:id="4299" w:name="_Toc434174935"/>
      <w:bookmarkStart w:id="4300" w:name="_Toc436299542"/>
      <w:bookmarkStart w:id="4301" w:name="_Toc436300587"/>
      <w:bookmarkStart w:id="4302" w:name="_Toc442341203"/>
      <w:bookmarkStart w:id="4303" w:name="_Toc442345394"/>
      <w:bookmarkStart w:id="4304" w:name="_Toc442345774"/>
      <w:bookmarkStart w:id="4305" w:name="_Toc442346155"/>
      <w:bookmarkStart w:id="4306" w:name="_Toc442797629"/>
      <w:bookmarkStart w:id="4307" w:name="_Toc442800132"/>
      <w:bookmarkStart w:id="4308" w:name="_Toc442867188"/>
      <w:bookmarkStart w:id="4309" w:name="_Toc442868078"/>
      <w:bookmarkStart w:id="4310" w:name="_Toc442954015"/>
      <w:bookmarkStart w:id="4311" w:name="_Toc443316703"/>
      <w:r>
        <w:rPr>
          <w:rFonts w:eastAsia="SimSun"/>
          <w:szCs w:val="24"/>
        </w:rPr>
        <w:t>5.67.1</w:t>
      </w:r>
      <w:r w:rsidR="00715145">
        <w:rPr>
          <w:rFonts w:eastAsia="SimSun"/>
          <w:szCs w:val="24"/>
        </w:rPr>
        <w:tab/>
      </w:r>
      <w:r w:rsidRPr="00343431">
        <w:rPr>
          <w:rFonts w:eastAsia="SimSun" w:hint="eastAsia"/>
        </w:rPr>
        <w:t>Description</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FD2E33" w:rsidRDefault="00343431" w:rsidP="00E63306">
      <w:pPr>
        <w:rPr>
          <w:rFonts w:eastAsia="SimSun"/>
          <w:b/>
          <w:bCs/>
        </w:rPr>
      </w:pPr>
      <w:bookmarkStart w:id="4312" w:name="_Toc434174936"/>
      <w:bookmarkStart w:id="4313" w:name="_Toc436299543"/>
      <w:bookmarkStart w:id="4314" w:name="_Toc436300588"/>
      <w:bookmarkStart w:id="4315" w:name="_Toc442341204"/>
      <w:bookmarkStart w:id="4316" w:name="_Toc442345395"/>
      <w:bookmarkStart w:id="4317" w:name="_Toc442345775"/>
      <w:bookmarkStart w:id="4318" w:name="_Toc442346156"/>
      <w:bookmarkStart w:id="4319" w:name="_Toc442797630"/>
      <w:bookmarkStart w:id="4320" w:name="_Toc442800133"/>
      <w:bookmarkStart w:id="4321" w:name="_Toc442867189"/>
      <w:bookmarkStart w:id="4322" w:name="_Toc442868079"/>
      <w:bookmarkStart w:id="4323" w:name="_Toc442954016"/>
      <w:r w:rsidRPr="00FD2E33">
        <w:rPr>
          <w:rFonts w:eastAsia="SimSun"/>
          <w:b/>
          <w:bCs/>
        </w:rPr>
        <w:t>Pre-</w:t>
      </w:r>
      <w:r w:rsidR="005C30D8" w:rsidRPr="00FD2E33">
        <w:rPr>
          <w:rFonts w:eastAsia="SimSun"/>
          <w:b/>
          <w:bCs/>
        </w:rPr>
        <w:t>c</w:t>
      </w:r>
      <w:r w:rsidRPr="00FD2E33">
        <w:rPr>
          <w:rFonts w:eastAsia="SimSun"/>
          <w:b/>
          <w:bCs/>
        </w:rPr>
        <w:t>onditions</w:t>
      </w:r>
      <w:bookmarkEnd w:id="4312"/>
      <w:bookmarkEnd w:id="4313"/>
      <w:bookmarkEnd w:id="4314"/>
      <w:bookmarkEnd w:id="4315"/>
      <w:bookmarkEnd w:id="4316"/>
      <w:bookmarkEnd w:id="4317"/>
      <w:bookmarkEnd w:id="4318"/>
      <w:bookmarkEnd w:id="4319"/>
      <w:bookmarkEnd w:id="4320"/>
      <w:bookmarkEnd w:id="4321"/>
      <w:bookmarkEnd w:id="4322"/>
      <w:bookmarkEnd w:id="4323"/>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FD2E33" w:rsidRDefault="00343431" w:rsidP="00E63306">
      <w:pPr>
        <w:rPr>
          <w:rFonts w:eastAsia="SimSun"/>
          <w:b/>
          <w:bCs/>
        </w:rPr>
      </w:pPr>
      <w:bookmarkStart w:id="4324" w:name="_Toc434174937"/>
      <w:bookmarkStart w:id="4325" w:name="_Toc436299544"/>
      <w:bookmarkStart w:id="4326" w:name="_Toc436300589"/>
      <w:bookmarkStart w:id="4327" w:name="_Toc442341205"/>
      <w:bookmarkStart w:id="4328" w:name="_Toc442345396"/>
      <w:bookmarkStart w:id="4329" w:name="_Toc442345776"/>
      <w:bookmarkStart w:id="4330" w:name="_Toc442346157"/>
      <w:bookmarkStart w:id="4331" w:name="_Toc442797631"/>
      <w:bookmarkStart w:id="4332" w:name="_Toc442800134"/>
      <w:bookmarkStart w:id="4333" w:name="_Toc442867190"/>
      <w:bookmarkStart w:id="4334" w:name="_Toc442868080"/>
      <w:bookmarkStart w:id="4335" w:name="_Toc442954017"/>
      <w:r w:rsidRPr="00FD2E33">
        <w:rPr>
          <w:rFonts w:eastAsia="SimSun"/>
          <w:b/>
          <w:bCs/>
        </w:rPr>
        <w:t>Service Flows</w:t>
      </w:r>
      <w:bookmarkEnd w:id="4324"/>
      <w:bookmarkEnd w:id="4325"/>
      <w:bookmarkEnd w:id="4326"/>
      <w:bookmarkEnd w:id="4327"/>
      <w:bookmarkEnd w:id="4328"/>
      <w:bookmarkEnd w:id="4329"/>
      <w:bookmarkEnd w:id="4330"/>
      <w:bookmarkEnd w:id="4331"/>
      <w:bookmarkEnd w:id="4332"/>
      <w:bookmarkEnd w:id="4333"/>
      <w:bookmarkEnd w:id="4334"/>
      <w:bookmarkEnd w:id="4335"/>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FD2E33">
      <w:pPr>
        <w:pStyle w:val="B1"/>
        <w:rPr>
          <w:rFonts w:eastAsia="SimSun"/>
          <w:lang w:eastAsia="zh-CN"/>
        </w:rPr>
      </w:pPr>
      <w:r w:rsidRPr="00343431">
        <w:rPr>
          <w:rFonts w:eastAsia="SimSun" w:hint="eastAsia"/>
          <w:lang w:eastAsia="zh-CN"/>
        </w:rPr>
        <w:t>1.</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FD2E33">
      <w:pPr>
        <w:pStyle w:val="B1"/>
        <w:rPr>
          <w:rFonts w:eastAsia="SimSun"/>
          <w:lang w:val="en-US" w:eastAsia="zh-CN"/>
        </w:rPr>
      </w:pPr>
      <w:r w:rsidRPr="00343431">
        <w:rPr>
          <w:rFonts w:eastAsia="SimSun" w:hint="eastAsia"/>
          <w:lang w:eastAsia="zh-CN"/>
        </w:rPr>
        <w:t>2.</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FD2E33">
      <w:pPr>
        <w:pStyle w:val="B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FD2E33">
      <w:pPr>
        <w:pStyle w:val="B2"/>
        <w:rPr>
          <w:rFonts w:eastAsia="SimSun"/>
          <w:lang w:eastAsia="zh-CN"/>
        </w:rPr>
      </w:pPr>
      <w:r w:rsidRPr="00343431">
        <w:rPr>
          <w:rFonts w:eastAsia="SimSun" w:hint="eastAsia"/>
          <w:lang w:eastAsia="zh-CN"/>
        </w:rPr>
        <w:lastRenderedPageBreak/>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FD2E33">
      <w:pPr>
        <w:pStyle w:val="B1"/>
        <w:rPr>
          <w:rFonts w:eastAsia="SimSun"/>
          <w:lang w:eastAsia="zh-CN"/>
        </w:rPr>
      </w:pPr>
      <w:r w:rsidRPr="00343431">
        <w:rPr>
          <w:rFonts w:eastAsia="SimSun" w:hint="eastAsia"/>
          <w:lang w:eastAsia="zh-CN"/>
        </w:rPr>
        <w:t xml:space="preserve">3. </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FD2E33">
      <w:pPr>
        <w:pStyle w:val="B1"/>
        <w:rPr>
          <w:rFonts w:eastAsia="SimSun"/>
          <w:lang w:val="en-US" w:eastAsia="zh-CN"/>
        </w:rPr>
      </w:pPr>
      <w:r w:rsidRPr="00343431">
        <w:rPr>
          <w:rFonts w:eastAsia="SimSun" w:hint="eastAsia"/>
          <w:lang w:eastAsia="zh-CN"/>
        </w:rPr>
        <w:t xml:space="preserve">4. </w:t>
      </w:r>
      <w:r w:rsidR="0018099B">
        <w:rPr>
          <w:rFonts w:eastAsia="SimSun"/>
          <w:lang w:eastAsia="zh-CN"/>
        </w:rPr>
        <w:tab/>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125720" w:rsidRDefault="00343431" w:rsidP="00FD2E33">
      <w:pPr>
        <w:pStyle w:val="B2"/>
        <w:rPr>
          <w:rFonts w:eastAsia="SimSun"/>
        </w:rPr>
      </w:pPr>
      <w:r w:rsidRPr="00125720">
        <w:rPr>
          <w:rFonts w:eastAsia="SimSun" w:hint="eastAsia"/>
          <w:lang w:val="en-US" w:eastAsia="zh-CN"/>
        </w:rPr>
        <w:t xml:space="preserve">4.1 </w:t>
      </w:r>
      <w:r w:rsidRPr="00FD2E33">
        <w:rPr>
          <w:rFonts w:eastAsia="SimSun"/>
        </w:rPr>
        <w:t>John’s smart watch and Tom’s smart phone belong to the same PLMN A. John makes a call using his smart watch. John’s smart watch connects to the network through Tom’s smart phone, which is managed and controlled by network of PLMN A, when Tom permits his smart phone to relay the traffic data of John’s smart watch to the network. The 3GPP system of PLMN A will collect charging data of John’s smart watch for his smart watch’s subscription.</w:t>
      </w:r>
    </w:p>
    <w:p w:rsidR="00343431" w:rsidRPr="00125720" w:rsidRDefault="00343431" w:rsidP="00FD2E33">
      <w:pPr>
        <w:pStyle w:val="B2"/>
        <w:rPr>
          <w:rFonts w:eastAsia="SimSun"/>
          <w:lang w:eastAsia="zh-CN"/>
        </w:rPr>
      </w:pPr>
      <w:r w:rsidRPr="00125720">
        <w:rPr>
          <w:rFonts w:eastAsia="SimSun"/>
        </w:rPr>
        <w:t xml:space="preserve">4.2 John’s smart watch and Tom’s smart phone belong to the different PLMNs. John’s smart watch belongs to the PLMN A and John’s smart phone belongs to the PLMN B. John makes a call using his smart watch. John’s smart watch connects to the network through Tom’s smart phone, which is managed and controlled by network of PLMN B, when Tom permits his smart phone to relay the traffic data of John’s smart watch to the network. The 3GPP system of PLMN B will collect charging data of John’s </w:t>
      </w:r>
      <w:r w:rsidRPr="00FD2E33">
        <w:rPr>
          <w:rFonts w:eastAsia="SimSun"/>
        </w:rPr>
        <w:t xml:space="preserve">smart watch for </w:t>
      </w:r>
      <w:r w:rsidRPr="00125720">
        <w:rPr>
          <w:rFonts w:eastAsia="SimSun"/>
        </w:rPr>
        <w:t xml:space="preserve">his </w:t>
      </w:r>
      <w:r w:rsidRPr="00FD2E33">
        <w:rPr>
          <w:rFonts w:eastAsia="SimSun"/>
        </w:rPr>
        <w:t>smart watch’s</w:t>
      </w:r>
      <w:r w:rsidRPr="00125720">
        <w:rPr>
          <w:rFonts w:eastAsia="SimSun"/>
        </w:rPr>
        <w:t xml:space="preserve"> subscription.</w:t>
      </w:r>
      <w:r w:rsidRPr="00125720">
        <w:rPr>
          <w:rFonts w:eastAsia="SimSun"/>
          <w:lang w:eastAsia="zh-CN"/>
        </w:rPr>
        <w:t xml:space="preserve"> This charging case for the smart watch is in the roaming case.</w:t>
      </w:r>
    </w:p>
    <w:p w:rsidR="00343431" w:rsidRPr="00343431" w:rsidRDefault="00343431" w:rsidP="00343431">
      <w:pPr>
        <w:pStyle w:val="Heading3"/>
        <w:rPr>
          <w:rFonts w:eastAsia="SimSun"/>
        </w:rPr>
      </w:pPr>
      <w:bookmarkStart w:id="4336" w:name="_Toc434174938"/>
      <w:bookmarkStart w:id="4337" w:name="_Toc436299545"/>
      <w:bookmarkStart w:id="4338" w:name="_Toc436300590"/>
      <w:bookmarkStart w:id="4339" w:name="_Toc442341206"/>
      <w:bookmarkStart w:id="4340" w:name="_Toc442345397"/>
      <w:bookmarkStart w:id="4341" w:name="_Toc442345777"/>
      <w:bookmarkStart w:id="4342" w:name="_Toc442346158"/>
      <w:bookmarkStart w:id="4343" w:name="_Toc442797632"/>
      <w:bookmarkStart w:id="4344" w:name="_Toc442800135"/>
      <w:bookmarkStart w:id="4345" w:name="_Toc442867191"/>
      <w:bookmarkStart w:id="4346" w:name="_Toc442868081"/>
      <w:bookmarkStart w:id="4347" w:name="_Toc442954018"/>
      <w:bookmarkStart w:id="4348" w:name="_Toc443316704"/>
      <w:r>
        <w:rPr>
          <w:rFonts w:eastAsia="SimSun"/>
          <w:szCs w:val="24"/>
        </w:rPr>
        <w:t>5.67</w:t>
      </w:r>
      <w:r w:rsidRPr="00343431">
        <w:rPr>
          <w:rFonts w:eastAsia="SimSun" w:hint="eastAsia"/>
        </w:rPr>
        <w:t>.</w:t>
      </w:r>
      <w:r w:rsidR="00B22EC4">
        <w:rPr>
          <w:rFonts w:eastAsia="SimSun"/>
        </w:rPr>
        <w:t>2</w:t>
      </w:r>
      <w:r w:rsidR="00715145">
        <w:rPr>
          <w:rFonts w:eastAsia="SimSun"/>
        </w:rPr>
        <w:tab/>
      </w:r>
      <w:r w:rsidRPr="00343431">
        <w:rPr>
          <w:rFonts w:eastAsia="SimSun" w:hint="eastAsia"/>
        </w:rPr>
        <w:t>Potential Service Requirements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4349" w:name="_Toc434174939"/>
      <w:bookmarkStart w:id="4350" w:name="_Toc436299546"/>
      <w:bookmarkStart w:id="4351" w:name="_Toc436300591"/>
      <w:bookmarkStart w:id="4352" w:name="_Toc442341207"/>
      <w:bookmarkStart w:id="4353" w:name="_Toc442345398"/>
      <w:bookmarkStart w:id="4354" w:name="_Toc442345778"/>
      <w:bookmarkStart w:id="4355" w:name="_Toc442346159"/>
      <w:bookmarkStart w:id="4356" w:name="_Toc442867192"/>
      <w:bookmarkStart w:id="4357" w:name="_Toc442868082"/>
      <w:bookmarkStart w:id="4358" w:name="_Toc442954019"/>
      <w:bookmarkStart w:id="4359" w:name="_Toc443316705"/>
      <w:r>
        <w:rPr>
          <w:rFonts w:eastAsia="SimSun"/>
          <w:szCs w:val="24"/>
        </w:rPr>
        <w:t>5.67</w:t>
      </w:r>
      <w:r w:rsidRPr="00343431">
        <w:rPr>
          <w:rFonts w:eastAsia="SimSun" w:hint="eastAsia"/>
        </w:rPr>
        <w:t>.</w:t>
      </w:r>
      <w:r w:rsidR="00B22EC4">
        <w:rPr>
          <w:rFonts w:eastAsia="SimSun"/>
        </w:rPr>
        <w:t>3</w:t>
      </w:r>
      <w:r w:rsidR="00715145">
        <w:rPr>
          <w:rFonts w:eastAsia="SimSun"/>
        </w:rPr>
        <w:tab/>
      </w:r>
      <w:r w:rsidRPr="00343431">
        <w:rPr>
          <w:rFonts w:eastAsia="SimSun" w:hint="eastAsia"/>
        </w:rPr>
        <w:t>Potential Operational Requirements</w:t>
      </w:r>
      <w:bookmarkEnd w:id="4349"/>
      <w:bookmarkEnd w:id="4350"/>
      <w:bookmarkEnd w:id="4351"/>
      <w:bookmarkEnd w:id="4352"/>
      <w:bookmarkEnd w:id="4353"/>
      <w:bookmarkEnd w:id="4354"/>
      <w:bookmarkEnd w:id="4355"/>
      <w:bookmarkEnd w:id="4356"/>
      <w:bookmarkEnd w:id="4357"/>
      <w:bookmarkEnd w:id="4358"/>
      <w:bookmarkEnd w:id="4359"/>
    </w:p>
    <w:p w:rsidR="00343431" w:rsidRDefault="00E82292" w:rsidP="004104EC">
      <w:pPr>
        <w:rPr>
          <w:rFonts w:eastAsia="Malgun Gothic"/>
          <w:lang w:eastAsia="ko-KR"/>
        </w:rPr>
      </w:pPr>
      <w:r>
        <w:rPr>
          <w:rFonts w:eastAsia="Malgun Gothic"/>
          <w:lang w:eastAsia="ko-KR"/>
        </w:rPr>
        <w:t>Void.</w:t>
      </w:r>
    </w:p>
    <w:p w:rsidR="00E82292" w:rsidRDefault="00E82292" w:rsidP="004104EC">
      <w:pPr>
        <w:rPr>
          <w:rFonts w:eastAsia="Malgun Gothic"/>
          <w:lang w:eastAsia="ko-KR"/>
        </w:rPr>
      </w:pPr>
    </w:p>
    <w:p w:rsidR="00B739EB" w:rsidRPr="00AD3DE4" w:rsidRDefault="00B739EB" w:rsidP="00B739EB">
      <w:pPr>
        <w:pStyle w:val="Heading2"/>
      </w:pPr>
      <w:bookmarkStart w:id="4360" w:name="_Toc434174940"/>
      <w:bookmarkStart w:id="4361" w:name="_Toc436299547"/>
      <w:bookmarkStart w:id="4362" w:name="_Toc436300592"/>
      <w:bookmarkStart w:id="4363" w:name="_Toc442341208"/>
      <w:bookmarkStart w:id="4364" w:name="_Toc442345399"/>
      <w:bookmarkStart w:id="4365" w:name="_Toc442345779"/>
      <w:bookmarkStart w:id="4366" w:name="_Toc442346160"/>
      <w:bookmarkStart w:id="4367" w:name="_Toc442797633"/>
      <w:bookmarkStart w:id="4368" w:name="_Toc442800136"/>
      <w:bookmarkStart w:id="4369" w:name="_Toc442867193"/>
      <w:bookmarkStart w:id="4370" w:name="_Toc442868083"/>
      <w:bookmarkStart w:id="4371" w:name="_Toc442954020"/>
      <w:bookmarkStart w:id="4372" w:name="_Toc443316706"/>
      <w:r w:rsidRPr="00AD3DE4">
        <w:t>5.</w:t>
      </w:r>
      <w:r>
        <w:t>68</w:t>
      </w:r>
      <w:r w:rsidRPr="00AD3DE4">
        <w:tab/>
      </w:r>
      <w:r>
        <w:t>Telemedicine Support</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rsidR="00B739EB" w:rsidRPr="007A69C6" w:rsidRDefault="00B739EB" w:rsidP="00B739EB">
      <w:pPr>
        <w:pStyle w:val="Heading3"/>
      </w:pPr>
      <w:bookmarkStart w:id="4373" w:name="_Toc434174941"/>
      <w:bookmarkStart w:id="4374" w:name="_Toc436299548"/>
      <w:bookmarkStart w:id="4375" w:name="_Toc436300593"/>
      <w:bookmarkStart w:id="4376" w:name="_Toc442341209"/>
      <w:bookmarkStart w:id="4377" w:name="_Toc442345400"/>
      <w:bookmarkStart w:id="4378" w:name="_Toc442345780"/>
      <w:bookmarkStart w:id="4379" w:name="_Toc442346161"/>
      <w:bookmarkStart w:id="4380" w:name="_Toc442797634"/>
      <w:bookmarkStart w:id="4381" w:name="_Toc442800137"/>
      <w:bookmarkStart w:id="4382" w:name="_Toc442867194"/>
      <w:bookmarkStart w:id="4383" w:name="_Toc442868084"/>
      <w:bookmarkStart w:id="4384" w:name="_Toc442954021"/>
      <w:bookmarkStart w:id="4385" w:name="_Toc443316707"/>
      <w:r w:rsidRPr="00AD3DE4">
        <w:t>5.</w:t>
      </w:r>
      <w:r>
        <w:t>68</w:t>
      </w:r>
      <w:r w:rsidRPr="00AD3DE4">
        <w:t>.1</w:t>
      </w:r>
      <w:r w:rsidRPr="00AD3DE4">
        <w:tab/>
      </w:r>
      <w:r w:rsidRPr="007A69C6">
        <w:t>Description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rsidR="00B739EB" w:rsidRDefault="00B739EB" w:rsidP="00832F04">
      <w:pPr>
        <w:rPr>
          <w:rFonts w:eastAsia="Malgun Gothic"/>
        </w:rPr>
      </w:pPr>
      <w:r>
        <w:rPr>
          <w:rFonts w:eastAsia="Malgun Gothic"/>
        </w:rPr>
        <w:t>One of the applications where IoT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There are several factors for the growth of telehealth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telehealth. Actually, many private companies are jumping into this business area.</w:t>
      </w:r>
    </w:p>
    <w:p w:rsidR="00B739EB" w:rsidRPr="00AD3DE4" w:rsidRDefault="00B739EB" w:rsidP="00832F04">
      <w:r>
        <w:rPr>
          <w:rFonts w:eastAsia="Malgun Gothic"/>
        </w:rPr>
        <w:t>To properly support telehealth service, when the service is provided by a private service provider, a critical event detected by a telehealth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4386" w:name="_Toc434174942"/>
      <w:bookmarkStart w:id="4387" w:name="_Toc436299549"/>
      <w:bookmarkStart w:id="4388" w:name="_Toc436300594"/>
      <w:bookmarkStart w:id="4389" w:name="_Toc442341210"/>
      <w:bookmarkStart w:id="4390" w:name="_Toc442345401"/>
      <w:bookmarkStart w:id="4391" w:name="_Toc442345781"/>
      <w:bookmarkStart w:id="4392" w:name="_Toc442346162"/>
      <w:bookmarkStart w:id="4393" w:name="_Toc442797635"/>
      <w:bookmarkStart w:id="4394" w:name="_Toc442800138"/>
      <w:bookmarkStart w:id="4395" w:name="_Toc442867195"/>
      <w:bookmarkStart w:id="4396" w:name="_Toc442868085"/>
      <w:bookmarkStart w:id="4397" w:name="_Toc442954022"/>
      <w:bookmarkStart w:id="4398" w:name="_Toc443316708"/>
      <w:r w:rsidRPr="00AD3DE4">
        <w:lastRenderedPageBreak/>
        <w:t>5.</w:t>
      </w:r>
      <w:r>
        <w:t>68</w:t>
      </w:r>
      <w:r w:rsidRPr="00AD3DE4">
        <w:t>.2</w:t>
      </w:r>
      <w:r w:rsidRPr="00AD3DE4">
        <w:tab/>
        <w:t>Potential Service Requirements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AD3DE4" w:rsidRDefault="00B739EB" w:rsidP="00B739EB">
      <w:pPr>
        <w:pStyle w:val="Heading3"/>
      </w:pPr>
      <w:bookmarkStart w:id="4399" w:name="_Toc434174943"/>
      <w:bookmarkStart w:id="4400" w:name="_Toc436299550"/>
      <w:bookmarkStart w:id="4401" w:name="_Toc436300595"/>
      <w:bookmarkStart w:id="4402" w:name="_Toc442341211"/>
      <w:bookmarkStart w:id="4403" w:name="_Toc442345402"/>
      <w:bookmarkStart w:id="4404" w:name="_Toc442345782"/>
      <w:bookmarkStart w:id="4405" w:name="_Toc442346163"/>
      <w:bookmarkStart w:id="4406" w:name="_Toc442867196"/>
      <w:bookmarkStart w:id="4407" w:name="_Toc442868086"/>
      <w:bookmarkStart w:id="4408" w:name="_Toc442954023"/>
      <w:bookmarkStart w:id="4409" w:name="_Toc443316709"/>
      <w:r w:rsidRPr="00AD3DE4">
        <w:t>5.</w:t>
      </w:r>
      <w:r>
        <w:t>68</w:t>
      </w:r>
      <w:r w:rsidRPr="00AD3DE4">
        <w:t>.3</w:t>
      </w:r>
      <w:r w:rsidRPr="00AD3DE4">
        <w:tab/>
        <w:t>Potential Operational Requirements</w:t>
      </w:r>
      <w:bookmarkEnd w:id="4399"/>
      <w:bookmarkEnd w:id="4400"/>
      <w:bookmarkEnd w:id="4401"/>
      <w:bookmarkEnd w:id="4402"/>
      <w:bookmarkEnd w:id="4403"/>
      <w:bookmarkEnd w:id="4404"/>
      <w:bookmarkEnd w:id="4405"/>
      <w:bookmarkEnd w:id="4406"/>
      <w:bookmarkEnd w:id="4407"/>
      <w:bookmarkEnd w:id="4408"/>
      <w:bookmarkEnd w:id="4409"/>
    </w:p>
    <w:p w:rsidR="00B739EB" w:rsidRDefault="00E82292" w:rsidP="00FD2E33">
      <w:r>
        <w:t>Void.</w:t>
      </w:r>
    </w:p>
    <w:p w:rsidR="00E82292" w:rsidRDefault="00E82292" w:rsidP="00FD2E33"/>
    <w:p w:rsidR="00DE2AE6" w:rsidRPr="00DE2AE6" w:rsidRDefault="00DE2AE6" w:rsidP="00DE2AE6">
      <w:pPr>
        <w:pStyle w:val="Heading2"/>
      </w:pPr>
      <w:bookmarkStart w:id="4410" w:name="_Toc434174944"/>
      <w:bookmarkStart w:id="4411" w:name="_Toc436299551"/>
      <w:bookmarkStart w:id="4412" w:name="_Toc436300596"/>
      <w:bookmarkStart w:id="4413" w:name="_Toc442341212"/>
      <w:bookmarkStart w:id="4414" w:name="_Toc442345403"/>
      <w:bookmarkStart w:id="4415" w:name="_Toc442345783"/>
      <w:bookmarkStart w:id="4416" w:name="_Toc442346164"/>
      <w:bookmarkStart w:id="4417" w:name="_Toc442797636"/>
      <w:bookmarkStart w:id="4418" w:name="_Toc442800139"/>
      <w:bookmarkStart w:id="4419" w:name="_Toc442867197"/>
      <w:bookmarkStart w:id="4420" w:name="_Toc442868087"/>
      <w:bookmarkStart w:id="4421" w:name="_Toc442954024"/>
      <w:bookmarkStart w:id="4422" w:name="_Toc443316710"/>
      <w:r w:rsidRPr="00DE2AE6">
        <w:t>5.</w:t>
      </w:r>
      <w:r>
        <w:t>69</w:t>
      </w:r>
      <w:r w:rsidRPr="00DE2AE6">
        <w:tab/>
        <w:t>Network Slicing – Roaming</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rsidR="00DE2AE6" w:rsidRPr="00DE2AE6" w:rsidRDefault="00DE2AE6" w:rsidP="00DE2AE6">
      <w:pPr>
        <w:pStyle w:val="Heading3"/>
      </w:pPr>
      <w:bookmarkStart w:id="4423" w:name="_Toc434174945"/>
      <w:bookmarkStart w:id="4424" w:name="_Toc436299552"/>
      <w:bookmarkStart w:id="4425" w:name="_Toc436300597"/>
      <w:bookmarkStart w:id="4426" w:name="_Toc442341213"/>
      <w:bookmarkStart w:id="4427" w:name="_Toc442345404"/>
      <w:bookmarkStart w:id="4428" w:name="_Toc442345784"/>
      <w:bookmarkStart w:id="4429" w:name="_Toc442346165"/>
      <w:bookmarkStart w:id="4430" w:name="_Toc442797637"/>
      <w:bookmarkStart w:id="4431" w:name="_Toc442800140"/>
      <w:bookmarkStart w:id="4432" w:name="_Toc442867198"/>
      <w:bookmarkStart w:id="4433" w:name="_Toc442868088"/>
      <w:bookmarkStart w:id="4434" w:name="_Toc442954025"/>
      <w:bookmarkStart w:id="4435" w:name="_Toc443316711"/>
      <w:r w:rsidRPr="00DE2AE6">
        <w:t>5.</w:t>
      </w:r>
      <w:r>
        <w:t>69</w:t>
      </w:r>
      <w:r w:rsidRPr="00DE2AE6">
        <w:t>.1</w:t>
      </w:r>
      <w:r w:rsidRPr="00DE2AE6">
        <w:tab/>
        <w:t>Description</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4436" w:name="_Toc434174946"/>
      <w:bookmarkStart w:id="4437" w:name="_Toc436299553"/>
      <w:bookmarkStart w:id="4438" w:name="_Toc436300598"/>
      <w:bookmarkStart w:id="4439" w:name="_Toc442341214"/>
      <w:bookmarkStart w:id="4440" w:name="_Toc442345405"/>
      <w:bookmarkStart w:id="4441" w:name="_Toc442345785"/>
      <w:bookmarkStart w:id="4442" w:name="_Toc442346166"/>
      <w:bookmarkStart w:id="4443" w:name="_Toc442867199"/>
      <w:bookmarkStart w:id="4444" w:name="_Toc442868089"/>
      <w:bookmarkStart w:id="4445" w:name="_Toc442954026"/>
      <w:bookmarkStart w:id="4446" w:name="_Toc443316712"/>
      <w:r w:rsidRPr="00DE2AE6">
        <w:t>5.</w:t>
      </w:r>
      <w:r>
        <w:t>69</w:t>
      </w:r>
      <w:r w:rsidRPr="00DE2AE6">
        <w:t>.2</w:t>
      </w:r>
      <w:r w:rsidRPr="00DE2AE6">
        <w:tab/>
        <w:t>Potential Service Requirements</w:t>
      </w:r>
      <w:bookmarkEnd w:id="4436"/>
      <w:bookmarkEnd w:id="4437"/>
      <w:bookmarkEnd w:id="4438"/>
      <w:bookmarkEnd w:id="4439"/>
      <w:bookmarkEnd w:id="4440"/>
      <w:bookmarkEnd w:id="4441"/>
      <w:bookmarkEnd w:id="4442"/>
      <w:bookmarkEnd w:id="4443"/>
      <w:bookmarkEnd w:id="4444"/>
      <w:bookmarkEnd w:id="4445"/>
      <w:bookmarkEnd w:id="4446"/>
    </w:p>
    <w:p w:rsidR="00E82292" w:rsidRPr="00DE2AE6" w:rsidRDefault="00E82292" w:rsidP="00DE2AE6">
      <w:pPr>
        <w:rPr>
          <w:lang w:eastAsia="x-none"/>
        </w:rPr>
      </w:pPr>
      <w:r>
        <w:rPr>
          <w:lang w:eastAsia="x-none"/>
        </w:rPr>
        <w:t>Void.</w:t>
      </w:r>
    </w:p>
    <w:p w:rsidR="00DE2AE6" w:rsidRPr="00DE2AE6" w:rsidRDefault="00DE2AE6" w:rsidP="00DE2AE6">
      <w:pPr>
        <w:pStyle w:val="Heading3"/>
      </w:pPr>
      <w:bookmarkStart w:id="4447" w:name="_Toc434174947"/>
      <w:bookmarkStart w:id="4448" w:name="_Toc436299554"/>
      <w:bookmarkStart w:id="4449" w:name="_Toc436300599"/>
      <w:bookmarkStart w:id="4450" w:name="_Toc442341215"/>
      <w:bookmarkStart w:id="4451" w:name="_Toc442345406"/>
      <w:bookmarkStart w:id="4452" w:name="_Toc442345786"/>
      <w:bookmarkStart w:id="4453" w:name="_Toc442346167"/>
      <w:bookmarkStart w:id="4454" w:name="_Toc442797638"/>
      <w:bookmarkStart w:id="4455" w:name="_Toc442800141"/>
      <w:bookmarkStart w:id="4456" w:name="_Toc442867200"/>
      <w:bookmarkStart w:id="4457" w:name="_Toc442868090"/>
      <w:bookmarkStart w:id="4458" w:name="_Toc442954027"/>
      <w:bookmarkStart w:id="4459" w:name="_Toc443316713"/>
      <w:r w:rsidRPr="00DE2AE6">
        <w:t>5.</w:t>
      </w:r>
      <w:r>
        <w:t>69</w:t>
      </w:r>
      <w:r w:rsidRPr="00DE2AE6">
        <w:t>.3</w:t>
      </w:r>
      <w:r w:rsidRPr="00DE2AE6">
        <w:tab/>
        <w:t>Potential Operational Requirements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E2AE6"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E2AE6" w:rsidRDefault="00DE2AE6" w:rsidP="00D34CB6">
      <w:pPr>
        <w:rPr>
          <w:lang w:eastAsia="x-none"/>
        </w:rPr>
      </w:pPr>
    </w:p>
    <w:p w:rsidR="00D34CB6" w:rsidRDefault="00D34CB6" w:rsidP="00832F04">
      <w:pPr>
        <w:pStyle w:val="Heading2"/>
        <w:rPr>
          <w:rFonts w:eastAsia="PMingLiU"/>
        </w:rPr>
      </w:pPr>
      <w:bookmarkStart w:id="4460" w:name="_Toc434174948"/>
      <w:bookmarkStart w:id="4461" w:name="_Toc436299555"/>
      <w:bookmarkStart w:id="4462" w:name="_Toc436300600"/>
      <w:bookmarkStart w:id="4463" w:name="_Toc442341216"/>
      <w:bookmarkStart w:id="4464" w:name="_Toc442345407"/>
      <w:bookmarkStart w:id="4465" w:name="_Toc442345787"/>
      <w:bookmarkStart w:id="4466" w:name="_Toc442346168"/>
      <w:bookmarkStart w:id="4467" w:name="_Toc442797639"/>
      <w:bookmarkStart w:id="4468" w:name="_Toc442800142"/>
      <w:bookmarkStart w:id="4469" w:name="_Toc442867201"/>
      <w:bookmarkStart w:id="4470" w:name="_Toc442868091"/>
      <w:bookmarkStart w:id="4471" w:name="_Toc442954028"/>
      <w:bookmarkStart w:id="4472" w:name="_Toc443316714"/>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rsidR="00D34CB6" w:rsidRPr="00FF4AC6" w:rsidRDefault="00D34CB6" w:rsidP="00D34CB6">
      <w:pPr>
        <w:pStyle w:val="Heading3"/>
        <w:rPr>
          <w:rFonts w:eastAsia="PMingLiU"/>
        </w:rPr>
      </w:pPr>
      <w:bookmarkStart w:id="4473" w:name="_Toc434174949"/>
      <w:bookmarkStart w:id="4474" w:name="_Toc436299556"/>
      <w:bookmarkStart w:id="4475" w:name="_Toc436300601"/>
      <w:bookmarkStart w:id="4476" w:name="_Toc442341217"/>
      <w:bookmarkStart w:id="4477" w:name="_Toc442345408"/>
      <w:bookmarkStart w:id="4478" w:name="_Toc442345788"/>
      <w:bookmarkStart w:id="4479" w:name="_Toc442346169"/>
      <w:bookmarkStart w:id="4480" w:name="_Toc442797640"/>
      <w:bookmarkStart w:id="4481" w:name="_Toc442800143"/>
      <w:bookmarkStart w:id="4482" w:name="_Toc442867202"/>
      <w:bookmarkStart w:id="4483" w:name="_Toc442868092"/>
      <w:bookmarkStart w:id="4484" w:name="_Toc442954029"/>
      <w:bookmarkStart w:id="4485" w:name="_Toc443316715"/>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w:t>
      </w:r>
      <w:r>
        <w:rPr>
          <w:rFonts w:eastAsia="PMingLiU"/>
          <w:lang w:eastAsia="zh-TW"/>
        </w:rPr>
        <w:lastRenderedPageBreak/>
        <w:t xml:space="preserve">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Default="00D34CB6" w:rsidP="00FD2E33">
      <w:pPr>
        <w:pStyle w:val="TH"/>
        <w:rPr>
          <w:rFonts w:eastAsia="PMingLiU"/>
          <w:lang w:eastAsia="zh-TW"/>
        </w:rPr>
      </w:pPr>
      <w:r w:rsidRPr="003C51AE">
        <w:rPr>
          <w:rFonts w:eastAsia="PMingLiU"/>
          <w:noProof/>
          <w:lang w:eastAsia="en-GB"/>
        </w:rPr>
        <w:drawing>
          <wp:inline distT="0" distB="0" distL="0" distR="0" wp14:anchorId="61522753" wp14:editId="27BB869A">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39">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r>
        <w:rPr>
          <w:rFonts w:eastAsia="PMingLiU"/>
          <w:lang w:eastAsia="zh-TW"/>
        </w:rPr>
        <w:t xml:space="preserve"> </w:t>
      </w:r>
    </w:p>
    <w:p w:rsidR="00F04085" w:rsidRPr="00FD2E33" w:rsidRDefault="00F04085" w:rsidP="00FD2E33">
      <w:pPr>
        <w:pStyle w:val="TF"/>
        <w:overflowPunct w:val="0"/>
        <w:autoSpaceDE w:val="0"/>
        <w:autoSpaceDN w:val="0"/>
        <w:adjustRightInd w:val="0"/>
        <w:textAlignment w:val="baseline"/>
      </w:pPr>
      <w:r w:rsidRPr="00FD2E33">
        <w:t>Figure 5.70.1</w:t>
      </w:r>
      <w:r w:rsidR="001B5E2C">
        <w:t>.1</w:t>
      </w:r>
      <w:r w:rsidRPr="00FD2E33">
        <w:t>: An example deployment scenario</w:t>
      </w:r>
    </w:p>
    <w:p w:rsidR="00F04085" w:rsidRPr="00832F04" w:rsidRDefault="00F04085" w:rsidP="00FD2E33">
      <w:pPr>
        <w:rPr>
          <w:rFonts w:eastAsia="PMingLiU"/>
          <w:lang w:eastAsia="zh-TW"/>
        </w:rPr>
      </w:pPr>
    </w:p>
    <w:p w:rsidR="00D34CB6" w:rsidRDefault="00D34CB6" w:rsidP="00D34CB6">
      <w:pPr>
        <w:pStyle w:val="Heading3"/>
      </w:pPr>
      <w:bookmarkStart w:id="4486" w:name="_Toc434174950"/>
      <w:bookmarkStart w:id="4487" w:name="_Toc436299557"/>
      <w:bookmarkStart w:id="4488" w:name="_Toc436300602"/>
      <w:bookmarkStart w:id="4489" w:name="_Toc442341218"/>
      <w:bookmarkStart w:id="4490" w:name="_Toc442345409"/>
      <w:bookmarkStart w:id="4491" w:name="_Toc442345789"/>
      <w:bookmarkStart w:id="4492" w:name="_Toc442346170"/>
      <w:bookmarkStart w:id="4493" w:name="_Toc442797641"/>
      <w:bookmarkStart w:id="4494" w:name="_Toc442800144"/>
      <w:bookmarkStart w:id="4495" w:name="_Toc442867203"/>
      <w:bookmarkStart w:id="4496" w:name="_Toc442868093"/>
      <w:bookmarkStart w:id="4497" w:name="_Toc442954030"/>
      <w:bookmarkStart w:id="4498" w:name="_Toc443316716"/>
      <w:r w:rsidRPr="00FF4AC6">
        <w:t>5.</w:t>
      </w:r>
      <w:r>
        <w:t>70</w:t>
      </w:r>
      <w:r w:rsidRPr="00FF4AC6">
        <w:t>.2</w:t>
      </w:r>
      <w:r w:rsidR="00715145">
        <w:tab/>
      </w:r>
      <w:r w:rsidRPr="00FF4AC6">
        <w:t>Potential Service Requirements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lastRenderedPageBreak/>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4499" w:name="_Toc434174951"/>
      <w:bookmarkStart w:id="4500" w:name="_Toc436299558"/>
      <w:bookmarkStart w:id="4501" w:name="_Toc436300603"/>
      <w:bookmarkStart w:id="4502" w:name="_Toc442341219"/>
      <w:bookmarkStart w:id="4503" w:name="_Toc442345410"/>
      <w:bookmarkStart w:id="4504" w:name="_Toc442345790"/>
      <w:bookmarkStart w:id="4505" w:name="_Toc442346171"/>
      <w:bookmarkStart w:id="4506" w:name="_Toc442867204"/>
      <w:bookmarkStart w:id="4507" w:name="_Toc442868094"/>
      <w:bookmarkStart w:id="4508" w:name="_Toc442954031"/>
      <w:bookmarkStart w:id="4509" w:name="_Toc443316717"/>
      <w:r>
        <w:t>5.70.3</w:t>
      </w:r>
      <w:r w:rsidR="00715145">
        <w:tab/>
      </w:r>
      <w:r w:rsidRPr="00FF4AC6">
        <w:t xml:space="preserve">Potential </w:t>
      </w:r>
      <w:r>
        <w:t>Operational</w:t>
      </w:r>
      <w:r w:rsidRPr="00FF4AC6">
        <w:t xml:space="preserve"> Requirements</w:t>
      </w:r>
      <w:bookmarkEnd w:id="4499"/>
      <w:bookmarkEnd w:id="4500"/>
      <w:bookmarkEnd w:id="4501"/>
      <w:bookmarkEnd w:id="4502"/>
      <w:bookmarkEnd w:id="4503"/>
      <w:bookmarkEnd w:id="4504"/>
      <w:bookmarkEnd w:id="4505"/>
      <w:bookmarkEnd w:id="4506"/>
      <w:bookmarkEnd w:id="4507"/>
      <w:bookmarkEnd w:id="4508"/>
      <w:bookmarkEnd w:id="4509"/>
    </w:p>
    <w:p w:rsidR="00D34CB6" w:rsidRDefault="00E82292" w:rsidP="00D34CB6">
      <w:r>
        <w:t>Void.</w:t>
      </w:r>
    </w:p>
    <w:p w:rsidR="00E82292" w:rsidRDefault="00E82292" w:rsidP="00D34CB6"/>
    <w:p w:rsidR="00E55E8B" w:rsidRPr="00E55E8B" w:rsidRDefault="00E55E8B" w:rsidP="00E55E8B">
      <w:pPr>
        <w:pStyle w:val="Heading2"/>
      </w:pPr>
      <w:bookmarkStart w:id="4510" w:name="_Toc434174952"/>
      <w:bookmarkStart w:id="4511" w:name="_Toc436299559"/>
      <w:bookmarkStart w:id="4512" w:name="_Toc436300604"/>
      <w:bookmarkStart w:id="4513" w:name="_Toc442341220"/>
      <w:bookmarkStart w:id="4514" w:name="_Toc442345411"/>
      <w:bookmarkStart w:id="4515" w:name="_Toc442345791"/>
      <w:bookmarkStart w:id="4516" w:name="_Toc442346172"/>
      <w:bookmarkStart w:id="4517" w:name="_Toc442797642"/>
      <w:bookmarkStart w:id="4518" w:name="_Toc442800145"/>
      <w:bookmarkStart w:id="4519" w:name="_Toc442867205"/>
      <w:bookmarkStart w:id="4520" w:name="_Toc442868095"/>
      <w:bookmarkStart w:id="4521" w:name="_Toc442954032"/>
      <w:bookmarkStart w:id="4522" w:name="_Toc443316718"/>
      <w:r w:rsidRPr="00E55E8B">
        <w:t>5.</w:t>
      </w:r>
      <w:r>
        <w:t>71</w:t>
      </w:r>
      <w:r w:rsidR="00715145">
        <w:tab/>
      </w:r>
      <w:r>
        <w:t>Wireless Local Loop</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rsidR="00E55E8B" w:rsidRPr="00E55E8B" w:rsidRDefault="00E55E8B" w:rsidP="00E55E8B">
      <w:pPr>
        <w:pStyle w:val="Heading3"/>
      </w:pPr>
      <w:bookmarkStart w:id="4523" w:name="_Toc434174953"/>
      <w:bookmarkStart w:id="4524" w:name="_Toc436299560"/>
      <w:bookmarkStart w:id="4525" w:name="_Toc436300605"/>
      <w:bookmarkStart w:id="4526" w:name="_Toc442341221"/>
      <w:bookmarkStart w:id="4527" w:name="_Toc442345412"/>
      <w:bookmarkStart w:id="4528" w:name="_Toc442345792"/>
      <w:bookmarkStart w:id="4529" w:name="_Toc442346173"/>
      <w:bookmarkStart w:id="4530" w:name="_Toc442797643"/>
      <w:bookmarkStart w:id="4531" w:name="_Toc442800146"/>
      <w:bookmarkStart w:id="4532" w:name="_Toc442867206"/>
      <w:bookmarkStart w:id="4533" w:name="_Toc442868096"/>
      <w:bookmarkStart w:id="4534" w:name="_Toc442954033"/>
      <w:bookmarkStart w:id="4535" w:name="_Toc443316719"/>
      <w:r w:rsidRPr="00E55E8B">
        <w:t>5.</w:t>
      </w:r>
      <w:r>
        <w:t>71</w:t>
      </w:r>
      <w:r w:rsidRPr="00E55E8B">
        <w:t>.1</w:t>
      </w:r>
      <w:r w:rsidR="00715145">
        <w:tab/>
      </w:r>
      <w:r w:rsidRPr="00E55E8B">
        <w:t>Description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proofErr w:type="gramStart"/>
      <w:r>
        <w:t>T</w:t>
      </w:r>
      <w:r w:rsidRPr="00E55E8B">
        <w:t xml:space="preserve">o </w:t>
      </w:r>
      <w:r>
        <w:t>T</w:t>
      </w:r>
      <w:r w:rsidRPr="00E55E8B">
        <w:t>he</w:t>
      </w:r>
      <w:proofErr w:type="gramEnd"/>
      <w:r w:rsidRPr="00E55E8B">
        <w:t xml:space="preserv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t xml:space="preserve">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w:t>
      </w:r>
      <w:proofErr w:type="spellStart"/>
      <w:r w:rsidRPr="00E55E8B">
        <w:t>geofencing</w:t>
      </w:r>
      <w:proofErr w:type="spellEnd"/>
      <w:r w:rsidRPr="00E55E8B">
        <w:t>.</w:t>
      </w:r>
    </w:p>
    <w:p w:rsidR="00E55E8B" w:rsidRPr="00E55E8B" w:rsidRDefault="00E55E8B" w:rsidP="00E55E8B">
      <w:r w:rsidRPr="00E55E8B">
        <w:t xml:space="preserve">To make the WLL service appealing to subscribers, and to take advantage of the capabilities of future 3GPP systems, it should offer a wide set of services, comparable to normal MBB users. The voice quality should be excellent and bandwidths up to 1 Gbps be offered to compete with modern wired offerings. The WLL service does not have extreme requirements for latency, speed, or connection density. There may be some additional security requirements to enforce the service policy, limiting the use to around the </w:t>
      </w:r>
      <w:proofErr w:type="gramStart"/>
      <w:r w:rsidRPr="00E55E8B">
        <w:t>home,</w:t>
      </w:r>
      <w:proofErr w:type="gramEnd"/>
      <w:r w:rsidRPr="00E55E8B">
        <w:t xml:space="preserve"> and possible some pre-defined areas (e.g., shopping mall, office, school, and vacation home)</w:t>
      </w:r>
    </w:p>
    <w:p w:rsidR="00E55E8B" w:rsidRPr="00E55E8B" w:rsidRDefault="00E55E8B" w:rsidP="00E55E8B">
      <w:pPr>
        <w:pStyle w:val="Heading3"/>
      </w:pPr>
      <w:bookmarkStart w:id="4536" w:name="_Toc434174954"/>
      <w:bookmarkStart w:id="4537" w:name="_Toc436299561"/>
      <w:bookmarkStart w:id="4538" w:name="_Toc436300606"/>
      <w:bookmarkStart w:id="4539" w:name="_Toc442341222"/>
      <w:bookmarkStart w:id="4540" w:name="_Toc442345413"/>
      <w:bookmarkStart w:id="4541" w:name="_Toc442345793"/>
      <w:bookmarkStart w:id="4542" w:name="_Toc442346174"/>
      <w:bookmarkStart w:id="4543" w:name="_Toc442797644"/>
      <w:bookmarkStart w:id="4544" w:name="_Toc442800147"/>
      <w:bookmarkStart w:id="4545" w:name="_Toc442867207"/>
      <w:bookmarkStart w:id="4546" w:name="_Toc442868097"/>
      <w:bookmarkStart w:id="4547" w:name="_Toc442954034"/>
      <w:bookmarkStart w:id="4548" w:name="_Toc443316720"/>
      <w:r w:rsidRPr="00E55E8B">
        <w:t>5.</w:t>
      </w:r>
      <w:r>
        <w:t>71</w:t>
      </w:r>
      <w:r w:rsidRPr="00E55E8B">
        <w:t>.2</w:t>
      </w:r>
      <w:r w:rsidR="00715145">
        <w:tab/>
      </w:r>
      <w:r w:rsidRPr="00E55E8B">
        <w:t>Potential Service Requirements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4549" w:name="_Toc434174955"/>
      <w:bookmarkStart w:id="4550" w:name="_Toc436299562"/>
      <w:bookmarkStart w:id="4551" w:name="_Toc436300607"/>
      <w:bookmarkStart w:id="4552" w:name="_Toc442341223"/>
      <w:bookmarkStart w:id="4553" w:name="_Toc442345414"/>
      <w:bookmarkStart w:id="4554" w:name="_Toc442345794"/>
      <w:bookmarkStart w:id="4555" w:name="_Toc442346175"/>
      <w:bookmarkStart w:id="4556" w:name="_Toc442797645"/>
      <w:bookmarkStart w:id="4557" w:name="_Toc442800148"/>
      <w:bookmarkStart w:id="4558" w:name="_Toc442867208"/>
      <w:bookmarkStart w:id="4559" w:name="_Toc442868098"/>
      <w:bookmarkStart w:id="4560" w:name="_Toc442954035"/>
      <w:bookmarkStart w:id="4561" w:name="_Toc443316721"/>
      <w:r w:rsidRPr="00E55E8B">
        <w:t>5.</w:t>
      </w:r>
      <w:r>
        <w:t>7</w:t>
      </w:r>
      <w:r w:rsidRPr="00E55E8B">
        <w:t>1.3</w:t>
      </w:r>
      <w:r w:rsidR="00715145">
        <w:tab/>
      </w:r>
      <w:r w:rsidRPr="00E55E8B">
        <w:t>Potential Operational Requirements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rsidR="00E55E8B" w:rsidRPr="00E55E8B" w:rsidRDefault="00E55E8B" w:rsidP="00E55E8B">
      <w:r w:rsidRPr="00E55E8B">
        <w:t>The 3GPP system shall support WLL deployment and limit the service area to a pre-defined geographic area.</w:t>
      </w:r>
    </w:p>
    <w:p w:rsidR="00D34CB6" w:rsidRDefault="00D34CB6" w:rsidP="00D34CB6">
      <w:pPr>
        <w:rPr>
          <w:lang w:eastAsia="x-none"/>
        </w:rPr>
      </w:pPr>
    </w:p>
    <w:p w:rsidR="00EE374F" w:rsidRDefault="00EE374F" w:rsidP="00832F04">
      <w:pPr>
        <w:pStyle w:val="Heading2"/>
        <w:rPr>
          <w:rFonts w:eastAsia="PMingLiU"/>
        </w:rPr>
      </w:pPr>
      <w:bookmarkStart w:id="4562" w:name="_Toc434174956"/>
      <w:bookmarkStart w:id="4563" w:name="_Toc436299563"/>
      <w:bookmarkStart w:id="4564" w:name="_Toc436300608"/>
      <w:bookmarkStart w:id="4565" w:name="_Toc442341224"/>
      <w:bookmarkStart w:id="4566" w:name="_Toc442345415"/>
      <w:bookmarkStart w:id="4567" w:name="_Toc442345795"/>
      <w:bookmarkStart w:id="4568" w:name="_Toc442346176"/>
      <w:bookmarkStart w:id="4569" w:name="_Toc442797646"/>
      <w:bookmarkStart w:id="4570" w:name="_Toc442800149"/>
      <w:bookmarkStart w:id="4571" w:name="_Toc442867209"/>
      <w:bookmarkStart w:id="4572" w:name="_Toc442868099"/>
      <w:bookmarkStart w:id="4573" w:name="_Toc442954036"/>
      <w:bookmarkStart w:id="4574" w:name="_Toc443316722"/>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r w:rsidRPr="00B43693">
        <w:rPr>
          <w:rFonts w:eastAsia="PMingLiU"/>
        </w:rPr>
        <w:t xml:space="preserve"> </w:t>
      </w:r>
    </w:p>
    <w:p w:rsidR="00EE374F" w:rsidRPr="001D5A98" w:rsidRDefault="00EE374F" w:rsidP="00EE374F">
      <w:pPr>
        <w:pStyle w:val="Heading3"/>
      </w:pPr>
      <w:bookmarkStart w:id="4575" w:name="_Toc434174957"/>
      <w:bookmarkStart w:id="4576" w:name="_Toc436299564"/>
      <w:bookmarkStart w:id="4577" w:name="_Toc436300609"/>
      <w:bookmarkStart w:id="4578" w:name="_Toc442341225"/>
      <w:bookmarkStart w:id="4579" w:name="_Toc442345416"/>
      <w:bookmarkStart w:id="4580" w:name="_Toc442345796"/>
      <w:bookmarkStart w:id="4581" w:name="_Toc442346177"/>
      <w:bookmarkStart w:id="4582" w:name="_Toc442797647"/>
      <w:bookmarkStart w:id="4583" w:name="_Toc442800150"/>
      <w:bookmarkStart w:id="4584" w:name="_Toc442867210"/>
      <w:bookmarkStart w:id="4585" w:name="_Toc442868100"/>
      <w:bookmarkStart w:id="4586" w:name="_Toc442954037"/>
      <w:bookmarkStart w:id="4587" w:name="_Toc443316723"/>
      <w:r>
        <w:t>5.72.1</w:t>
      </w:r>
      <w:r w:rsidR="00715145">
        <w:tab/>
      </w:r>
      <w:r>
        <w:t>Description</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 xml:space="preserve">RAN 5G </w:t>
      </w:r>
      <w:proofErr w:type="gramStart"/>
      <w:r w:rsidRPr="00731FB4">
        <w:rPr>
          <w:rFonts w:eastAsia="PMingLiU"/>
          <w:lang w:eastAsia="zh-TW"/>
        </w:rPr>
        <w:t>workshop</w:t>
      </w:r>
      <w:proofErr w:type="gramEnd"/>
      <w:r w:rsidRPr="00731FB4">
        <w:rPr>
          <w:rFonts w:eastAsia="PMingLiU"/>
          <w:lang w:eastAsia="zh-TW"/>
        </w:rPr>
        <w:t xml:space="preserve">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876B4D" w:rsidP="00FD2E33">
      <w:pPr>
        <w:pStyle w:val="B1"/>
        <w:rPr>
          <w:rFonts w:eastAsia="PMingLiU"/>
          <w:lang w:eastAsia="zh-TW"/>
        </w:rPr>
      </w:pPr>
      <w:r>
        <w:rPr>
          <w:rFonts w:eastAsia="PMingLiU"/>
          <w:lang w:eastAsia="zh-TW"/>
        </w:rPr>
        <w:lastRenderedPageBreak/>
        <w:t>-</w:t>
      </w:r>
      <w:r>
        <w:rPr>
          <w:rFonts w:eastAsia="PMingLiU"/>
          <w:lang w:eastAsia="zh-TW"/>
        </w:rPr>
        <w:tab/>
      </w:r>
      <w:r w:rsidR="00EE374F">
        <w:rPr>
          <w:rFonts w:eastAsia="PMingLiU"/>
          <w:lang w:eastAsia="zh-TW"/>
        </w:rPr>
        <w:t xml:space="preserve">Disaster relief:  During natural disasters or other unforeseen events that entirely disable the terrestrial network, satellites are the only option. </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Emergency response:  Besides wide scale </w:t>
      </w:r>
      <w:r w:rsidR="00EE374F" w:rsidRPr="002D0C17">
        <w:rPr>
          <w:rFonts w:eastAsia="PMingLiU"/>
          <w:lang w:eastAsia="zh-TW"/>
        </w:rPr>
        <w:t>natural d</w:t>
      </w:r>
      <w:r w:rsidR="00EE374F">
        <w:rPr>
          <w:rFonts w:eastAsia="PMingLiU"/>
          <w:lang w:eastAsia="zh-TW"/>
        </w:rPr>
        <w:t>isasters, there are specific emergency situations in areas where there is no terrestrial coverage.  For example a public safety uses case of an accident in a power plant.</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Secondary/backup connection (limited in capability) in the event of the primary connection failure or for connected cars</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 xml:space="preserve">Connectivity in rural areas </w:t>
      </w:r>
      <w:proofErr w:type="gramStart"/>
      <w:r w:rsidR="00EE374F">
        <w:rPr>
          <w:rFonts w:eastAsia="PMingLiU"/>
          <w:lang w:eastAsia="zh-TW"/>
        </w:rPr>
        <w:t>that are</w:t>
      </w:r>
      <w:proofErr w:type="gramEnd"/>
      <w:r w:rsidR="00EE374F">
        <w:rPr>
          <w:rFonts w:eastAsia="PMingLiU"/>
          <w:lang w:eastAsia="zh-TW"/>
        </w:rPr>
        <w:t xml:space="preserve"> hard to cover using terrestrial networks</w:t>
      </w:r>
    </w:p>
    <w:p w:rsidR="00EE374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Connectivity for remotely deployed sensors, e.g. farms, substations, gas pipelines, digital signage, remote road alerts, etc.</w:t>
      </w:r>
    </w:p>
    <w:p w:rsidR="00EE374F" w:rsidRPr="0099108F" w:rsidRDefault="00876B4D" w:rsidP="00FD2E33">
      <w:pPr>
        <w:pStyle w:val="B1"/>
        <w:rPr>
          <w:rFonts w:eastAsia="PMingLiU"/>
          <w:lang w:eastAsia="zh-TW"/>
        </w:rPr>
      </w:pPr>
      <w:r>
        <w:rPr>
          <w:rFonts w:eastAsia="PMingLiU"/>
          <w:lang w:eastAsia="zh-TW"/>
        </w:rPr>
        <w:t>-</w:t>
      </w:r>
      <w:r>
        <w:rPr>
          <w:rFonts w:eastAsia="PMingLiU"/>
          <w:lang w:eastAsia="zh-TW"/>
        </w:rPr>
        <w:tab/>
      </w:r>
      <w:r w:rsidR="00EE374F">
        <w:rPr>
          <w:rFonts w:eastAsia="PMingLiU"/>
          <w:lang w:eastAsia="zh-TW"/>
        </w:rPr>
        <w:t>Low bit-rate broadcast services: Satellites can broadcast wide area emergency messages at a more efficient rate than terrestrial networks.</w:t>
      </w:r>
    </w:p>
    <w:p w:rsidR="00EE374F" w:rsidRPr="00A307FA" w:rsidRDefault="00EE374F" w:rsidP="00EE374F">
      <w:bookmarkStart w:id="4588" w:name="_Toc428433809"/>
      <w:r>
        <w:t xml:space="preserve">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w:t>
      </w:r>
      <w:proofErr w:type="spellStart"/>
      <w:r>
        <w:t>xHRPD</w:t>
      </w:r>
      <w:proofErr w:type="spellEnd"/>
      <w:r>
        <w:t xml:space="preserve">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4589" w:name="_Toc434174958"/>
      <w:bookmarkStart w:id="4590" w:name="_Toc436299565"/>
      <w:bookmarkStart w:id="4591" w:name="_Toc436300610"/>
      <w:bookmarkStart w:id="4592" w:name="_Toc442341226"/>
      <w:bookmarkStart w:id="4593" w:name="_Toc442345417"/>
      <w:bookmarkStart w:id="4594" w:name="_Toc442345797"/>
      <w:bookmarkStart w:id="4595" w:name="_Toc442346178"/>
      <w:bookmarkStart w:id="4596" w:name="_Toc442797648"/>
      <w:bookmarkStart w:id="4597" w:name="_Toc442800151"/>
      <w:bookmarkStart w:id="4598" w:name="_Toc442867211"/>
      <w:bookmarkStart w:id="4599" w:name="_Toc442868101"/>
      <w:bookmarkStart w:id="4600" w:name="_Toc442954038"/>
      <w:bookmarkStart w:id="4601" w:name="_Toc443316724"/>
      <w:r>
        <w:t>5.</w:t>
      </w:r>
      <w:r w:rsidR="007B463B">
        <w:t>72</w:t>
      </w:r>
      <w:r>
        <w:t>.2</w:t>
      </w:r>
      <w:r w:rsidR="00715145">
        <w:tab/>
      </w:r>
      <w:r w:rsidRPr="001D5A98">
        <w:t>Potential Service Requirements</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6528A4" w:rsidRDefault="00EE374F" w:rsidP="00F93CD8">
      <w:pPr>
        <w:pStyle w:val="Heading3"/>
      </w:pPr>
      <w:bookmarkStart w:id="4602" w:name="_Toc434174959"/>
      <w:bookmarkStart w:id="4603" w:name="_Toc436299566"/>
      <w:bookmarkStart w:id="4604" w:name="_Toc436300611"/>
      <w:bookmarkStart w:id="4605" w:name="_Toc442341227"/>
      <w:bookmarkStart w:id="4606" w:name="_Toc442345418"/>
      <w:bookmarkStart w:id="4607" w:name="_Toc442345798"/>
      <w:bookmarkStart w:id="4608" w:name="_Toc442346179"/>
      <w:bookmarkStart w:id="4609" w:name="_Toc442867212"/>
      <w:bookmarkStart w:id="4610" w:name="_Toc442868102"/>
      <w:bookmarkStart w:id="4611" w:name="_Toc442954039"/>
      <w:bookmarkStart w:id="4612" w:name="_Toc443316725"/>
      <w:r>
        <w:t>5.</w:t>
      </w:r>
      <w:r w:rsidR="007B463B">
        <w:t>72</w:t>
      </w:r>
      <w:r>
        <w:t>.3</w:t>
      </w:r>
      <w:r w:rsidR="00715145">
        <w:tab/>
      </w:r>
      <w:r w:rsidRPr="001D5A98">
        <w:t xml:space="preserve">Potential </w:t>
      </w:r>
      <w:r>
        <w:t>Operational</w:t>
      </w:r>
      <w:r w:rsidRPr="001D5A98">
        <w:t xml:space="preserve"> Requirements</w:t>
      </w:r>
      <w:bookmarkEnd w:id="4602"/>
      <w:bookmarkEnd w:id="4603"/>
      <w:bookmarkEnd w:id="4604"/>
      <w:bookmarkEnd w:id="4605"/>
      <w:bookmarkEnd w:id="4606"/>
      <w:bookmarkEnd w:id="4607"/>
      <w:bookmarkEnd w:id="4608"/>
      <w:bookmarkEnd w:id="4609"/>
      <w:bookmarkEnd w:id="4610"/>
      <w:bookmarkEnd w:id="4611"/>
      <w:bookmarkEnd w:id="4612"/>
    </w:p>
    <w:p w:rsidR="00F93CD8" w:rsidRDefault="00E82292" w:rsidP="00FD2E33">
      <w:r>
        <w:t>Void.</w:t>
      </w:r>
    </w:p>
    <w:p w:rsidR="00AA629B" w:rsidRPr="00134B1B" w:rsidRDefault="00AA629B" w:rsidP="00FD2E33"/>
    <w:p w:rsidR="00FA69AB" w:rsidRPr="00A520A0" w:rsidRDefault="00FA69AB" w:rsidP="00A520A0">
      <w:pPr>
        <w:pStyle w:val="Heading2"/>
        <w:rPr>
          <w:rFonts w:eastAsia="PMingLiU"/>
        </w:rPr>
      </w:pPr>
      <w:bookmarkStart w:id="4613" w:name="_Toc436299567"/>
      <w:bookmarkStart w:id="4614" w:name="_Toc436300612"/>
      <w:bookmarkStart w:id="4615" w:name="_Toc442341228"/>
      <w:bookmarkStart w:id="4616" w:name="_Toc442345419"/>
      <w:bookmarkStart w:id="4617" w:name="_Toc442345799"/>
      <w:bookmarkStart w:id="4618" w:name="_Toc442346180"/>
      <w:bookmarkStart w:id="4619" w:name="_Toc442797649"/>
      <w:bookmarkStart w:id="4620" w:name="_Toc442800152"/>
      <w:bookmarkStart w:id="4621" w:name="_Toc442867213"/>
      <w:bookmarkStart w:id="4622" w:name="_Toc442868103"/>
      <w:bookmarkStart w:id="4623" w:name="_Toc442954040"/>
      <w:bookmarkStart w:id="4624" w:name="_Toc443316726"/>
      <w:r w:rsidRPr="00A520A0">
        <w:rPr>
          <w:rFonts w:eastAsia="PMingLiU"/>
        </w:rPr>
        <w:t>5.73</w:t>
      </w:r>
      <w:r w:rsidRPr="00A520A0">
        <w:rPr>
          <w:rFonts w:eastAsia="PMingLiU"/>
        </w:rPr>
        <w:tab/>
        <w:t>Delivery Assurance for High Latency Tolerant Services</w:t>
      </w:r>
      <w:bookmarkEnd w:id="4613"/>
      <w:bookmarkEnd w:id="4614"/>
      <w:bookmarkEnd w:id="4615"/>
      <w:bookmarkEnd w:id="4616"/>
      <w:bookmarkEnd w:id="4617"/>
      <w:bookmarkEnd w:id="4618"/>
      <w:bookmarkEnd w:id="4619"/>
      <w:bookmarkEnd w:id="4620"/>
      <w:bookmarkEnd w:id="4621"/>
      <w:bookmarkEnd w:id="4622"/>
      <w:bookmarkEnd w:id="4623"/>
      <w:bookmarkEnd w:id="4624"/>
    </w:p>
    <w:p w:rsidR="00FA69AB" w:rsidRPr="00D04CBE" w:rsidRDefault="00FA69AB" w:rsidP="00A520A0">
      <w:pPr>
        <w:pStyle w:val="Heading3"/>
      </w:pPr>
      <w:bookmarkStart w:id="4625" w:name="_Toc436299568"/>
      <w:bookmarkStart w:id="4626" w:name="_Toc436300613"/>
      <w:bookmarkStart w:id="4627" w:name="_Toc442341229"/>
      <w:bookmarkStart w:id="4628" w:name="_Toc442345420"/>
      <w:bookmarkStart w:id="4629" w:name="_Toc442345800"/>
      <w:bookmarkStart w:id="4630" w:name="_Toc442346181"/>
      <w:bookmarkStart w:id="4631" w:name="_Toc442797650"/>
      <w:bookmarkStart w:id="4632" w:name="_Toc442800153"/>
      <w:bookmarkStart w:id="4633" w:name="_Toc442867214"/>
      <w:bookmarkStart w:id="4634" w:name="_Toc442868104"/>
      <w:bookmarkStart w:id="4635" w:name="_Toc442954041"/>
      <w:bookmarkStart w:id="4636" w:name="_Toc443316727"/>
      <w:r w:rsidRPr="00A520A0">
        <w:t>5</w:t>
      </w:r>
      <w:r w:rsidRPr="00D04CBE">
        <w:t>.</w:t>
      </w:r>
      <w:r w:rsidRPr="00A520A0">
        <w:t>73</w:t>
      </w:r>
      <w:r w:rsidRPr="00D04CBE">
        <w:t>.1</w:t>
      </w:r>
      <w:r w:rsidRPr="00D04CBE">
        <w:tab/>
        <w:t>Description</w:t>
      </w:r>
      <w:bookmarkEnd w:id="4625"/>
      <w:bookmarkEnd w:id="4626"/>
      <w:bookmarkEnd w:id="4627"/>
      <w:bookmarkEnd w:id="4628"/>
      <w:bookmarkEnd w:id="4629"/>
      <w:bookmarkEnd w:id="4630"/>
      <w:bookmarkEnd w:id="4631"/>
      <w:bookmarkEnd w:id="4632"/>
      <w:bookmarkEnd w:id="4633"/>
      <w:bookmarkEnd w:id="4634"/>
      <w:bookmarkEnd w:id="4635"/>
      <w:bookmarkEnd w:id="4636"/>
    </w:p>
    <w:p w:rsidR="00FA69AB" w:rsidRDefault="00FA69AB" w:rsidP="00832F04">
      <w:pPr>
        <w:rPr>
          <w:lang w:eastAsia="zh-CN"/>
        </w:rPr>
      </w:pPr>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p>
    <w:p w:rsidR="00FA69AB" w:rsidRDefault="00FA69AB" w:rsidP="00832F04">
      <w:pPr>
        <w:rPr>
          <w:lang w:eastAsia="zh-CN"/>
        </w:rPr>
      </w:pPr>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p>
    <w:p w:rsidR="00FA69AB" w:rsidRPr="00B01453" w:rsidRDefault="00FA69AB" w:rsidP="00832F04">
      <w:pPr>
        <w:rPr>
          <w:lang w:eastAsia="zh-CN"/>
        </w:rPr>
      </w:pPr>
      <w:r>
        <w:rPr>
          <w:lang w:eastAsia="zh-CN"/>
        </w:rPr>
        <w:t>For these services, latency is not an issue but the information must be communicated reliably. This is important for many use cases which rely on the eventual consistency paradigm.</w:t>
      </w:r>
    </w:p>
    <w:p w:rsidR="00FA69AB" w:rsidRDefault="00FA69AB" w:rsidP="00A520A0">
      <w:pPr>
        <w:pStyle w:val="Heading3"/>
      </w:pPr>
      <w:bookmarkStart w:id="4637" w:name="_Toc436299569"/>
      <w:bookmarkStart w:id="4638" w:name="_Toc436300614"/>
      <w:bookmarkStart w:id="4639" w:name="_Toc442341230"/>
      <w:bookmarkStart w:id="4640" w:name="_Toc442345421"/>
      <w:bookmarkStart w:id="4641" w:name="_Toc442345801"/>
      <w:bookmarkStart w:id="4642" w:name="_Toc442346182"/>
      <w:bookmarkStart w:id="4643" w:name="_Toc442797651"/>
      <w:bookmarkStart w:id="4644" w:name="_Toc442800154"/>
      <w:bookmarkStart w:id="4645" w:name="_Toc442867215"/>
      <w:bookmarkStart w:id="4646" w:name="_Toc442868105"/>
      <w:bookmarkStart w:id="4647" w:name="_Toc442954042"/>
      <w:bookmarkStart w:id="4648" w:name="_Toc443316728"/>
      <w:r w:rsidRPr="00A520A0">
        <w:t>5</w:t>
      </w:r>
      <w:r>
        <w:t>.73</w:t>
      </w:r>
      <w:r w:rsidRPr="00D04CBE">
        <w:t>.</w:t>
      </w:r>
      <w:r>
        <w:t>2</w:t>
      </w:r>
      <w:r w:rsidRPr="00D04CBE">
        <w:tab/>
        <w:t xml:space="preserve">Potential </w:t>
      </w:r>
      <w:r>
        <w:t xml:space="preserve">Service </w:t>
      </w:r>
      <w:r w:rsidRPr="00D04CBE">
        <w:t>Requirements</w:t>
      </w:r>
      <w:bookmarkEnd w:id="4637"/>
      <w:bookmarkEnd w:id="4638"/>
      <w:bookmarkEnd w:id="4639"/>
      <w:bookmarkEnd w:id="4640"/>
      <w:bookmarkEnd w:id="4641"/>
      <w:bookmarkEnd w:id="4642"/>
      <w:bookmarkEnd w:id="4643"/>
      <w:bookmarkEnd w:id="4644"/>
      <w:bookmarkEnd w:id="4645"/>
      <w:bookmarkEnd w:id="4646"/>
      <w:bookmarkEnd w:id="4647"/>
      <w:bookmarkEnd w:id="4648"/>
    </w:p>
    <w:p w:rsidR="00FA69AB" w:rsidRPr="00AF3EBA" w:rsidRDefault="00FA69AB" w:rsidP="00832F04">
      <w:pPr>
        <w:rPr>
          <w:lang w:val="en-US" w:eastAsia="zh-CN"/>
        </w:rPr>
      </w:pPr>
      <w:r>
        <w:rPr>
          <w:lang w:val="en-US" w:eastAsia="zh-CN"/>
        </w:rPr>
        <w:t>The 3GPP system shall ensure delivery of information within the service specified timeframe.</w:t>
      </w:r>
    </w:p>
    <w:p w:rsidR="006528A4" w:rsidRDefault="00FA69AB" w:rsidP="00F93CD8">
      <w:pPr>
        <w:pStyle w:val="Heading3"/>
      </w:pPr>
      <w:bookmarkStart w:id="4649" w:name="_Toc436299570"/>
      <w:bookmarkStart w:id="4650" w:name="_Toc436300615"/>
      <w:bookmarkStart w:id="4651" w:name="_Toc442341231"/>
      <w:bookmarkStart w:id="4652" w:name="_Toc442345422"/>
      <w:bookmarkStart w:id="4653" w:name="_Toc442345802"/>
      <w:bookmarkStart w:id="4654" w:name="_Toc442346183"/>
      <w:bookmarkStart w:id="4655" w:name="_Toc442867216"/>
      <w:bookmarkStart w:id="4656" w:name="_Toc442868106"/>
      <w:bookmarkStart w:id="4657" w:name="_Toc442954043"/>
      <w:bookmarkStart w:id="4658" w:name="_Toc443316729"/>
      <w:r w:rsidRPr="00A520A0">
        <w:lastRenderedPageBreak/>
        <w:t>5</w:t>
      </w:r>
      <w:r>
        <w:t>.73</w:t>
      </w:r>
      <w:r w:rsidRPr="00D04CBE">
        <w:t>.</w:t>
      </w:r>
      <w:r>
        <w:t>3</w:t>
      </w:r>
      <w:r w:rsidRPr="00D04CBE">
        <w:tab/>
        <w:t xml:space="preserve">Potential </w:t>
      </w:r>
      <w:r>
        <w:t xml:space="preserve">Operational </w:t>
      </w:r>
      <w:r w:rsidRPr="00D04CBE">
        <w:t>Requirements</w:t>
      </w:r>
      <w:bookmarkEnd w:id="4649"/>
      <w:bookmarkEnd w:id="4650"/>
      <w:bookmarkEnd w:id="4651"/>
      <w:bookmarkEnd w:id="4652"/>
      <w:bookmarkEnd w:id="4653"/>
      <w:bookmarkEnd w:id="4654"/>
      <w:bookmarkEnd w:id="4655"/>
      <w:bookmarkEnd w:id="4656"/>
      <w:bookmarkEnd w:id="4657"/>
      <w:bookmarkEnd w:id="4658"/>
    </w:p>
    <w:p w:rsidR="00F93CD8" w:rsidRDefault="00E82292" w:rsidP="00FD2E33">
      <w:r>
        <w:t>Void.</w:t>
      </w:r>
    </w:p>
    <w:p w:rsidR="00E82292" w:rsidRPr="00134B1B" w:rsidRDefault="00E82292" w:rsidP="00FD2E33"/>
    <w:p w:rsidR="00885EAF" w:rsidRPr="00A520A0" w:rsidRDefault="00885EAF" w:rsidP="00A520A0">
      <w:pPr>
        <w:pStyle w:val="Heading2"/>
        <w:rPr>
          <w:rFonts w:eastAsia="PMingLiU"/>
        </w:rPr>
      </w:pPr>
      <w:bookmarkStart w:id="4659" w:name="_Toc436299571"/>
      <w:bookmarkStart w:id="4660" w:name="_Toc436300616"/>
      <w:bookmarkStart w:id="4661" w:name="_Toc442341232"/>
      <w:bookmarkStart w:id="4662" w:name="_Toc442345423"/>
      <w:bookmarkStart w:id="4663" w:name="_Toc442345803"/>
      <w:bookmarkStart w:id="4664" w:name="_Toc442346184"/>
      <w:bookmarkStart w:id="4665" w:name="_Toc442797652"/>
      <w:bookmarkStart w:id="4666" w:name="_Toc442800155"/>
      <w:bookmarkStart w:id="4667" w:name="_Toc442867217"/>
      <w:bookmarkStart w:id="4668" w:name="_Toc442868107"/>
      <w:bookmarkStart w:id="4669" w:name="_Toc442954044"/>
      <w:bookmarkStart w:id="4670" w:name="_Toc443316730"/>
      <w:r w:rsidRPr="00A520A0">
        <w:rPr>
          <w:rFonts w:eastAsia="PMingLiU"/>
        </w:rPr>
        <w:t>5.</w:t>
      </w:r>
      <w:r>
        <w:rPr>
          <w:rFonts w:eastAsia="PMingLiU"/>
        </w:rPr>
        <w:t>74</w:t>
      </w:r>
      <w:r w:rsidRPr="00A520A0">
        <w:rPr>
          <w:rFonts w:eastAsia="PMingLiU"/>
        </w:rPr>
        <w:tab/>
        <w:t>Priority, QoS and Policy Control</w:t>
      </w:r>
      <w:bookmarkEnd w:id="4659"/>
      <w:bookmarkEnd w:id="4660"/>
      <w:bookmarkEnd w:id="4661"/>
      <w:bookmarkEnd w:id="4662"/>
      <w:bookmarkEnd w:id="4663"/>
      <w:bookmarkEnd w:id="4664"/>
      <w:bookmarkEnd w:id="4665"/>
      <w:bookmarkEnd w:id="4666"/>
      <w:bookmarkEnd w:id="4667"/>
      <w:bookmarkEnd w:id="4668"/>
      <w:bookmarkEnd w:id="4669"/>
      <w:bookmarkEnd w:id="4670"/>
    </w:p>
    <w:p w:rsidR="00885EAF" w:rsidRPr="00D04CBE" w:rsidRDefault="00885EAF" w:rsidP="00A520A0">
      <w:pPr>
        <w:pStyle w:val="Heading3"/>
      </w:pPr>
      <w:bookmarkStart w:id="4671" w:name="_Toc436299572"/>
      <w:bookmarkStart w:id="4672" w:name="_Toc436300617"/>
      <w:bookmarkStart w:id="4673" w:name="_Toc442341233"/>
      <w:bookmarkStart w:id="4674" w:name="_Toc442345424"/>
      <w:bookmarkStart w:id="4675" w:name="_Toc442345804"/>
      <w:bookmarkStart w:id="4676" w:name="_Toc442346185"/>
      <w:bookmarkStart w:id="4677" w:name="_Toc442797653"/>
      <w:bookmarkStart w:id="4678" w:name="_Toc442800156"/>
      <w:bookmarkStart w:id="4679" w:name="_Toc442867218"/>
      <w:bookmarkStart w:id="4680" w:name="_Toc442868108"/>
      <w:bookmarkStart w:id="4681" w:name="_Toc442954045"/>
      <w:bookmarkStart w:id="4682" w:name="_Toc443316731"/>
      <w:r w:rsidRPr="00A520A0">
        <w:t>5</w:t>
      </w:r>
      <w:r w:rsidRPr="00D04CBE">
        <w:t>.</w:t>
      </w:r>
      <w:r>
        <w:t>74</w:t>
      </w:r>
      <w:r w:rsidRPr="00D04CBE">
        <w:t>.1</w:t>
      </w:r>
      <w:r w:rsidRPr="00D04CBE">
        <w:tab/>
        <w:t>Description</w:t>
      </w:r>
      <w:bookmarkEnd w:id="4671"/>
      <w:bookmarkEnd w:id="4672"/>
      <w:bookmarkEnd w:id="4673"/>
      <w:bookmarkEnd w:id="4674"/>
      <w:bookmarkEnd w:id="4675"/>
      <w:bookmarkEnd w:id="4676"/>
      <w:bookmarkEnd w:id="4677"/>
      <w:bookmarkEnd w:id="4678"/>
      <w:bookmarkEnd w:id="4679"/>
      <w:bookmarkEnd w:id="4680"/>
      <w:bookmarkEnd w:id="4681"/>
      <w:bookmarkEnd w:id="4682"/>
    </w:p>
    <w:p w:rsidR="00885EAF" w:rsidRDefault="00885EAF" w:rsidP="00885EAF">
      <w:r>
        <w:t xml:space="preserve">5G </w:t>
      </w:r>
      <w:proofErr w:type="gramStart"/>
      <w:r>
        <w:t>network</w:t>
      </w:r>
      <w:proofErr w:type="gramEnd"/>
      <w:r>
        <w:t xml:space="preserve">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that </w:t>
      </w:r>
      <w:r>
        <w:t xml:space="preserve">intelligent decisions are made at the network such as allocation of resources, scheduling of resources and adapt the network to meet these service requirements. </w:t>
      </w:r>
    </w:p>
    <w:p w:rsidR="00885EAF" w:rsidRDefault="00885EAF" w:rsidP="00885EAF">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p>
    <w:p w:rsidR="00885EAF" w:rsidRDefault="00885EAF" w:rsidP="00832F04">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p>
    <w:p w:rsidR="00885EAF" w:rsidRDefault="00F813A6" w:rsidP="00FD2E33">
      <w:pPr>
        <w:pStyle w:val="B1"/>
      </w:pPr>
      <w:r>
        <w:t>-</w:t>
      </w:r>
      <w:r>
        <w:tab/>
      </w:r>
      <w:proofErr w:type="gramStart"/>
      <w:r w:rsidR="00885EAF">
        <w:t>efficient</w:t>
      </w:r>
      <w:proofErr w:type="gramEnd"/>
      <w:r w:rsidR="00885EAF">
        <w:t xml:space="preserve"> and rapid execution of the needed priority is desired without alteration of the underlying QoS specification,</w:t>
      </w:r>
    </w:p>
    <w:p w:rsidR="00885EAF" w:rsidRDefault="00F813A6" w:rsidP="00FD2E33">
      <w:pPr>
        <w:pStyle w:val="B1"/>
      </w:pPr>
      <w:r>
        <w:t>-</w:t>
      </w:r>
      <w:r>
        <w:tab/>
      </w:r>
      <w:proofErr w:type="gramStart"/>
      <w:r w:rsidR="00885EAF">
        <w:t>the</w:t>
      </w:r>
      <w:proofErr w:type="gramEnd"/>
      <w:r w:rsidR="00885EAF">
        <w:t xml:space="preserve"> priority of a particular application may need to be different (higher or lower) during a crisis event from that normally adopted by the system, and</w:t>
      </w:r>
    </w:p>
    <w:p w:rsidR="00885EAF" w:rsidRDefault="00F813A6" w:rsidP="00FD2E33">
      <w:pPr>
        <w:pStyle w:val="B1"/>
      </w:pPr>
      <w:r>
        <w:t>-</w:t>
      </w:r>
      <w:r>
        <w:tab/>
      </w:r>
      <w:proofErr w:type="gramStart"/>
      <w:r w:rsidR="00885EAF">
        <w:t>the</w:t>
      </w:r>
      <w:proofErr w:type="gramEnd"/>
      <w:r w:rsidR="00885EAF">
        <w:t xml:space="preserve"> priority of any given application may need to be different, e.g., elevated, for a particular user of that application based on operational needs and regional/national regulations</w:t>
      </w:r>
      <w:r w:rsidR="00885EAF" w:rsidRPr="00592A93">
        <w:t>.</w:t>
      </w:r>
    </w:p>
    <w:p w:rsidR="00885EAF" w:rsidRDefault="00885EAF" w:rsidP="00832F04">
      <w:pPr>
        <w:rPr>
          <w:lang w:eastAsia="zh-CN"/>
        </w:rPr>
      </w:pPr>
      <w:r>
        <w:t>T</w:t>
      </w:r>
      <w:r>
        <w:rPr>
          <w:lang w:eastAsia="zh-CN"/>
        </w:rPr>
        <w:t xml:space="preserve">he network must offer a means to provide high reliability, predictable latency and ability to adapt and when necessary prioritize resources to meet specific service requirements. Existing QoS and policy frameworks merely handle predictable latency and improving reliability by traffic engineering. In order to support diverse 5G service requirements, it is necessary for the network to offer QoS and policy control for reliable communication with predictable latency and also enable the resource adaptations as necessary.  </w:t>
      </w:r>
    </w:p>
    <w:p w:rsidR="00885EAF" w:rsidRDefault="00885EAF" w:rsidP="00885EAF">
      <w:pPr>
        <w:rPr>
          <w:lang w:eastAsia="zh-CN"/>
        </w:rPr>
      </w:pPr>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p>
    <w:p w:rsidR="00885EAF" w:rsidRDefault="00885EAF" w:rsidP="00885EAF">
      <w:pPr>
        <w:rPr>
          <w:lang w:eastAsia="zh-CN"/>
        </w:rPr>
      </w:pPr>
      <w:r>
        <w:rPr>
          <w:lang w:eastAsia="zh-CN"/>
        </w:rPr>
        <w:t>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QoS classification since it is not critical for the service operation.</w:t>
      </w:r>
    </w:p>
    <w:p w:rsidR="00885EAF" w:rsidRDefault="00885EAF" w:rsidP="00885EAF">
      <w:pPr>
        <w:rPr>
          <w:lang w:eastAsia="zh-CN"/>
        </w:rPr>
      </w:pPr>
      <w:proofErr w:type="gramStart"/>
      <w:r>
        <w:rPr>
          <w:lang w:eastAsia="zh-CN"/>
        </w:rPr>
        <w:t>In the middle of one of these reporting periods, the patient falls down and starts having health complications.</w:t>
      </w:r>
      <w:proofErr w:type="gramEnd"/>
      <w:r>
        <w:rPr>
          <w:lang w:eastAsia="zh-CN"/>
        </w:rPr>
        <w:t xml:space="preserve">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QoS depending on the patient’s subscription type. </w:t>
      </w:r>
    </w:p>
    <w:p w:rsidR="00885EAF" w:rsidRDefault="00885EAF" w:rsidP="00885EAF">
      <w:pPr>
        <w:rPr>
          <w:lang w:eastAsia="zh-CN"/>
        </w:rPr>
      </w:pPr>
      <w:r>
        <w:rPr>
          <w:lang w:eastAsia="zh-CN"/>
        </w:rPr>
        <w:t>This example shows that the network must offer flexible means to adjust QoS and priority treatment and alter its behaviour based on service state. Such adaptive measures can be feasible only if the network can adjust its behaviour to accommodate the QoS and priority treatment requirements.</w:t>
      </w:r>
    </w:p>
    <w:p w:rsidR="00885EAF" w:rsidRDefault="00885EAF" w:rsidP="00FD2E33">
      <w:pPr>
        <w:pStyle w:val="TH"/>
      </w:pPr>
      <w:r>
        <w:object w:dxaOrig="11403" w:dyaOrig="4254">
          <v:shape id="_x0000_i1029" type="#_x0000_t75" style="width:467.7pt;height:174.55pt" o:ole="">
            <v:imagedata r:id="rId40" o:title=""/>
          </v:shape>
          <o:OLEObject Type="Embed" ProgID="Visio.Drawing.11" ShapeID="_x0000_i1029" DrawAspect="Content" ObjectID="_1517115501" r:id="rId41"/>
        </w:object>
      </w:r>
    </w:p>
    <w:p w:rsidR="00885EAF" w:rsidRPr="00FD2E33" w:rsidRDefault="00885EAF" w:rsidP="00FD2E33">
      <w:pPr>
        <w:pStyle w:val="TF"/>
        <w:overflowPunct w:val="0"/>
        <w:autoSpaceDE w:val="0"/>
        <w:autoSpaceDN w:val="0"/>
        <w:adjustRightInd w:val="0"/>
        <w:textAlignment w:val="baseline"/>
      </w:pPr>
      <w:r w:rsidRPr="00FD2E33">
        <w:t>Figure 5.74.1</w:t>
      </w:r>
      <w:r w:rsidR="001B5E2C">
        <w:t>.1</w:t>
      </w:r>
      <w:r w:rsidR="006528A4" w:rsidRPr="00FD2E33">
        <w:t>:</w:t>
      </w:r>
      <w:r w:rsidRPr="00FD2E33">
        <w:t xml:space="preserve"> Example showing different QoS/Policy requirements based on service execution status</w:t>
      </w:r>
    </w:p>
    <w:p w:rsidR="00921407" w:rsidRPr="00FD2E33" w:rsidRDefault="00921407" w:rsidP="00921407">
      <w:pPr>
        <w:rPr>
          <w:rFonts w:eastAsia="SimSun"/>
        </w:rPr>
      </w:pPr>
      <w:r w:rsidRPr="00921407">
        <w:rPr>
          <w:rFonts w:eastAsia="SimSun"/>
          <w:lang w:eastAsia="zh-CN"/>
        </w:rPr>
        <w:t xml:space="preserve">Also, as 5G </w:t>
      </w:r>
      <w:r w:rsidRPr="00921407">
        <w:rPr>
          <w:rFonts w:eastAsia="SimSun" w:hint="eastAsia"/>
          <w:lang w:eastAsia="zh-CN"/>
        </w:rPr>
        <w:t>network</w:t>
      </w:r>
      <w:r w:rsidRPr="00921407">
        <w:rPr>
          <w:rFonts w:eastAsia="SimSun"/>
          <w:lang w:eastAsia="zh-CN"/>
        </w:rPr>
        <w:t xml:space="preserve"> is </w:t>
      </w:r>
      <w:r w:rsidRPr="00FD2E33">
        <w:rPr>
          <w:rFonts w:eastAsia="SimSun"/>
          <w:lang w:eastAsia="zh-CN"/>
        </w:rPr>
        <w:t>expected</w:t>
      </w:r>
      <w:r w:rsidRPr="00FA7F13">
        <w:rPr>
          <w:rFonts w:eastAsia="SimSun"/>
          <w:lang w:eastAsia="zh-CN"/>
        </w:rPr>
        <w:t xml:space="preserve"> </w:t>
      </w:r>
      <w:r w:rsidRPr="00921407">
        <w:rPr>
          <w:rFonts w:eastAsia="SimSun"/>
          <w:lang w:eastAsia="zh-CN"/>
        </w:rPr>
        <w:t xml:space="preserve">to operate in a heterogeneous environment with multiple access technologies, multiple </w:t>
      </w:r>
      <w:r w:rsidRPr="00FD2E33">
        <w:rPr>
          <w:rFonts w:eastAsia="SimSun"/>
        </w:rPr>
        <w:t xml:space="preserve">types of devices, etc., it should support a QoS and policy framework that applies across multiple accesses. </w:t>
      </w:r>
    </w:p>
    <w:p w:rsidR="00921407" w:rsidRPr="00921407" w:rsidRDefault="00921407" w:rsidP="00921407">
      <w:pPr>
        <w:rPr>
          <w:rFonts w:eastAsia="SimSun"/>
          <w:lang w:eastAsia="zh-CN"/>
        </w:rPr>
      </w:pPr>
      <w:r w:rsidRPr="00921407">
        <w:rPr>
          <w:rFonts w:eastAsia="SimSun"/>
          <w:lang w:eastAsia="zh-CN"/>
        </w:rPr>
        <w:t xml:space="preserve">Further, for </w:t>
      </w:r>
      <w:r w:rsidRPr="00921407">
        <w:rPr>
          <w:rFonts w:eastAsia="SimSun" w:hint="eastAsia"/>
          <w:lang w:eastAsia="zh-CN"/>
        </w:rPr>
        <w:t>existing EPC,</w:t>
      </w:r>
      <w:r w:rsidRPr="00921407">
        <w:rPr>
          <w:rFonts w:eastAsia="SimSun"/>
          <w:lang w:eastAsia="zh-CN"/>
        </w:rPr>
        <w:t xml:space="preserve"> </w:t>
      </w:r>
      <w:r w:rsidRPr="00921407">
        <w:rPr>
          <w:rFonts w:eastAsia="SimSun" w:hint="eastAsia"/>
          <w:lang w:eastAsia="zh-CN"/>
        </w:rPr>
        <w:t>QoS control only covers RAN and core network</w:t>
      </w:r>
      <w:r w:rsidRPr="00921407">
        <w:rPr>
          <w:rFonts w:eastAsia="SimSun"/>
          <w:lang w:eastAsia="zh-CN"/>
        </w:rPr>
        <w:t xml:space="preserve">, but </w:t>
      </w:r>
      <w:r w:rsidRPr="00921407">
        <w:rPr>
          <w:rFonts w:eastAsia="SimSun" w:hint="eastAsia"/>
          <w:lang w:eastAsia="zh-CN"/>
        </w:rPr>
        <w:t xml:space="preserve">for 5G network </w:t>
      </w:r>
      <w:r w:rsidRPr="00921407">
        <w:rPr>
          <w:rFonts w:eastAsia="SimSun"/>
          <w:lang w:eastAsia="zh-CN"/>
        </w:rPr>
        <w:t xml:space="preserve">E2E QoS </w:t>
      </w:r>
      <w:r w:rsidRPr="00921407">
        <w:rPr>
          <w:rFonts w:eastAsia="SimSun"/>
        </w:rPr>
        <w:t xml:space="preserve">(e.g. RAN, </w:t>
      </w:r>
      <w:r w:rsidRPr="00921407">
        <w:rPr>
          <w:rFonts w:eastAsia="SimSun"/>
          <w:lang w:eastAsia="zh-CN"/>
        </w:rPr>
        <w:t>b</w:t>
      </w:r>
      <w:r w:rsidRPr="00921407">
        <w:rPr>
          <w:rFonts w:eastAsia="SimSun" w:hint="eastAsia"/>
          <w:lang w:eastAsia="zh-CN"/>
        </w:rPr>
        <w:t xml:space="preserve">ackhaul, </w:t>
      </w:r>
      <w:r w:rsidRPr="00921407">
        <w:rPr>
          <w:rFonts w:eastAsia="SimSun"/>
        </w:rPr>
        <w:t xml:space="preserve">CN, </w:t>
      </w:r>
      <w:r w:rsidRPr="00921407">
        <w:rPr>
          <w:rFonts w:eastAsia="SimSun"/>
          <w:lang w:eastAsia="zh-CN"/>
        </w:rPr>
        <w:t>b</w:t>
      </w:r>
      <w:r w:rsidRPr="00921407">
        <w:rPr>
          <w:rFonts w:eastAsia="SimSun" w:hint="eastAsia"/>
          <w:lang w:eastAsia="zh-CN"/>
        </w:rPr>
        <w:t>ackbone</w:t>
      </w:r>
      <w:r w:rsidRPr="00921407">
        <w:rPr>
          <w:rFonts w:eastAsia="SimSun"/>
          <w:lang w:eastAsia="zh-CN"/>
        </w:rPr>
        <w:t xml:space="preserve">) is needed to achieve the 5G user </w:t>
      </w:r>
      <w:r w:rsidRPr="00921407">
        <w:rPr>
          <w:rFonts w:eastAsia="SimSun" w:hint="eastAsia"/>
          <w:lang w:eastAsia="zh-CN"/>
        </w:rPr>
        <w:t>experience</w:t>
      </w:r>
      <w:r w:rsidRPr="00921407">
        <w:rPr>
          <w:rFonts w:eastAsia="SimSun"/>
          <w:lang w:eastAsia="zh-CN"/>
        </w:rPr>
        <w:t xml:space="preserve"> (e.g. ultra low latency, ultra high bandwidth, </w:t>
      </w:r>
      <w:proofErr w:type="spellStart"/>
      <w:r w:rsidRPr="00921407">
        <w:rPr>
          <w:rFonts w:eastAsia="SimSun"/>
          <w:lang w:eastAsia="zh-CN"/>
        </w:rPr>
        <w:t>etc</w:t>
      </w:r>
      <w:proofErr w:type="spellEnd"/>
      <w:r w:rsidRPr="00921407">
        <w:rPr>
          <w:rFonts w:eastAsia="SimSun"/>
          <w:lang w:eastAsia="zh-CN"/>
        </w:rPr>
        <w:t>).</w:t>
      </w:r>
    </w:p>
    <w:p w:rsidR="00885EAF" w:rsidRDefault="00885EAF" w:rsidP="00A520A0">
      <w:pPr>
        <w:pStyle w:val="Heading3"/>
      </w:pPr>
      <w:bookmarkStart w:id="4683" w:name="_Toc436299573"/>
      <w:bookmarkStart w:id="4684" w:name="_Toc436300618"/>
      <w:bookmarkStart w:id="4685" w:name="_Toc442341234"/>
      <w:bookmarkStart w:id="4686" w:name="_Toc442345425"/>
      <w:bookmarkStart w:id="4687" w:name="_Toc442345805"/>
      <w:bookmarkStart w:id="4688" w:name="_Toc442346186"/>
      <w:bookmarkStart w:id="4689" w:name="_Toc442797654"/>
      <w:bookmarkStart w:id="4690" w:name="_Toc442800157"/>
      <w:bookmarkStart w:id="4691" w:name="_Toc442867219"/>
      <w:bookmarkStart w:id="4692" w:name="_Toc442868109"/>
      <w:bookmarkStart w:id="4693" w:name="_Toc442954046"/>
      <w:bookmarkStart w:id="4694" w:name="_Toc443316732"/>
      <w:r w:rsidRPr="00A520A0">
        <w:t>5</w:t>
      </w:r>
      <w:r w:rsidRPr="00D04CBE">
        <w:t>.</w:t>
      </w:r>
      <w:r>
        <w:t>74</w:t>
      </w:r>
      <w:r w:rsidRPr="00D04CBE">
        <w:t>.</w:t>
      </w:r>
      <w:r>
        <w:t>2</w:t>
      </w:r>
      <w:r w:rsidRPr="00D04CBE">
        <w:tab/>
        <w:t xml:space="preserve">Potential </w:t>
      </w:r>
      <w:r>
        <w:t xml:space="preserve">Service </w:t>
      </w:r>
      <w:r w:rsidRPr="00D04CBE">
        <w:t>Requirements</w:t>
      </w:r>
      <w:bookmarkEnd w:id="4683"/>
      <w:bookmarkEnd w:id="4684"/>
      <w:bookmarkEnd w:id="4685"/>
      <w:bookmarkEnd w:id="4686"/>
      <w:bookmarkEnd w:id="4687"/>
      <w:bookmarkEnd w:id="4688"/>
      <w:bookmarkEnd w:id="4689"/>
      <w:bookmarkEnd w:id="4690"/>
      <w:bookmarkEnd w:id="4691"/>
      <w:bookmarkEnd w:id="4692"/>
      <w:bookmarkEnd w:id="4693"/>
      <w:bookmarkEnd w:id="4694"/>
    </w:p>
    <w:p w:rsidR="00885EAF" w:rsidRDefault="00885EAF" w:rsidP="00832F04">
      <w:pPr>
        <w:rPr>
          <w:lang w:eastAsia="zh-CN"/>
        </w:rPr>
      </w:pPr>
      <w:r>
        <w:t>T</w:t>
      </w:r>
      <w:r>
        <w:rPr>
          <w:lang w:eastAsia="zh-CN"/>
        </w:rPr>
        <w:t>he 3GPP system shall be able to provide high reliability, and latency required for an application to adapt and prioritize resources when necessary.</w:t>
      </w:r>
    </w:p>
    <w:p w:rsidR="00885EAF" w:rsidRDefault="00885EAF" w:rsidP="00832F04">
      <w:pPr>
        <w:rPr>
          <w:lang w:val="en-US" w:eastAsia="zh-CN"/>
        </w:rPr>
      </w:pPr>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p>
    <w:p w:rsidR="00885EAF" w:rsidRDefault="00885EAF" w:rsidP="00832F04">
      <w:pPr>
        <w:rPr>
          <w:lang w:val="en-US" w:eastAsia="zh-CN"/>
        </w:rPr>
      </w:pPr>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r>
        <w:rPr>
          <w:lang w:val="en-US" w:eastAsia="zh-CN"/>
        </w:rPr>
        <w:t>QoS adjustments based on an application needs.</w:t>
      </w:r>
    </w:p>
    <w:p w:rsidR="00885EAF" w:rsidRPr="00AF3EBA" w:rsidRDefault="00885EAF" w:rsidP="00A520A0">
      <w:pPr>
        <w:pStyle w:val="Heading3"/>
      </w:pPr>
      <w:bookmarkStart w:id="4695" w:name="_Toc436299574"/>
      <w:bookmarkStart w:id="4696" w:name="_Toc436300619"/>
      <w:bookmarkStart w:id="4697" w:name="_Toc442341235"/>
      <w:bookmarkStart w:id="4698" w:name="_Toc442345426"/>
      <w:bookmarkStart w:id="4699" w:name="_Toc442345806"/>
      <w:bookmarkStart w:id="4700" w:name="_Toc442346187"/>
      <w:bookmarkStart w:id="4701" w:name="_Toc442797655"/>
      <w:bookmarkStart w:id="4702" w:name="_Toc442800158"/>
      <w:bookmarkStart w:id="4703" w:name="_Toc442867220"/>
      <w:bookmarkStart w:id="4704" w:name="_Toc442868110"/>
      <w:bookmarkStart w:id="4705" w:name="_Toc442954047"/>
      <w:bookmarkStart w:id="4706" w:name="_Toc443316733"/>
      <w:r w:rsidRPr="00A520A0">
        <w:t>5</w:t>
      </w:r>
      <w:r w:rsidRPr="00D04CBE">
        <w:t>.</w:t>
      </w:r>
      <w:r>
        <w:t>74</w:t>
      </w:r>
      <w:r w:rsidRPr="00D04CBE">
        <w:t>.</w:t>
      </w:r>
      <w:r>
        <w:t>3</w:t>
      </w:r>
      <w:r w:rsidRPr="00D04CBE">
        <w:tab/>
        <w:t xml:space="preserve">Potential </w:t>
      </w:r>
      <w:r>
        <w:t xml:space="preserve">Operational </w:t>
      </w:r>
      <w:r w:rsidRPr="00D04CBE">
        <w:t>Requirements</w:t>
      </w:r>
      <w:bookmarkEnd w:id="4695"/>
      <w:bookmarkEnd w:id="4696"/>
      <w:bookmarkEnd w:id="4697"/>
      <w:bookmarkEnd w:id="4698"/>
      <w:bookmarkEnd w:id="4699"/>
      <w:bookmarkEnd w:id="4700"/>
      <w:bookmarkEnd w:id="4701"/>
      <w:bookmarkEnd w:id="4702"/>
      <w:bookmarkEnd w:id="4703"/>
      <w:bookmarkEnd w:id="4704"/>
      <w:bookmarkEnd w:id="4705"/>
      <w:bookmarkEnd w:id="4706"/>
    </w:p>
    <w:bookmarkEnd w:id="3744"/>
    <w:p w:rsidR="00771821" w:rsidRPr="00771821" w:rsidRDefault="00771821" w:rsidP="00A3281C">
      <w:pPr>
        <w:rPr>
          <w:rFonts w:eastAsia="SimSun"/>
          <w:lang w:eastAsia="zh-CN"/>
        </w:rPr>
      </w:pPr>
      <w:r w:rsidRPr="00771821">
        <w:rPr>
          <w:rFonts w:eastAsia="SimSun"/>
        </w:rPr>
        <w:t>The 3GPP system shall</w:t>
      </w:r>
      <w:r w:rsidRPr="00771821">
        <w:rPr>
          <w:rFonts w:eastAsia="SimSun" w:hint="eastAsia"/>
          <w:lang w:eastAsia="zh-CN"/>
        </w:rPr>
        <w:t xml:space="preserve"> </w:t>
      </w:r>
      <w:r w:rsidRPr="00771821">
        <w:rPr>
          <w:rFonts w:eastAsia="SimSun"/>
          <w:lang w:eastAsia="zh-CN"/>
        </w:rPr>
        <w:t xml:space="preserve">be able to </w:t>
      </w:r>
      <w:r w:rsidRPr="00771821">
        <w:rPr>
          <w:rFonts w:eastAsia="SimSun" w:hint="eastAsia"/>
          <w:lang w:eastAsia="zh-CN"/>
        </w:rPr>
        <w:t>support</w:t>
      </w:r>
      <w:r w:rsidRPr="00771821">
        <w:rPr>
          <w:rFonts w:eastAsia="SimSun"/>
          <w:lang w:eastAsia="zh-CN"/>
        </w:rPr>
        <w:t xml:space="preserve"> a</w:t>
      </w:r>
      <w:r w:rsidRPr="00771821">
        <w:rPr>
          <w:rFonts w:eastAsia="SimSun" w:hint="eastAsia"/>
          <w:lang w:eastAsia="zh-CN"/>
        </w:rPr>
        <w:t xml:space="preserve"> QoS </w:t>
      </w:r>
      <w:r w:rsidRPr="00771821">
        <w:rPr>
          <w:rFonts w:eastAsia="SimSun"/>
          <w:lang w:eastAsia="zh-CN"/>
        </w:rPr>
        <w:t>and policy framework across multiple accesses.</w:t>
      </w:r>
    </w:p>
    <w:p w:rsidR="00771821" w:rsidRPr="00771821" w:rsidRDefault="00771821" w:rsidP="00771821">
      <w:pPr>
        <w:rPr>
          <w:rFonts w:eastAsia="SimSun"/>
          <w:lang w:eastAsia="zh-CN"/>
        </w:rPr>
      </w:pPr>
      <w:r w:rsidRPr="00771821">
        <w:rPr>
          <w:rFonts w:eastAsia="SimSun"/>
        </w:rPr>
        <w:t>The 3GPP system shall be able to support E2E (e.g. UE to UE) QoS for a service</w:t>
      </w:r>
      <w:r w:rsidRPr="00771821">
        <w:rPr>
          <w:rFonts w:eastAsia="SimSun" w:hint="eastAsia"/>
          <w:lang w:eastAsia="zh-CN"/>
        </w:rPr>
        <w:t>.</w:t>
      </w:r>
    </w:p>
    <w:p w:rsidR="00771821" w:rsidRPr="00771821" w:rsidRDefault="00771821" w:rsidP="00771821">
      <w:pPr>
        <w:pStyle w:val="NO"/>
        <w:rPr>
          <w:rFonts w:eastAsia="SimSun"/>
          <w:lang w:eastAsia="zh-CN"/>
        </w:rPr>
      </w:pPr>
      <w:r w:rsidRPr="00771821">
        <w:rPr>
          <w:rFonts w:eastAsia="SimSun"/>
          <w:lang w:eastAsia="zh-CN"/>
        </w:rPr>
        <w:t>N</w:t>
      </w:r>
      <w:r w:rsidR="00F93CD8">
        <w:rPr>
          <w:rFonts w:eastAsia="SimSun"/>
          <w:lang w:eastAsia="zh-CN"/>
        </w:rPr>
        <w:t>OTE</w:t>
      </w:r>
      <w:r w:rsidRPr="00771821">
        <w:rPr>
          <w:rFonts w:eastAsia="SimSun"/>
          <w:lang w:eastAsia="zh-CN"/>
        </w:rPr>
        <w:t>: E2E QoS needs to consider QoS in RAN, Backhaul, CN, &amp; Backbone.</w:t>
      </w:r>
    </w:p>
    <w:p w:rsidR="00030727" w:rsidRPr="004115A1" w:rsidRDefault="00030727" w:rsidP="0094766F">
      <w:pPr>
        <w:rPr>
          <w:rFonts w:eastAsia="SimSun"/>
          <w:lang w:eastAsia="ko-KR"/>
        </w:rPr>
      </w:pPr>
    </w:p>
    <w:p w:rsidR="005F378D" w:rsidRPr="00414670" w:rsidRDefault="005F378D" w:rsidP="005F378D">
      <w:pPr>
        <w:pStyle w:val="Heading1"/>
      </w:pPr>
      <w:bookmarkStart w:id="4707" w:name="_Toc408371056"/>
      <w:bookmarkStart w:id="4708" w:name="_Toc434174960"/>
      <w:bookmarkStart w:id="4709" w:name="_Toc436299575"/>
      <w:bookmarkStart w:id="4710" w:name="_Toc436300620"/>
      <w:bookmarkStart w:id="4711" w:name="_Toc442341236"/>
      <w:bookmarkStart w:id="4712" w:name="_Toc442345427"/>
      <w:bookmarkStart w:id="4713" w:name="_Toc442345807"/>
      <w:bookmarkStart w:id="4714" w:name="_Toc442346188"/>
      <w:bookmarkStart w:id="4715" w:name="_Toc442797656"/>
      <w:bookmarkStart w:id="4716" w:name="_Toc442800159"/>
      <w:bookmarkStart w:id="4717" w:name="_Toc442867221"/>
      <w:bookmarkStart w:id="4718" w:name="_Toc442868111"/>
      <w:bookmarkStart w:id="4719" w:name="_Toc442954048"/>
      <w:bookmarkStart w:id="4720" w:name="_Toc443316734"/>
      <w:r w:rsidRPr="00414670">
        <w:t>6</w:t>
      </w:r>
      <w:r w:rsidRPr="00414670">
        <w:tab/>
        <w:t>Considerations</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rsidR="005F378D" w:rsidRPr="00030727" w:rsidRDefault="005F378D" w:rsidP="005F378D">
      <w:pPr>
        <w:pStyle w:val="Heading2"/>
      </w:pPr>
      <w:bookmarkStart w:id="4721" w:name="_Toc408371057"/>
      <w:bookmarkStart w:id="4722" w:name="_Toc434174961"/>
      <w:bookmarkStart w:id="4723" w:name="_Toc436299576"/>
      <w:bookmarkStart w:id="4724" w:name="_Toc436300621"/>
      <w:bookmarkStart w:id="4725" w:name="_Toc442341237"/>
      <w:bookmarkStart w:id="4726" w:name="_Toc442345428"/>
      <w:bookmarkStart w:id="4727" w:name="_Toc442345808"/>
      <w:bookmarkStart w:id="4728" w:name="_Toc442346189"/>
      <w:bookmarkStart w:id="4729" w:name="_Toc442797657"/>
      <w:bookmarkStart w:id="4730" w:name="_Toc442800160"/>
      <w:bookmarkStart w:id="4731" w:name="_Toc442867222"/>
      <w:bookmarkStart w:id="4732" w:name="_Toc442868112"/>
      <w:bookmarkStart w:id="4733" w:name="_Toc442954049"/>
      <w:bookmarkStart w:id="4734" w:name="_Toc443316735"/>
      <w:r w:rsidRPr="00030727">
        <w:t>6.1</w:t>
      </w:r>
      <w:r w:rsidRPr="00030727">
        <w:tab/>
        <w:t>Considerations on security</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rsidR="00A520A0" w:rsidRPr="00921407" w:rsidRDefault="00A520A0" w:rsidP="00921407">
      <w:pPr>
        <w:rPr>
          <w:rFonts w:eastAsia="MS Mincho"/>
          <w:lang w:eastAsia="ja-JP"/>
        </w:rPr>
      </w:pPr>
      <w:r w:rsidRPr="00921407">
        <w:rPr>
          <w:rFonts w:eastAsia="MS Mincho"/>
          <w:lang w:eastAsia="ja-JP"/>
        </w:rPr>
        <w:t>Considerations on security can be found in TR 22.861 [</w:t>
      </w:r>
      <w:r w:rsidR="006A77E2">
        <w:rPr>
          <w:rFonts w:eastAsia="MS Mincho"/>
          <w:lang w:eastAsia="ja-JP"/>
        </w:rPr>
        <w:t>30</w:t>
      </w:r>
      <w:r w:rsidRPr="00921407">
        <w:rPr>
          <w:rFonts w:eastAsia="MS Mincho"/>
          <w:lang w:eastAsia="ja-JP"/>
        </w:rPr>
        <w:t>], TR 22.862 [</w:t>
      </w:r>
      <w:r w:rsidR="006A77E2">
        <w:rPr>
          <w:rFonts w:eastAsia="MS Mincho"/>
          <w:lang w:eastAsia="ja-JP"/>
        </w:rPr>
        <w:t>31</w:t>
      </w:r>
      <w:r w:rsidRPr="00921407">
        <w:rPr>
          <w:rFonts w:eastAsia="MS Mincho"/>
          <w:lang w:eastAsia="ja-JP"/>
        </w:rPr>
        <w:t>], TR 22.863 [</w:t>
      </w:r>
      <w:r w:rsidR="006A77E2">
        <w:rPr>
          <w:rFonts w:eastAsia="MS Mincho"/>
          <w:lang w:eastAsia="ja-JP"/>
        </w:rPr>
        <w:t>32</w:t>
      </w:r>
      <w:r w:rsidRPr="00921407">
        <w:rPr>
          <w:rFonts w:eastAsia="MS Mincho"/>
          <w:lang w:eastAsia="ja-JP"/>
        </w:rPr>
        <w:t>], and TR 22.864 [</w:t>
      </w:r>
      <w:r w:rsidR="006A77E2">
        <w:rPr>
          <w:rFonts w:eastAsia="MS Mincho"/>
          <w:lang w:eastAsia="ja-JP"/>
        </w:rPr>
        <w:t>33</w:t>
      </w:r>
      <w:r w:rsidRPr="00921407">
        <w:rPr>
          <w:rFonts w:eastAsia="MS Mincho"/>
          <w:lang w:eastAsia="ja-JP"/>
        </w:rPr>
        <w:t>], and consolidated into TR 22.864 [</w:t>
      </w:r>
      <w:r w:rsidR="006A77E2">
        <w:rPr>
          <w:rFonts w:eastAsia="MS Mincho"/>
          <w:lang w:eastAsia="ja-JP"/>
        </w:rPr>
        <w:t>33</w:t>
      </w:r>
      <w:r w:rsidRPr="00921407">
        <w:rPr>
          <w:rFonts w:eastAsia="MS Mincho"/>
          <w:lang w:eastAsia="ja-JP"/>
        </w:rPr>
        <w:t>].</w:t>
      </w:r>
    </w:p>
    <w:p w:rsidR="00A520A0" w:rsidRPr="00921407" w:rsidRDefault="00A520A0" w:rsidP="00921407">
      <w:pPr>
        <w:pStyle w:val="NO"/>
      </w:pPr>
      <w:r w:rsidRPr="00921407">
        <w:t>NOTE:</w:t>
      </w:r>
      <w:r w:rsidRPr="00921407">
        <w:tab/>
        <w:t>The use cases related to eV2X have not been included in the listed TRs. The documentation of security considerations related to them is for further study.</w:t>
      </w:r>
    </w:p>
    <w:p w:rsidR="005F378D" w:rsidRPr="009E0B4C" w:rsidRDefault="001831DD" w:rsidP="001831DD">
      <w:pPr>
        <w:pStyle w:val="Heading2"/>
      </w:pPr>
      <w:bookmarkStart w:id="4735" w:name="_Toc408371058"/>
      <w:bookmarkStart w:id="4736" w:name="_Toc434174962"/>
      <w:bookmarkStart w:id="4737" w:name="_Toc436299577"/>
      <w:bookmarkStart w:id="4738" w:name="_Toc436300622"/>
      <w:bookmarkStart w:id="4739" w:name="_Toc442341238"/>
      <w:bookmarkStart w:id="4740" w:name="_Toc442345429"/>
      <w:bookmarkStart w:id="4741" w:name="_Toc442345809"/>
      <w:bookmarkStart w:id="4742" w:name="_Toc442346190"/>
      <w:bookmarkStart w:id="4743" w:name="_Toc442797658"/>
      <w:bookmarkStart w:id="4744" w:name="_Toc442800161"/>
      <w:bookmarkStart w:id="4745" w:name="_Toc442867223"/>
      <w:bookmarkStart w:id="4746" w:name="_Toc442868113"/>
      <w:bookmarkStart w:id="4747" w:name="_Toc442954050"/>
      <w:bookmarkStart w:id="4748" w:name="_Toc443316736"/>
      <w:r>
        <w:t>6.2</w:t>
      </w:r>
      <w:r w:rsidR="00715145">
        <w:tab/>
      </w:r>
      <w:r w:rsidR="005F378D" w:rsidRPr="002F4248">
        <w:t xml:space="preserve">Considerations on </w:t>
      </w:r>
      <w:r w:rsidR="0056284B" w:rsidRPr="009E0B4C">
        <w:t>grouping of use cases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rsidR="00F824BE" w:rsidRDefault="00F824BE" w:rsidP="00832F04">
      <w:r w:rsidRPr="00707D25">
        <w:t>The use case</w:t>
      </w:r>
      <w:r>
        <w:t>s</w:t>
      </w:r>
      <w:r w:rsidRPr="00707D25">
        <w:t xml:space="preserve"> in Clause 5 can be grouped in the following </w:t>
      </w:r>
      <w:r>
        <w:t>categories;</w:t>
      </w:r>
    </w:p>
    <w:p w:rsidR="00F824BE" w:rsidRPr="00FD2E33" w:rsidRDefault="00F824BE" w:rsidP="00FD2E33">
      <w:pPr>
        <w:pStyle w:val="List"/>
        <w:rPr>
          <w:b/>
          <w:bCs/>
          <w:sz w:val="28"/>
        </w:rPr>
      </w:pPr>
      <w:r w:rsidRPr="00FD2E33">
        <w:rPr>
          <w:b/>
          <w:bCs/>
          <w:sz w:val="28"/>
        </w:rPr>
        <w:t>enhanced Mobile Broadband (</w:t>
      </w:r>
      <w:proofErr w:type="spellStart"/>
      <w:r w:rsidRPr="00FD2E33">
        <w:rPr>
          <w:b/>
          <w:bCs/>
          <w:sz w:val="28"/>
        </w:rPr>
        <w:t>eMBB</w:t>
      </w:r>
      <w:proofErr w:type="spellEnd"/>
      <w:r w:rsidRPr="00FD2E33">
        <w:rPr>
          <w:b/>
          <w:bCs/>
          <w:sz w:val="28"/>
        </w:rPr>
        <w:t>)</w:t>
      </w:r>
    </w:p>
    <w:p w:rsidR="00F824BE" w:rsidRPr="00FD2E33" w:rsidRDefault="00F824BE" w:rsidP="00FD2E33">
      <w:pPr>
        <w:pStyle w:val="List"/>
        <w:rPr>
          <w:b/>
          <w:bCs/>
        </w:rPr>
      </w:pPr>
      <w:r w:rsidRPr="00FD2E33">
        <w:rPr>
          <w:b/>
          <w:bCs/>
        </w:rPr>
        <w:t xml:space="preserve">Higher </w:t>
      </w:r>
      <w:r w:rsidR="00087AC3" w:rsidRPr="00FD2E33">
        <w:rPr>
          <w:b/>
          <w:bCs/>
        </w:rPr>
        <w:t>Data Rates</w:t>
      </w:r>
    </w:p>
    <w:p w:rsidR="00F824BE" w:rsidRPr="00DD230C" w:rsidRDefault="00F824BE" w:rsidP="00DD230C">
      <w:pPr>
        <w:pStyle w:val="List"/>
      </w:pPr>
      <w:r w:rsidRPr="00DD230C">
        <w:lastRenderedPageBreak/>
        <w:t xml:space="preserve">5.5 </w:t>
      </w:r>
      <w:r w:rsidR="00EB3487">
        <w:t xml:space="preserve">  </w:t>
      </w:r>
      <w:r w:rsidRPr="00DD230C">
        <w:t>Mobile broadband for indoor scenario</w:t>
      </w:r>
    </w:p>
    <w:p w:rsidR="00F824BE" w:rsidRPr="00DD230C" w:rsidRDefault="00F824BE" w:rsidP="00DD230C">
      <w:pPr>
        <w:pStyle w:val="List"/>
      </w:pPr>
      <w:r w:rsidRPr="00DD230C">
        <w:t xml:space="preserve">5.6 </w:t>
      </w:r>
      <w:r w:rsidR="00EB3487">
        <w:t xml:space="preserve">  </w:t>
      </w:r>
      <w:r w:rsidRPr="00DD230C">
        <w:t xml:space="preserve">Mobile broadband for hotspots scenario </w:t>
      </w:r>
      <w:r w:rsidR="003107A9" w:rsidRPr="00DD230C">
        <w:rPr>
          <w:rFonts w:hint="eastAsia"/>
        </w:rPr>
        <w:t>(duplicate with NEO)</w:t>
      </w:r>
    </w:p>
    <w:p w:rsidR="00715ED7" w:rsidRPr="00DD230C" w:rsidRDefault="00EF5709" w:rsidP="00DD230C">
      <w:pPr>
        <w:pStyle w:val="List"/>
      </w:pPr>
      <w:r w:rsidRPr="00DD230C" w:rsidDel="00715ED7">
        <w:t>5.56 Broadcasting Support (duplicate with NEO)</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Pr="00FD2E33" w:rsidRDefault="0078067B" w:rsidP="00FD2E33">
      <w:pPr>
        <w:pStyle w:val="List"/>
      </w:pPr>
    </w:p>
    <w:p w:rsidR="00715ED7" w:rsidRPr="00FD2E33" w:rsidRDefault="00715ED7" w:rsidP="00FD2E33">
      <w:pPr>
        <w:pStyle w:val="List"/>
        <w:rPr>
          <w:b/>
          <w:bCs/>
        </w:rPr>
      </w:pPr>
      <w:r w:rsidRPr="00FD2E33">
        <w:rPr>
          <w:b/>
          <w:bCs/>
        </w:rPr>
        <w:t>Higher Density</w:t>
      </w:r>
    </w:p>
    <w:p w:rsidR="00EF5709" w:rsidRPr="00DD230C" w:rsidRDefault="00EF5709" w:rsidP="00DD230C">
      <w:pPr>
        <w:pStyle w:val="List"/>
      </w:pPr>
      <w:r w:rsidRPr="00DD230C">
        <w:t xml:space="preserve">5.5 </w:t>
      </w:r>
      <w:r w:rsidR="00EB3487">
        <w:t xml:space="preserve">  </w:t>
      </w:r>
      <w:r w:rsidRPr="00DD230C">
        <w:t>Mobile broadband for indoor scenario</w:t>
      </w:r>
    </w:p>
    <w:p w:rsidR="00EF5709" w:rsidRPr="00DD230C" w:rsidRDefault="00EF5709" w:rsidP="00DD230C">
      <w:pPr>
        <w:pStyle w:val="List"/>
      </w:pPr>
      <w:r w:rsidRPr="00DD230C">
        <w:t xml:space="preserve">5.6 </w:t>
      </w:r>
      <w:r w:rsidR="00EB3487">
        <w:t xml:space="preserve">  </w:t>
      </w:r>
      <w:r w:rsidRPr="00DD230C">
        <w:t xml:space="preserve">Mobile broadband for hotspots scenario </w:t>
      </w:r>
      <w:r w:rsidRPr="00DD230C">
        <w:rPr>
          <w:rFonts w:hint="eastAsia"/>
        </w:rPr>
        <w:t>(duplicate with NEO)</w:t>
      </w:r>
    </w:p>
    <w:p w:rsidR="00F824BE" w:rsidRPr="00DD230C" w:rsidRDefault="00F824BE" w:rsidP="00DD230C">
      <w:pPr>
        <w:pStyle w:val="List"/>
      </w:pPr>
      <w:r w:rsidRPr="00DD230C">
        <w:t xml:space="preserve">5.7 </w:t>
      </w:r>
      <w:r w:rsidR="00EB3487">
        <w:t xml:space="preserve">  </w:t>
      </w:r>
      <w:r w:rsidRPr="00DD230C">
        <w:t>On-demand networking (duplicate with NEO)</w:t>
      </w:r>
    </w:p>
    <w:p w:rsidR="009A200F" w:rsidRPr="00DD230C" w:rsidRDefault="009A200F" w:rsidP="00DD230C">
      <w:pPr>
        <w:pStyle w:val="List"/>
      </w:pPr>
      <w:r w:rsidRPr="00DD230C">
        <w:t>5.32 Improvement of network capabilities for vehicular case (duplicate with eV2X)</w:t>
      </w:r>
    </w:p>
    <w:p w:rsidR="009A200F" w:rsidRPr="008C3B86" w:rsidRDefault="009A200F" w:rsidP="00FD2E33">
      <w:pPr>
        <w:pStyle w:val="List"/>
      </w:pPr>
    </w:p>
    <w:p w:rsidR="00EF5709" w:rsidRPr="00FD2E33" w:rsidRDefault="00EF5709" w:rsidP="00FD2E33">
      <w:pPr>
        <w:pStyle w:val="List"/>
        <w:rPr>
          <w:b/>
          <w:bCs/>
        </w:rPr>
      </w:pPr>
      <w:r w:rsidRPr="00FD2E33">
        <w:rPr>
          <w:b/>
          <w:bCs/>
        </w:rPr>
        <w:t>Deployment and Coverage</w:t>
      </w:r>
    </w:p>
    <w:p w:rsidR="00EF5709" w:rsidRPr="00DD230C" w:rsidRDefault="00EF5709" w:rsidP="00DD230C">
      <w:pPr>
        <w:pStyle w:val="List"/>
      </w:pPr>
      <w:r w:rsidRPr="00DD230C">
        <w:t xml:space="preserve">5.5 </w:t>
      </w:r>
      <w:r w:rsidR="00EB3487">
        <w:t xml:space="preserve">  </w:t>
      </w:r>
      <w:r w:rsidRPr="00DD230C">
        <w:t>Mobile broadband for indoor scenario</w:t>
      </w:r>
    </w:p>
    <w:p w:rsidR="00F824BE" w:rsidRPr="00DD230C" w:rsidRDefault="00F824BE" w:rsidP="00DD230C">
      <w:pPr>
        <w:pStyle w:val="List"/>
      </w:pPr>
      <w:r w:rsidRPr="00DD230C">
        <w:t>5.10 Mobile broadband services with seamless wide-area coverage (duplicate with eV2X)</w:t>
      </w:r>
    </w:p>
    <w:p w:rsidR="00EF5709" w:rsidRPr="00DD230C" w:rsidRDefault="00F824BE" w:rsidP="00DD230C">
      <w:pPr>
        <w:pStyle w:val="List"/>
      </w:pPr>
      <w:r w:rsidRPr="00DD230C">
        <w:t xml:space="preserve">5.11 Virtual presence (duplicate in </w:t>
      </w:r>
      <w:proofErr w:type="spellStart"/>
      <w:r w:rsidRPr="00DD230C">
        <w:t>CriC</w:t>
      </w:r>
      <w:proofErr w:type="spellEnd"/>
      <w:r w:rsidRPr="00DD230C">
        <w:t xml:space="preserve">) </w:t>
      </w:r>
    </w:p>
    <w:p w:rsidR="00EF5709" w:rsidRPr="00DD230C" w:rsidRDefault="00EF5709" w:rsidP="00DD230C">
      <w:pPr>
        <w:pStyle w:val="List"/>
      </w:pPr>
      <w:r w:rsidRPr="00DD230C">
        <w:t>5.30 Connectivity Everywhere</w:t>
      </w:r>
    </w:p>
    <w:p w:rsidR="0078067B" w:rsidRPr="00DD230C" w:rsidRDefault="0078067B" w:rsidP="00DD230C">
      <w:pPr>
        <w:pStyle w:val="List"/>
      </w:pPr>
      <w:r w:rsidRPr="00DD230C">
        <w:t>5.66 Broadband Direct Air to Ground Communications (DA2GC)</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Pr="00DD230C" w:rsidRDefault="0078067B" w:rsidP="00DD230C">
      <w:pPr>
        <w:pStyle w:val="List"/>
      </w:pPr>
      <w:r w:rsidRPr="00DD230C">
        <w:rPr>
          <w:rFonts w:eastAsia="PMingLiU"/>
        </w:rPr>
        <w:t>5.72 5G Connectivity Using Satellites (</w:t>
      </w:r>
      <w:r w:rsidRPr="00DD230C">
        <w:t xml:space="preserve">duplicate with NEO &amp; </w:t>
      </w:r>
      <w:proofErr w:type="spellStart"/>
      <w:r w:rsidRPr="00DD230C">
        <w:t>CriC</w:t>
      </w:r>
      <w:proofErr w:type="spellEnd"/>
      <w:r w:rsidRPr="00DD230C">
        <w:rPr>
          <w:rFonts w:eastAsia="PMingLiU"/>
        </w:rPr>
        <w:t>)</w:t>
      </w:r>
    </w:p>
    <w:p w:rsidR="0078067B" w:rsidRPr="008C3B86" w:rsidRDefault="0078067B" w:rsidP="00FD2E33">
      <w:pPr>
        <w:pStyle w:val="List"/>
      </w:pPr>
    </w:p>
    <w:p w:rsidR="00EF5709" w:rsidRPr="00FD2E33" w:rsidRDefault="00EF5709" w:rsidP="00E63306">
      <w:pPr>
        <w:pStyle w:val="List"/>
        <w:rPr>
          <w:b/>
          <w:bCs/>
        </w:rPr>
      </w:pPr>
      <w:r w:rsidRPr="00FD2E33">
        <w:rPr>
          <w:b/>
          <w:bCs/>
        </w:rPr>
        <w:t>Higher User Mobility</w:t>
      </w:r>
    </w:p>
    <w:p w:rsidR="00EF5709" w:rsidRPr="00DD230C" w:rsidRDefault="00EF5709" w:rsidP="00DD230C">
      <w:pPr>
        <w:pStyle w:val="List"/>
      </w:pPr>
      <w:r w:rsidRPr="00DD230C">
        <w:t xml:space="preserve">5.6 Mobile broadband for hotspots scenario </w:t>
      </w:r>
    </w:p>
    <w:p w:rsidR="00EF5709" w:rsidRPr="00DD230C" w:rsidRDefault="00EF5709" w:rsidP="00DD230C">
      <w:pPr>
        <w:pStyle w:val="List"/>
      </w:pPr>
      <w:r w:rsidRPr="00DD230C">
        <w:t>5.10 Mobile broadband services with seamless wide-area coverage (duplicate with eV2X)</w:t>
      </w:r>
    </w:p>
    <w:p w:rsidR="00F824BE" w:rsidRPr="00DC23D9" w:rsidRDefault="00EF5709" w:rsidP="00DD230C">
      <w:pPr>
        <w:pStyle w:val="List"/>
      </w:pPr>
      <w:r w:rsidRPr="00DD230C">
        <w:t>5.29 Higher User Mobility</w:t>
      </w:r>
      <w:r w:rsidR="00F824BE" w:rsidRPr="00DC23D9">
        <w:t>5.53 Vehicular Internet &amp; Infotainment</w:t>
      </w:r>
    </w:p>
    <w:p w:rsidR="00EF5709" w:rsidRPr="00DD230C" w:rsidRDefault="00EF5709" w:rsidP="00DD230C">
      <w:pPr>
        <w:pStyle w:val="List"/>
      </w:pPr>
      <w:r w:rsidRPr="00DD230C">
        <w:t>5.66 Broadband Direct Air to Ground Communications (DA2GC)</w:t>
      </w:r>
    </w:p>
    <w:p w:rsidR="00F824BE" w:rsidRDefault="00F824BE" w:rsidP="00F824BE">
      <w:pPr>
        <w:pStyle w:val="List"/>
      </w:pPr>
    </w:p>
    <w:p w:rsidR="00F824BE" w:rsidRPr="00FD2E33" w:rsidRDefault="00F824BE" w:rsidP="008C3B86">
      <w:pPr>
        <w:pStyle w:val="List"/>
        <w:rPr>
          <w:b/>
          <w:bCs/>
          <w:sz w:val="28"/>
        </w:rPr>
      </w:pPr>
      <w:r w:rsidRPr="00FD2E33">
        <w:rPr>
          <w:b/>
          <w:bCs/>
          <w:sz w:val="28"/>
        </w:rPr>
        <w:t>Critical communications (</w:t>
      </w:r>
      <w:proofErr w:type="spellStart"/>
      <w:r w:rsidRPr="00FD2E33">
        <w:rPr>
          <w:b/>
          <w:bCs/>
          <w:sz w:val="28"/>
        </w:rPr>
        <w:t>CriC</w:t>
      </w:r>
      <w:proofErr w:type="spellEnd"/>
      <w:r w:rsidRPr="00FD2E33">
        <w:rPr>
          <w:b/>
          <w:bCs/>
          <w:sz w:val="28"/>
        </w:rPr>
        <w:t>)</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 xml:space="preserve">5.1 </w:t>
      </w:r>
      <w:r w:rsidR="00EB3487">
        <w:t xml:space="preserve">  </w:t>
      </w:r>
      <w:r>
        <w:t>Ultra reliable communication</w:t>
      </w:r>
    </w:p>
    <w:p w:rsidR="00F824BE" w:rsidRDefault="00F824BE" w:rsidP="00F824BE">
      <w:pPr>
        <w:pStyle w:val="List"/>
      </w:pPr>
      <w:r>
        <w:t xml:space="preserve">5.11 Virtual presence (duplicate in </w:t>
      </w:r>
      <w:proofErr w:type="spellStart"/>
      <w:r>
        <w:t>eMBB</w:t>
      </w:r>
      <w:proofErr w:type="spellEnd"/>
      <w:r>
        <w:t>)</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pPr>
      <w:r w:rsidRPr="009A0E8C">
        <w:lastRenderedPageBreak/>
        <w:t>5.54</w:t>
      </w:r>
      <w:r>
        <w:t xml:space="preserve"> </w:t>
      </w:r>
      <w:r w:rsidRPr="009A0E8C">
        <w:t>Local UAV Collaboration</w:t>
      </w:r>
    </w:p>
    <w:p w:rsidR="002D0C70" w:rsidRDefault="002D0C70" w:rsidP="00F824BE">
      <w:pPr>
        <w:pStyle w:val="List"/>
      </w:pPr>
      <w:r>
        <w:t xml:space="preserve">5.68 </w:t>
      </w:r>
      <w:r w:rsidRPr="004B00B7">
        <w:t>Telemedicine Support</w:t>
      </w:r>
    </w:p>
    <w:p w:rsidR="0020503C" w:rsidRDefault="0020503C" w:rsidP="00F824BE">
      <w:pPr>
        <w:pStyle w:val="List"/>
      </w:pPr>
    </w:p>
    <w:p w:rsidR="00F824BE" w:rsidRPr="00FD2E33" w:rsidRDefault="00F824BE" w:rsidP="008C3B86">
      <w:pPr>
        <w:pStyle w:val="List"/>
        <w:rPr>
          <w:b/>
          <w:bCs/>
        </w:rPr>
      </w:pPr>
      <w:r w:rsidRPr="00FD2E33">
        <w:rPr>
          <w:b/>
          <w:bCs/>
        </w:rPr>
        <w:t>Higher reliability, higher 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2D0C70" w:rsidRDefault="002D0C70" w:rsidP="00F824BE">
      <w:pPr>
        <w:pStyle w:val="List"/>
      </w:pPr>
      <w:r>
        <w:t xml:space="preserve">5.65 </w:t>
      </w:r>
      <w:r w:rsidRPr="00EB221F">
        <w:t>Moving ambulance and bio-connectivity</w:t>
      </w:r>
    </w:p>
    <w:p w:rsidR="0020503C" w:rsidRDefault="0020503C" w:rsidP="00F824BE">
      <w:pPr>
        <w:pStyle w:val="List"/>
      </w:pPr>
    </w:p>
    <w:p w:rsidR="00F824BE" w:rsidRPr="00FD2E33" w:rsidRDefault="00F824BE" w:rsidP="008C3B86">
      <w:pPr>
        <w:pStyle w:val="List"/>
        <w:rPr>
          <w:b/>
          <w:bCs/>
        </w:rPr>
      </w:pPr>
      <w:r w:rsidRPr="00FD2E33">
        <w:rPr>
          <w:b/>
          <w:bCs/>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20503C" w:rsidRDefault="0020503C" w:rsidP="00F824BE">
      <w:pPr>
        <w:pStyle w:val="List"/>
        <w:rPr>
          <w:b/>
        </w:rPr>
      </w:pPr>
    </w:p>
    <w:p w:rsidR="00F824BE" w:rsidRPr="00FD2E33" w:rsidRDefault="00F824BE" w:rsidP="008C3B86">
      <w:pPr>
        <w:pStyle w:val="List"/>
        <w:rPr>
          <w:b/>
          <w:bCs/>
        </w:rPr>
      </w:pPr>
      <w:r w:rsidRPr="00FD2E33">
        <w:rPr>
          <w:b/>
          <w:bCs/>
        </w:rPr>
        <w:t>Higher accuracy positioning</w:t>
      </w:r>
    </w:p>
    <w:p w:rsidR="003107A9" w:rsidRDefault="003107A9" w:rsidP="003107A9">
      <w:pPr>
        <w:pStyle w:val="List"/>
      </w:pPr>
      <w:r>
        <w:t>5.12 Connectivity for drones</w:t>
      </w:r>
    </w:p>
    <w:p w:rsidR="003107A9" w:rsidRDefault="003107A9" w:rsidP="003107A9">
      <w:pPr>
        <w:pStyle w:val="List"/>
        <w:rPr>
          <w:lang w:val="fi-FI"/>
        </w:rPr>
      </w:pPr>
      <w:r>
        <w:rPr>
          <w:lang w:val="fi-FI"/>
        </w:rPr>
        <w:t>5.18 Remote control</w:t>
      </w:r>
    </w:p>
    <w:p w:rsidR="003107A9" w:rsidRDefault="003107A9" w:rsidP="003107A9">
      <w:pPr>
        <w:pStyle w:val="List"/>
      </w:pPr>
      <w:r>
        <w:t xml:space="preserve">5.43 Materials and inventory management and location tracking </w:t>
      </w:r>
      <w:r>
        <w:rPr>
          <w:lang w:eastAsia="zh-CN"/>
        </w:rPr>
        <w:t xml:space="preserve">(duplicate with </w:t>
      </w:r>
      <w:proofErr w:type="spellStart"/>
      <w:r>
        <w:rPr>
          <w:lang w:eastAsia="zh-CN"/>
        </w:rPr>
        <w:t>mIoT</w:t>
      </w:r>
      <w:proofErr w:type="spellEnd"/>
      <w:r>
        <w:rPr>
          <w:lang w:eastAsia="zh-CN"/>
        </w:rPr>
        <w:t>)</w:t>
      </w:r>
    </w:p>
    <w:p w:rsidR="003107A9" w:rsidRDefault="003107A9" w:rsidP="003107A9">
      <w:pPr>
        <w:pStyle w:val="List"/>
      </w:pPr>
      <w:r>
        <w:t>5.54 Local UAV Collaboration</w:t>
      </w:r>
    </w:p>
    <w:p w:rsidR="00261200" w:rsidRDefault="00F824BE" w:rsidP="003107A9">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NEO)</w:t>
      </w:r>
    </w:p>
    <w:p w:rsidR="0020503C" w:rsidRDefault="0020503C" w:rsidP="00DD230C">
      <w:pPr>
        <w:pStyle w:val="List"/>
        <w:rPr>
          <w:b/>
          <w:bCs/>
        </w:rPr>
      </w:pPr>
    </w:p>
    <w:p w:rsidR="002D0C70" w:rsidRPr="00FD2E33" w:rsidRDefault="00D44C6C" w:rsidP="008C3B86">
      <w:pPr>
        <w:pStyle w:val="List"/>
        <w:rPr>
          <w:b/>
          <w:bCs/>
        </w:rPr>
      </w:pPr>
      <w:r w:rsidRPr="00FD2E33">
        <w:rPr>
          <w:b/>
          <w:bCs/>
        </w:rPr>
        <w:t>H</w:t>
      </w:r>
      <w:r w:rsidR="002D0C70" w:rsidRPr="00FD2E33">
        <w:rPr>
          <w:b/>
          <w:bCs/>
        </w:rPr>
        <w:t xml:space="preserve">igher availability </w:t>
      </w:r>
    </w:p>
    <w:p w:rsidR="00F824BE" w:rsidRDefault="002D0C70" w:rsidP="00F824BE">
      <w:pPr>
        <w:pStyle w:val="List"/>
        <w:rPr>
          <w:rFonts w:eastAsia="PMingLiU"/>
        </w:rPr>
      </w:pPr>
      <w:r w:rsidRPr="002D0C70">
        <w:rPr>
          <w:rFonts w:eastAsia="PMingLiU"/>
        </w:rPr>
        <w:t>5.72</w:t>
      </w:r>
      <w:r>
        <w:rPr>
          <w:rFonts w:eastAsia="PMingLiU"/>
        </w:rPr>
        <w:t xml:space="preserve"> </w:t>
      </w:r>
      <w:r w:rsidRPr="00A520A0">
        <w:rPr>
          <w:rFonts w:eastAsia="PMingLiU"/>
        </w:rPr>
        <w:t>5G Connectivity Using Satellites (</w:t>
      </w:r>
      <w:r w:rsidRPr="00A520A0">
        <w:t xml:space="preserve">duplicate with </w:t>
      </w:r>
      <w:proofErr w:type="spellStart"/>
      <w:r w:rsidRPr="00A520A0">
        <w:t>eMBB</w:t>
      </w:r>
      <w:proofErr w:type="spellEnd"/>
      <w:r w:rsidRPr="00A520A0">
        <w:t xml:space="preserve"> &amp; NEO</w:t>
      </w:r>
      <w:r w:rsidRPr="00A520A0">
        <w:rPr>
          <w:rFonts w:eastAsia="PMingLiU"/>
        </w:rPr>
        <w:t>)</w:t>
      </w:r>
    </w:p>
    <w:p w:rsidR="0020503C" w:rsidRDefault="0020503C" w:rsidP="0020503C">
      <w:pPr>
        <w:pStyle w:val="List"/>
        <w:rPr>
          <w:b/>
        </w:rPr>
      </w:pPr>
    </w:p>
    <w:p w:rsidR="0020503C" w:rsidRPr="00FD2E33" w:rsidRDefault="0020503C" w:rsidP="008C3B86">
      <w:pPr>
        <w:pStyle w:val="List"/>
        <w:rPr>
          <w:b/>
          <w:bCs/>
        </w:rPr>
      </w:pPr>
      <w:r w:rsidRPr="00FD2E33">
        <w:rPr>
          <w:b/>
          <w:bCs/>
        </w:rPr>
        <w:t>Mission critical services</w:t>
      </w:r>
    </w:p>
    <w:p w:rsidR="0020503C" w:rsidRDefault="0020503C" w:rsidP="0020503C">
      <w:pPr>
        <w:pStyle w:val="List"/>
      </w:pPr>
      <w:r>
        <w:t xml:space="preserve">5.1 </w:t>
      </w:r>
      <w:r w:rsidR="00EB3487">
        <w:t xml:space="preserve">  </w:t>
      </w:r>
      <w:r>
        <w:t>Ultra reliable communication</w:t>
      </w:r>
    </w:p>
    <w:p w:rsidR="0020503C" w:rsidRDefault="0020503C" w:rsidP="0020503C">
      <w:pPr>
        <w:pStyle w:val="List"/>
      </w:pPr>
      <w:r>
        <w:t xml:space="preserve">5.2 </w:t>
      </w:r>
      <w:r w:rsidR="00EB3487">
        <w:t xml:space="preserve">  </w:t>
      </w:r>
      <w:r>
        <w:t>Network Slicing</w:t>
      </w:r>
    </w:p>
    <w:p w:rsidR="0020503C" w:rsidRDefault="0020503C" w:rsidP="0020503C">
      <w:pPr>
        <w:pStyle w:val="List"/>
      </w:pPr>
      <w:r>
        <w:t xml:space="preserve">5.3 </w:t>
      </w:r>
      <w:r w:rsidR="00EB3487">
        <w:t xml:space="preserve">  </w:t>
      </w:r>
      <w:r>
        <w:t>Lifeline communications / natural disaster</w:t>
      </w:r>
    </w:p>
    <w:p w:rsidR="0020503C" w:rsidRDefault="0020503C" w:rsidP="0020503C">
      <w:pPr>
        <w:pStyle w:val="List"/>
      </w:pPr>
      <w:r>
        <w:t>5.12 Connectivity for drones</w:t>
      </w:r>
    </w:p>
    <w:p w:rsidR="0020503C" w:rsidRDefault="0020503C" w:rsidP="0020503C">
      <w:pPr>
        <w:pStyle w:val="List"/>
      </w:pPr>
      <w:r>
        <w:t>5.31 Temporary Service for Users of Other Operators in Emergency Case</w:t>
      </w:r>
    </w:p>
    <w:p w:rsidR="0020503C" w:rsidRDefault="0020503C" w:rsidP="0020503C">
      <w:pPr>
        <w:pStyle w:val="List"/>
      </w:pPr>
      <w:r>
        <w:t>5.54 Local UAV Collaboration</w:t>
      </w:r>
    </w:p>
    <w:p w:rsidR="0020503C" w:rsidRDefault="0020503C" w:rsidP="0020503C">
      <w:pPr>
        <w:pStyle w:val="List"/>
      </w:pPr>
      <w:r>
        <w:t>5.65 Moving ambulance and bio-connectivity</w:t>
      </w:r>
    </w:p>
    <w:p w:rsidR="0020503C" w:rsidRDefault="0020503C" w:rsidP="0020503C">
      <w:pPr>
        <w:pStyle w:val="List"/>
      </w:pPr>
      <w:r>
        <w:t>5.68 Telemedicine Support</w:t>
      </w:r>
    </w:p>
    <w:p w:rsidR="0020503C" w:rsidRPr="002C5102" w:rsidRDefault="0020503C" w:rsidP="0020503C">
      <w:pPr>
        <w:pStyle w:val="List"/>
      </w:pPr>
      <w:r>
        <w:t>5.72 5G Connectivity Using Satellites</w:t>
      </w:r>
    </w:p>
    <w:p w:rsidR="0020503C" w:rsidRDefault="0020503C" w:rsidP="00F824BE">
      <w:pPr>
        <w:pStyle w:val="List"/>
      </w:pPr>
    </w:p>
    <w:p w:rsidR="00F824BE" w:rsidRPr="00FD2E33" w:rsidRDefault="00F824BE" w:rsidP="008C3B86">
      <w:pPr>
        <w:pStyle w:val="List"/>
        <w:rPr>
          <w:b/>
          <w:bCs/>
          <w:sz w:val="28"/>
        </w:rPr>
      </w:pPr>
      <w:r w:rsidRPr="00FD2E33">
        <w:rPr>
          <w:b/>
          <w:bCs/>
          <w:sz w:val="28"/>
        </w:rPr>
        <w:t>Massive Internet of Things (MIoT)</w:t>
      </w:r>
    </w:p>
    <w:p w:rsidR="00F824BE" w:rsidRPr="00FD2E33" w:rsidRDefault="00715ED7" w:rsidP="008C3B86">
      <w:pPr>
        <w:pStyle w:val="List"/>
        <w:rPr>
          <w:b/>
          <w:bCs/>
        </w:rPr>
      </w:pPr>
      <w:r w:rsidRPr="00FD2E33">
        <w:rPr>
          <w:b/>
          <w:bCs/>
          <w:lang w:val="en-US"/>
        </w:rPr>
        <w:lastRenderedPageBreak/>
        <w:t>Operational Aspects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r w:rsidRPr="009A0E8C">
        <w:t>IoT Device Initialization</w:t>
      </w:r>
    </w:p>
    <w:p w:rsidR="00F824BE" w:rsidRDefault="00F824BE" w:rsidP="00F824BE">
      <w:pPr>
        <w:pStyle w:val="List"/>
      </w:pPr>
      <w:r w:rsidRPr="009A0E8C">
        <w:t>5.22</w:t>
      </w:r>
      <w:r>
        <w:t xml:space="preserve"> </w:t>
      </w:r>
      <w:r w:rsidRPr="009A0E8C">
        <w:t>Subscription security credentials update</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2D0C70" w:rsidRDefault="00F824BE" w:rsidP="005C3910">
      <w:pPr>
        <w:pStyle w:val="List"/>
        <w:rPr>
          <w:lang w:val="en-US" w:eastAsia="zh-CN"/>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2D0C70">
      <w:pPr>
        <w:pStyle w:val="List"/>
        <w:rPr>
          <w:lang w:eastAsia="zh-CN"/>
        </w:rPr>
      </w:pPr>
      <w:r>
        <w:rPr>
          <w:lang w:val="x-none" w:eastAsia="zh-CN"/>
        </w:rPr>
        <w:t>5.63</w:t>
      </w:r>
      <w:r>
        <w:rPr>
          <w:lang w:eastAsia="zh-CN"/>
        </w:rPr>
        <w:t xml:space="preserve"> </w:t>
      </w:r>
      <w:r w:rsidRPr="00B01BBF">
        <w:rPr>
          <w:lang w:val="x-none" w:eastAsia="zh-CN"/>
        </w:rPr>
        <w:t>Diversified Connectivity</w:t>
      </w:r>
    </w:p>
    <w:p w:rsidR="006141F3" w:rsidRPr="00C876DA" w:rsidRDefault="006141F3" w:rsidP="00DD230C">
      <w:pPr>
        <w:pStyle w:val="List"/>
      </w:pPr>
      <w:r w:rsidRPr="00C876DA">
        <w:t>5.67 Wearable Device Charging</w:t>
      </w:r>
    </w:p>
    <w:p w:rsidR="0020503C" w:rsidRDefault="0020503C" w:rsidP="00F824BE">
      <w:pPr>
        <w:pStyle w:val="List"/>
        <w:rPr>
          <w:b/>
        </w:rPr>
      </w:pPr>
    </w:p>
    <w:p w:rsidR="00F824BE" w:rsidRPr="00FD2E33" w:rsidRDefault="00715ED7" w:rsidP="008C3B86">
      <w:pPr>
        <w:pStyle w:val="List"/>
        <w:rPr>
          <w:b/>
          <w:bCs/>
        </w:rPr>
      </w:pPr>
      <w:r w:rsidRPr="00FD2E33">
        <w:rPr>
          <w:b/>
          <w:bCs/>
        </w:rPr>
        <w:t>Connectivity Aspects</w:t>
      </w:r>
    </w:p>
    <w:p w:rsidR="00F824BE" w:rsidRDefault="00F824BE" w:rsidP="00F824BE">
      <w:pPr>
        <w:pStyle w:val="List"/>
      </w:pPr>
      <w:r w:rsidRPr="009A0E8C">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20503C" w:rsidRDefault="0020503C" w:rsidP="005C3910">
      <w:pPr>
        <w:pStyle w:val="List"/>
        <w:rPr>
          <w:b/>
        </w:rPr>
      </w:pPr>
    </w:p>
    <w:p w:rsidR="00F824BE" w:rsidRPr="00FD2E33" w:rsidRDefault="00715ED7" w:rsidP="008C3B86">
      <w:pPr>
        <w:pStyle w:val="List"/>
        <w:rPr>
          <w:b/>
          <w:bCs/>
        </w:rPr>
      </w:pPr>
      <w:r w:rsidRPr="00FD2E33">
        <w:rPr>
          <w:b/>
          <w:bCs/>
        </w:rPr>
        <w:t>Resource Efficiency Aspects</w:t>
      </w:r>
    </w:p>
    <w:p w:rsidR="00F824BE" w:rsidRDefault="00F824BE" w:rsidP="00F824BE">
      <w:pPr>
        <w:pStyle w:val="List"/>
        <w:rPr>
          <w:lang w:val="en-US"/>
        </w:rPr>
      </w:pPr>
      <w:r>
        <w:rPr>
          <w:lang w:val="en-US"/>
        </w:rPr>
        <w:t xml:space="preserve">5.20 </w:t>
      </w:r>
      <w:r w:rsidRPr="009824BB">
        <w:rPr>
          <w:lang w:val="en-US"/>
        </w:rPr>
        <w:t>Wide area monitoring and event driven alarms</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6141F3" w:rsidRPr="00C876DA" w:rsidRDefault="006141F3" w:rsidP="00DD230C">
      <w:pPr>
        <w:pStyle w:val="List"/>
      </w:pPr>
      <w:r w:rsidRPr="00C876DA">
        <w:t>5.40 Devices with variable data</w:t>
      </w:r>
    </w:p>
    <w:p w:rsidR="006141F3" w:rsidRPr="00C876DA" w:rsidRDefault="006141F3" w:rsidP="00DD230C">
      <w:pPr>
        <w:pStyle w:val="List"/>
      </w:pPr>
      <w:r w:rsidRPr="00C876DA">
        <w:t>5.41 Domestic Home Monitoring</w:t>
      </w:r>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pPr>
      <w:r w:rsidRPr="009A0E8C">
        <w:t>5.43</w:t>
      </w:r>
      <w:r>
        <w:t xml:space="preserve"> </w:t>
      </w:r>
      <w:r w:rsidRPr="009A0E8C">
        <w:t>Materials and inventory management and location tracking</w:t>
      </w:r>
    </w:p>
    <w:p w:rsidR="006141F3" w:rsidRPr="00C876DA" w:rsidRDefault="006141F3" w:rsidP="00DD230C">
      <w:pPr>
        <w:pStyle w:val="List"/>
      </w:pPr>
      <w:r w:rsidRPr="00C876DA">
        <w:rPr>
          <w:lang w:val="en-US"/>
        </w:rPr>
        <w:t>5.60 Light weight device communication</w:t>
      </w:r>
    </w:p>
    <w:p w:rsidR="00F824BE" w:rsidRDefault="00F824BE" w:rsidP="00F824BE">
      <w:pPr>
        <w:pStyle w:val="List"/>
      </w:pPr>
    </w:p>
    <w:p w:rsidR="00F824BE" w:rsidRPr="00FD2E33" w:rsidRDefault="00F824BE" w:rsidP="008C3B86">
      <w:pPr>
        <w:pStyle w:val="List"/>
        <w:rPr>
          <w:b/>
          <w:bCs/>
          <w:sz w:val="28"/>
        </w:rPr>
      </w:pPr>
      <w:r w:rsidRPr="00FD2E33">
        <w:rPr>
          <w:b/>
          <w:bCs/>
          <w:sz w:val="28"/>
        </w:rPr>
        <w:t>Network operation (NEO)</w:t>
      </w:r>
    </w:p>
    <w:p w:rsidR="00F824BE" w:rsidRPr="00C158E4" w:rsidRDefault="00F824BE" w:rsidP="00F824BE">
      <w:pPr>
        <w:pStyle w:val="List"/>
        <w:rPr>
          <w:b/>
        </w:rPr>
      </w:pPr>
      <w:r w:rsidRPr="00C158E4">
        <w:rPr>
          <w:b/>
        </w:rPr>
        <w:t>System flexibility</w:t>
      </w:r>
    </w:p>
    <w:p w:rsidR="00FD2E33" w:rsidRDefault="00F824BE" w:rsidP="00F824BE">
      <w:pPr>
        <w:pStyle w:val="List"/>
      </w:pPr>
      <w:r>
        <w:t xml:space="preserve">5.2 </w:t>
      </w:r>
      <w:r w:rsidR="00EB3487">
        <w:t xml:space="preserve">  </w:t>
      </w:r>
      <w:r>
        <w:t>Network slicing</w:t>
      </w:r>
    </w:p>
    <w:p w:rsidR="00F824BE" w:rsidRDefault="00F824BE" w:rsidP="00F824BE">
      <w:pPr>
        <w:pStyle w:val="List"/>
      </w:pPr>
      <w:r>
        <w:t xml:space="preserve">5.8 </w:t>
      </w:r>
      <w:r w:rsidR="00EB3487">
        <w:t xml:space="preserve">  </w:t>
      </w:r>
      <w:r>
        <w:t>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w:t>
      </w:r>
      <w:proofErr w:type="spellStart"/>
      <w:r>
        <w:t>eMBB</w:t>
      </w:r>
      <w:proofErr w:type="spellEnd"/>
      <w:r>
        <w:t>)</w:t>
      </w:r>
      <w:r w:rsidDel="002F1A2F">
        <w:t xml:space="preserve"> </w:t>
      </w:r>
    </w:p>
    <w:p w:rsidR="00F824BE" w:rsidRDefault="00F824BE" w:rsidP="00F824BE">
      <w:pPr>
        <w:pStyle w:val="List"/>
      </w:pPr>
      <w:r w:rsidRPr="002F1A2F">
        <w:t>5.57</w:t>
      </w:r>
      <w:r>
        <w:t xml:space="preserve"> </w:t>
      </w:r>
      <w:r w:rsidRPr="002F1A2F">
        <w:t>Ad-Hoc Broadcasting</w:t>
      </w:r>
    </w:p>
    <w:p w:rsidR="002D0C70" w:rsidRDefault="002D0C70" w:rsidP="002D0C70">
      <w:pPr>
        <w:pStyle w:val="List"/>
        <w:rPr>
          <w:lang w:eastAsia="zh-CN"/>
        </w:rPr>
      </w:pPr>
      <w:r>
        <w:lastRenderedPageBreak/>
        <w:t xml:space="preserve">5.64 </w:t>
      </w:r>
      <w:r w:rsidRPr="005E0398">
        <w:t>User Multi-Connectivity across operators</w:t>
      </w:r>
    </w:p>
    <w:p w:rsidR="002D0C70" w:rsidRDefault="002D0C70" w:rsidP="002D0C70">
      <w:pPr>
        <w:pStyle w:val="List"/>
        <w:rPr>
          <w:lang w:eastAsia="zh-CN"/>
        </w:rPr>
      </w:pPr>
      <w:r w:rsidRPr="001D6553">
        <w:rPr>
          <w:lang w:eastAsia="zh-CN"/>
        </w:rPr>
        <w:t>5.69</w:t>
      </w:r>
      <w:r>
        <w:rPr>
          <w:lang w:eastAsia="zh-CN"/>
        </w:rPr>
        <w:t xml:space="preserve"> </w:t>
      </w:r>
      <w:r w:rsidRPr="001D6553">
        <w:rPr>
          <w:lang w:eastAsia="zh-CN"/>
        </w:rPr>
        <w:t>Network Slicing – Roaming</w:t>
      </w:r>
    </w:p>
    <w:p w:rsidR="002D0C70" w:rsidRDefault="002D0C70" w:rsidP="002D0C70">
      <w:pPr>
        <w:pStyle w:val="List"/>
      </w:pPr>
      <w:r w:rsidRPr="00657B33">
        <w:rPr>
          <w:lang w:val="x-none"/>
        </w:rPr>
        <w:t>5.70</w:t>
      </w:r>
      <w:r>
        <w:t xml:space="preserve"> </w:t>
      </w:r>
      <w:r w:rsidRPr="00657B33">
        <w:rPr>
          <w:lang w:val="x-none"/>
        </w:rPr>
        <w:t>Broadcast/Multicast Services using a Dedicated Radio Carrier</w:t>
      </w:r>
    </w:p>
    <w:p w:rsidR="00F93CD8" w:rsidRPr="00F93CD8" w:rsidRDefault="00F93CD8" w:rsidP="00F93CD8">
      <w:pPr>
        <w:pStyle w:val="List"/>
      </w:pPr>
      <w:r w:rsidRPr="00D3261E">
        <w:rPr>
          <w:lang w:val="en-US"/>
        </w:rPr>
        <w:t>5.74 Priority, QoS and Policy Control</w:t>
      </w:r>
    </w:p>
    <w:p w:rsidR="0020503C" w:rsidRDefault="0020503C" w:rsidP="00F824BE">
      <w:pPr>
        <w:pStyle w:val="List"/>
        <w:rPr>
          <w:b/>
        </w:rPr>
      </w:pPr>
    </w:p>
    <w:p w:rsidR="00F824BE" w:rsidRPr="00FD2E33" w:rsidRDefault="00F824BE" w:rsidP="008C3B86">
      <w:pPr>
        <w:pStyle w:val="List"/>
        <w:rPr>
          <w:b/>
          <w:bCs/>
        </w:rPr>
      </w:pPr>
      <w:r w:rsidRPr="00FD2E33">
        <w:rPr>
          <w:b/>
          <w:bCs/>
        </w:rPr>
        <w:t>Scalability</w:t>
      </w:r>
    </w:p>
    <w:p w:rsidR="003107A9" w:rsidRDefault="003107A9" w:rsidP="00F824BE">
      <w:pPr>
        <w:pStyle w:val="List"/>
      </w:pPr>
      <w:r w:rsidRPr="00BA5DCA">
        <w:t xml:space="preserve">5.7 </w:t>
      </w:r>
      <w:r w:rsidR="00EB3487">
        <w:t xml:space="preserve">  </w:t>
      </w:r>
      <w:r w:rsidRPr="00BA5DCA">
        <w:t>On-demand networking</w:t>
      </w:r>
      <w:r>
        <w:t xml:space="preserve"> (duplicate with </w:t>
      </w:r>
      <w:proofErr w:type="spellStart"/>
      <w:r>
        <w:t>eMBB</w:t>
      </w:r>
      <w:proofErr w:type="spellEnd"/>
      <w:r>
        <w:t>)</w:t>
      </w:r>
    </w:p>
    <w:p w:rsidR="00F824BE" w:rsidRDefault="00F824BE" w:rsidP="00F824BE">
      <w:pPr>
        <w:pStyle w:val="List"/>
      </w:pPr>
      <w:r>
        <w:t xml:space="preserve">5.9 </w:t>
      </w:r>
      <w:r w:rsidR="00EB3487">
        <w:t xml:space="preserve">  </w:t>
      </w:r>
      <w:r>
        <w:t>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20503C" w:rsidRDefault="0020503C" w:rsidP="00F824BE">
      <w:pPr>
        <w:pStyle w:val="List"/>
        <w:rPr>
          <w:b/>
        </w:rPr>
      </w:pPr>
    </w:p>
    <w:p w:rsidR="00F824BE" w:rsidRPr="00FD2E33" w:rsidRDefault="00F824BE" w:rsidP="008C3B86">
      <w:pPr>
        <w:pStyle w:val="List"/>
        <w:rPr>
          <w:b/>
          <w:bCs/>
        </w:rPr>
      </w:pPr>
      <w:r w:rsidRPr="00FD2E33">
        <w:rPr>
          <w:b/>
          <w:bCs/>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20503C" w:rsidRDefault="0020503C" w:rsidP="00F824BE">
      <w:pPr>
        <w:pStyle w:val="List"/>
        <w:rPr>
          <w:b/>
        </w:rPr>
      </w:pPr>
    </w:p>
    <w:p w:rsidR="00F824BE" w:rsidRPr="00FD2E33" w:rsidRDefault="00F824BE" w:rsidP="008C3B86">
      <w:pPr>
        <w:pStyle w:val="List"/>
        <w:rPr>
          <w:b/>
          <w:bCs/>
        </w:rPr>
      </w:pPr>
      <w:r w:rsidRPr="00FD2E33">
        <w:rPr>
          <w:b/>
          <w:bCs/>
        </w:rPr>
        <w:t>Efficient content delivery</w:t>
      </w:r>
    </w:p>
    <w:p w:rsidR="00F824BE" w:rsidRDefault="00F824BE" w:rsidP="00F824BE">
      <w:pPr>
        <w:pStyle w:val="List"/>
      </w:pPr>
      <w:r w:rsidRPr="00A8036A">
        <w:t>5.36</w:t>
      </w:r>
      <w:r>
        <w:t xml:space="preserve"> </w:t>
      </w:r>
      <w:r w:rsidRPr="00A8036A">
        <w:t xml:space="preserve">In-network </w:t>
      </w:r>
      <w:r w:rsidR="002D0C70" w:rsidRPr="00A520A0">
        <w:t>&amp; device</w:t>
      </w:r>
      <w:r w:rsidR="002D0C70">
        <w:t xml:space="preserve"> </w:t>
      </w:r>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824BE">
      <w:pPr>
        <w:pStyle w:val="List"/>
      </w:pPr>
      <w:r w:rsidRPr="0085107D">
        <w:t>5.39</w:t>
      </w:r>
      <w:r>
        <w:t xml:space="preserve"> </w:t>
      </w:r>
      <w:r w:rsidRPr="0085107D">
        <w:t>Wireless Briefcase</w:t>
      </w:r>
    </w:p>
    <w:p w:rsidR="00F824BE" w:rsidRDefault="00F824BE" w:rsidP="00F824BE">
      <w:pPr>
        <w:pStyle w:val="List"/>
      </w:pPr>
    </w:p>
    <w:p w:rsidR="00F824BE" w:rsidRPr="00FD2E33" w:rsidRDefault="00F824BE" w:rsidP="008C3B86">
      <w:pPr>
        <w:pStyle w:val="List"/>
        <w:rPr>
          <w:b/>
          <w:bCs/>
        </w:rPr>
      </w:pPr>
      <w:r w:rsidRPr="00FD2E33">
        <w:rPr>
          <w:b/>
          <w:bCs/>
        </w:rPr>
        <w:t>Self-backhauling</w:t>
      </w:r>
    </w:p>
    <w:p w:rsidR="003107A9" w:rsidRPr="0018099B" w:rsidRDefault="003107A9" w:rsidP="008C3B86">
      <w:pPr>
        <w:pStyle w:val="List"/>
      </w:pPr>
      <w:r w:rsidRPr="008C3B86">
        <w:t xml:space="preserve">5.6 </w:t>
      </w:r>
      <w:r w:rsidR="00EB3487" w:rsidRPr="008C3B86">
        <w:t xml:space="preserve">  </w:t>
      </w:r>
      <w:r w:rsidRPr="008C3B86">
        <w:t xml:space="preserve">Mobile broadband for hotspots scenario </w:t>
      </w:r>
      <w:r w:rsidRPr="00FD2E33">
        <w:t xml:space="preserve">(duplicate with </w:t>
      </w:r>
      <w:proofErr w:type="spellStart"/>
      <w:r w:rsidRPr="00FD2E33">
        <w:t>eMBB</w:t>
      </w:r>
      <w:proofErr w:type="spellEnd"/>
      <w:r w:rsidRPr="00FD2E33">
        <w:t>)</w:t>
      </w:r>
    </w:p>
    <w:p w:rsidR="003107A9" w:rsidRPr="0018099B" w:rsidRDefault="00F824BE" w:rsidP="008C3B86">
      <w:pPr>
        <w:pStyle w:val="List"/>
      </w:pPr>
      <w:r w:rsidRPr="0018099B">
        <w:t>5.52 Wireless Self-Backhauling</w:t>
      </w:r>
    </w:p>
    <w:p w:rsidR="002D0C70" w:rsidRPr="008C3B86" w:rsidRDefault="002D0C70" w:rsidP="004C6FE0">
      <w:pPr>
        <w:pStyle w:val="List"/>
      </w:pPr>
      <w:r w:rsidRPr="00FD2E33">
        <w:rPr>
          <w:rFonts w:eastAsia="Arial Unicode MS"/>
        </w:rPr>
        <w:t>5.61</w:t>
      </w:r>
      <w:r w:rsidR="00EB3487" w:rsidRPr="00FD2E33">
        <w:rPr>
          <w:rFonts w:eastAsia="Arial Unicode MS"/>
        </w:rPr>
        <w:t xml:space="preserve"> </w:t>
      </w:r>
      <w:r w:rsidRPr="00FD2E33">
        <w:rPr>
          <w:rFonts w:eastAsia="Arial Unicode MS"/>
        </w:rPr>
        <w:t>Fronthaul/Backhaul Network Sharing</w:t>
      </w:r>
    </w:p>
    <w:p w:rsidR="0020503C" w:rsidRPr="00FD2E33" w:rsidRDefault="0020503C" w:rsidP="004C6FE0">
      <w:pPr>
        <w:pStyle w:val="List"/>
      </w:pPr>
    </w:p>
    <w:p w:rsidR="00F824BE" w:rsidRPr="00FD2E33" w:rsidRDefault="00F824BE" w:rsidP="004C6FE0">
      <w:pPr>
        <w:pStyle w:val="List"/>
        <w:rPr>
          <w:b/>
          <w:bCs/>
        </w:rPr>
      </w:pPr>
      <w:r w:rsidRPr="00FD2E33">
        <w:rPr>
          <w:b/>
          <w:bCs/>
        </w:rPr>
        <w:t>Access</w:t>
      </w:r>
    </w:p>
    <w:p w:rsidR="009D6CE7" w:rsidRDefault="009D6CE7" w:rsidP="009D6CE7">
      <w:pPr>
        <w:pStyle w:val="List"/>
      </w:pPr>
      <w:r>
        <w:t xml:space="preserve">5.3 </w:t>
      </w:r>
      <w:r w:rsidR="00EB3487">
        <w:t xml:space="preserve">  </w:t>
      </w:r>
      <w:r>
        <w:t>Lifeline communications / natural disaster</w:t>
      </w:r>
    </w:p>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w:t>
      </w:r>
      <w:proofErr w:type="spellStart"/>
      <w:r>
        <w:t>CriC</w:t>
      </w:r>
      <w:proofErr w:type="spellEnd"/>
      <w:r>
        <w:t>)</w:t>
      </w:r>
    </w:p>
    <w:p w:rsidR="00F824BE" w:rsidRDefault="00F824BE" w:rsidP="00F824BE">
      <w:pPr>
        <w:pStyle w:val="List"/>
      </w:pPr>
      <w:r>
        <w:t xml:space="preserve">5.58 </w:t>
      </w:r>
      <w:r w:rsidRPr="00483D02">
        <w:t>Green Radio</w:t>
      </w:r>
    </w:p>
    <w:p w:rsidR="002D0C70" w:rsidRPr="00B97120" w:rsidRDefault="002D0C70" w:rsidP="002D0C70">
      <w:pPr>
        <w:pStyle w:val="List"/>
        <w:rPr>
          <w:lang w:val="en-US" w:eastAsia="zh-CN"/>
        </w:rPr>
      </w:pPr>
      <w:r w:rsidRPr="00657B33">
        <w:rPr>
          <w:lang w:val="x-none" w:eastAsia="zh-CN"/>
        </w:rPr>
        <w:lastRenderedPageBreak/>
        <w:t>5.71</w:t>
      </w:r>
      <w:r w:rsidR="00EB3487">
        <w:rPr>
          <w:lang w:eastAsia="zh-CN"/>
        </w:rPr>
        <w:t xml:space="preserve"> </w:t>
      </w:r>
      <w:r w:rsidRPr="00657B33">
        <w:rPr>
          <w:lang w:val="x-none" w:eastAsia="zh-CN"/>
        </w:rPr>
        <w:t>Wireless Local Loop</w:t>
      </w:r>
      <w:r>
        <w:rPr>
          <w:lang w:val="en-US" w:eastAsia="zh-CN"/>
        </w:rPr>
        <w:t xml:space="preserve"> </w:t>
      </w:r>
      <w:r w:rsidRPr="00A520A0">
        <w:rPr>
          <w:rFonts w:eastAsia="PMingLiU"/>
        </w:rPr>
        <w:t>(</w:t>
      </w:r>
      <w:r w:rsidRPr="00A520A0">
        <w:t xml:space="preserve">duplicate with </w:t>
      </w:r>
      <w:proofErr w:type="spellStart"/>
      <w:r w:rsidRPr="00A520A0">
        <w:t>eMBB</w:t>
      </w:r>
      <w:proofErr w:type="spellEnd"/>
      <w:r w:rsidRPr="00A520A0">
        <w:t>)</w:t>
      </w:r>
    </w:p>
    <w:p w:rsidR="002D0C70" w:rsidRDefault="002D0C70" w:rsidP="002D0C70">
      <w:pPr>
        <w:pStyle w:val="List"/>
        <w:rPr>
          <w:rFonts w:eastAsia="PMingLiU"/>
        </w:rPr>
      </w:pPr>
      <w:r w:rsidRPr="00B43693">
        <w:rPr>
          <w:rFonts w:eastAsia="PMingLiU"/>
        </w:rPr>
        <w:t>5.</w:t>
      </w:r>
      <w:r>
        <w:rPr>
          <w:rFonts w:eastAsia="PMingLiU"/>
        </w:rPr>
        <w:t>72</w:t>
      </w:r>
      <w:r w:rsidR="00EB3487">
        <w:rPr>
          <w:rFonts w:eastAsia="PMingLiU"/>
        </w:rPr>
        <w:t xml:space="preserve"> </w:t>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w:t>
      </w:r>
      <w:proofErr w:type="spellStart"/>
      <w:r>
        <w:t>eMBB</w:t>
      </w:r>
      <w:proofErr w:type="spellEnd"/>
      <w:r>
        <w:t xml:space="preserve"> </w:t>
      </w:r>
      <w:r w:rsidRPr="00A520A0">
        <w:t xml:space="preserve">&amp; </w:t>
      </w:r>
      <w:proofErr w:type="spellStart"/>
      <w:r w:rsidRPr="00A520A0">
        <w:t>CriC</w:t>
      </w:r>
      <w:proofErr w:type="spellEnd"/>
      <w:r>
        <w:rPr>
          <w:rFonts w:eastAsia="PMingLiU"/>
        </w:rPr>
        <w:t>)</w:t>
      </w:r>
    </w:p>
    <w:p w:rsidR="0020503C" w:rsidRDefault="0020503C" w:rsidP="002D0C70">
      <w:pPr>
        <w:pStyle w:val="List"/>
        <w:rPr>
          <w:b/>
        </w:rPr>
      </w:pPr>
    </w:p>
    <w:p w:rsidR="002D0C70" w:rsidRPr="00FD2E33" w:rsidRDefault="002D0C70" w:rsidP="008C3B86">
      <w:pPr>
        <w:pStyle w:val="List"/>
        <w:rPr>
          <w:b/>
          <w:bCs/>
        </w:rPr>
      </w:pPr>
      <w:r w:rsidRPr="00FD2E33">
        <w:rPr>
          <w:b/>
          <w:bCs/>
        </w:rPr>
        <w:t>Security</w:t>
      </w:r>
    </w:p>
    <w:p w:rsidR="002D0C70" w:rsidRDefault="002D0C70" w:rsidP="002D0C70">
      <w:pPr>
        <w:pStyle w:val="List"/>
        <w:rPr>
          <w:lang w:val="x-none" w:eastAsia="zh-CN"/>
        </w:rPr>
      </w:pPr>
      <w:r w:rsidRPr="00A520A0">
        <w:rPr>
          <w:lang w:val="x-none" w:eastAsia="zh-CN"/>
        </w:rPr>
        <w:t>5.62</w:t>
      </w:r>
      <w:r w:rsidR="00EB3487">
        <w:rPr>
          <w:lang w:eastAsia="zh-CN"/>
        </w:rPr>
        <w:t xml:space="preserve"> </w:t>
      </w:r>
      <w:r w:rsidRPr="00A520A0">
        <w:rPr>
          <w:lang w:val="x-none" w:eastAsia="zh-CN"/>
        </w:rPr>
        <w:t>Device Theft Preventions / Stolen Device Recovery</w:t>
      </w:r>
    </w:p>
    <w:p w:rsidR="002D0C70" w:rsidRPr="00A520A0" w:rsidRDefault="002D0C70" w:rsidP="002D0C70">
      <w:pPr>
        <w:pStyle w:val="List"/>
        <w:rPr>
          <w:lang w:val="x-none"/>
        </w:rPr>
      </w:pPr>
    </w:p>
    <w:p w:rsidR="00F824BE" w:rsidRPr="00FD2E33" w:rsidRDefault="00F824BE" w:rsidP="008C3B86">
      <w:pPr>
        <w:pStyle w:val="List"/>
        <w:rPr>
          <w:b/>
          <w:bCs/>
        </w:rPr>
      </w:pPr>
      <w:r w:rsidRPr="00FD2E33">
        <w:rPr>
          <w:b/>
          <w:bCs/>
        </w:rPr>
        <w:t>Migration and interworking</w:t>
      </w:r>
    </w:p>
    <w:p w:rsidR="00F824BE" w:rsidRPr="00B4128C" w:rsidRDefault="00F824BE" w:rsidP="00F824BE">
      <w:pPr>
        <w:pStyle w:val="List"/>
      </w:pPr>
      <w:r>
        <w:t xml:space="preserve">5.4 </w:t>
      </w:r>
      <w:r w:rsidR="00EB3487">
        <w:t xml:space="preserve">  </w:t>
      </w:r>
      <w:r>
        <w:t>Migration of services from earlier generations</w:t>
      </w:r>
    </w:p>
    <w:p w:rsidR="00F824BE" w:rsidRDefault="00F824BE" w:rsidP="00F824BE">
      <w:pPr>
        <w:pStyle w:val="List"/>
      </w:pPr>
      <w:r>
        <w:t>5.16</w:t>
      </w:r>
      <w:r w:rsidR="00EB3487">
        <w:t xml:space="preserve"> </w:t>
      </w:r>
      <w:r>
        <w:t>Coexistence with legacy systems</w:t>
      </w:r>
    </w:p>
    <w:p w:rsidR="0020503C" w:rsidRDefault="0020503C" w:rsidP="00E63306"/>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w:t>
      </w:r>
      <w:proofErr w:type="spellStart"/>
      <w:r>
        <w:t>eMBB</w:t>
      </w:r>
      <w:proofErr w:type="spellEnd"/>
      <w:r>
        <w:t>)</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proofErr w:type="spellStart"/>
      <w:r w:rsidR="00E724BD">
        <w:t>eMBB</w:t>
      </w:r>
      <w:proofErr w:type="spellEnd"/>
      <w:r>
        <w:t>)</w:t>
      </w:r>
    </w:p>
    <w:p w:rsidR="00F824BE" w:rsidRDefault="00F824BE" w:rsidP="00F824BE">
      <w:pPr>
        <w:pStyle w:val="List"/>
      </w:pPr>
      <w:r w:rsidRPr="00790800">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4749" w:name="_Toc434174963"/>
      <w:bookmarkStart w:id="4750" w:name="_Toc436299578"/>
      <w:bookmarkStart w:id="4751" w:name="_Toc436300623"/>
      <w:bookmarkStart w:id="4752" w:name="_Toc442341239"/>
      <w:bookmarkStart w:id="4753" w:name="_Toc442345430"/>
      <w:bookmarkStart w:id="4754" w:name="_Toc442345810"/>
      <w:bookmarkStart w:id="4755" w:name="_Toc442346191"/>
      <w:bookmarkStart w:id="4756" w:name="_Toc442797659"/>
      <w:bookmarkStart w:id="4757" w:name="_Toc442800162"/>
      <w:bookmarkStart w:id="4758" w:name="_Toc442867224"/>
      <w:bookmarkStart w:id="4759" w:name="_Toc442868114"/>
      <w:bookmarkStart w:id="4760" w:name="_Toc442954051"/>
      <w:bookmarkStart w:id="4761" w:name="_Toc443316737"/>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rsidR="00DD6FA7" w:rsidRDefault="00DD6FA7" w:rsidP="00DD6FA7">
      <w:pPr>
        <w:pStyle w:val="Heading3"/>
      </w:pPr>
      <w:bookmarkStart w:id="4762" w:name="_Toc434174964"/>
      <w:bookmarkStart w:id="4763" w:name="_Toc436299579"/>
      <w:bookmarkStart w:id="4764" w:name="_Toc436300624"/>
      <w:bookmarkStart w:id="4765" w:name="_Toc442341240"/>
      <w:bookmarkStart w:id="4766" w:name="_Toc442345431"/>
      <w:bookmarkStart w:id="4767" w:name="_Toc442345811"/>
      <w:bookmarkStart w:id="4768" w:name="_Toc442346192"/>
      <w:bookmarkStart w:id="4769" w:name="_Toc442797660"/>
      <w:bookmarkStart w:id="4770" w:name="_Toc442800163"/>
      <w:bookmarkStart w:id="4771" w:name="_Toc442867225"/>
      <w:bookmarkStart w:id="4772" w:name="_Toc442868115"/>
      <w:bookmarkStart w:id="4773" w:name="_Toc442954052"/>
      <w:bookmarkStart w:id="4774" w:name="_Toc443316738"/>
      <w:r w:rsidRPr="0095398B">
        <w:t>6.3.1</w:t>
      </w:r>
      <w:r w:rsidRPr="0095398B">
        <w:tab/>
      </w:r>
      <w:r w:rsidR="00B42956">
        <w:t>Overview</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rsidR="00B42956" w:rsidRPr="00B42956" w:rsidRDefault="00B42956" w:rsidP="00B42956">
      <w:r w:rsidRPr="00B42956">
        <w:t xml:space="preserve">In </w:t>
      </w:r>
      <w:proofErr w:type="spellStart"/>
      <w:r w:rsidRPr="00B42956">
        <w:t>subclause</w:t>
      </w:r>
      <w:proofErr w:type="spellEnd"/>
      <w:r w:rsidRPr="00B42956">
        <w:t xml:space="preserve"> 6.2, the use cases in this TR have been grouped into </w:t>
      </w:r>
      <w:r w:rsidR="00E724BD">
        <w:t>five</w:t>
      </w:r>
      <w:r w:rsidRPr="00B42956">
        <w:t xml:space="preserve"> groups, which have been further </w:t>
      </w:r>
      <w:proofErr w:type="spellStart"/>
      <w:r w:rsidRPr="00B42956">
        <w:t>subgrouped</w:t>
      </w:r>
      <w:proofErr w:type="spellEnd"/>
      <w:r w:rsidRPr="00B42956">
        <w:t xml:space="preserve">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 xml:space="preserve">The first three groups, </w:t>
      </w:r>
      <w:proofErr w:type="spellStart"/>
      <w:r w:rsidRPr="00B42956">
        <w:rPr>
          <w:lang w:eastAsia="zh-CN"/>
        </w:rPr>
        <w:t>eMBB</w:t>
      </w:r>
      <w:proofErr w:type="spellEnd"/>
      <w:r w:rsidRPr="00B42956">
        <w:rPr>
          <w:lang w:eastAsia="zh-CN"/>
        </w:rPr>
        <w:t xml:space="preserve">, </w:t>
      </w:r>
      <w:proofErr w:type="spellStart"/>
      <w:r w:rsidRPr="00B42956">
        <w:rPr>
          <w:lang w:eastAsia="zh-CN"/>
        </w:rPr>
        <w:t>C</w:t>
      </w:r>
      <w:r w:rsidR="00E724BD">
        <w:rPr>
          <w:lang w:eastAsia="zh-CN"/>
        </w:rPr>
        <w:t>ri</w:t>
      </w:r>
      <w:r w:rsidRPr="00B42956">
        <w:rPr>
          <w:lang w:eastAsia="zh-CN"/>
        </w:rPr>
        <w:t>C</w:t>
      </w:r>
      <w:proofErr w:type="spellEnd"/>
      <w:r w:rsidRPr="00B42956">
        <w:rPr>
          <w:lang w:eastAsia="zh-CN"/>
        </w:rPr>
        <w:t xml:space="preserve">, and </w:t>
      </w:r>
      <w:r w:rsidR="00E724BD">
        <w:rPr>
          <w:lang w:eastAsia="zh-CN"/>
        </w:rPr>
        <w:t>M</w:t>
      </w:r>
      <w:r w:rsidRPr="00B42956">
        <w:rPr>
          <w:lang w:eastAsia="zh-CN"/>
        </w:rPr>
        <w:t>IoT,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rsidP="00FD2E33">
      <w:pPr>
        <w:pStyle w:val="Heading3"/>
      </w:pPr>
      <w:bookmarkStart w:id="4775" w:name="_Toc434174965"/>
      <w:bookmarkStart w:id="4776" w:name="_Toc436299580"/>
      <w:bookmarkStart w:id="4777" w:name="_Toc436300625"/>
      <w:bookmarkStart w:id="4778" w:name="_Toc442341241"/>
      <w:bookmarkStart w:id="4779" w:name="_Toc442345432"/>
      <w:bookmarkStart w:id="4780" w:name="_Toc442345812"/>
      <w:bookmarkStart w:id="4781" w:name="_Toc442346193"/>
      <w:bookmarkStart w:id="4782" w:name="_Toc442797661"/>
      <w:bookmarkStart w:id="4783" w:name="_Toc442800164"/>
      <w:bookmarkStart w:id="4784" w:name="_Toc442867226"/>
      <w:bookmarkStart w:id="4785" w:name="_Toc442868116"/>
      <w:bookmarkStart w:id="4786" w:name="_Toc442954053"/>
      <w:bookmarkStart w:id="4787" w:name="_Toc443316739"/>
      <w:r w:rsidRPr="0095398B">
        <w:t>6.3.</w:t>
      </w:r>
      <w:r w:rsidR="007211F6">
        <w:t>2</w:t>
      </w:r>
      <w:r w:rsidRPr="0095398B">
        <w:tab/>
        <w:t>Potential requirements</w:t>
      </w:r>
      <w:r w:rsidR="00D768BC" w:rsidRPr="00D768BC">
        <w:t xml:space="preserve"> </w:t>
      </w:r>
      <w:r w:rsidR="00D768BC">
        <w:t>for</w:t>
      </w:r>
      <w:r w:rsidR="00D768BC" w:rsidRPr="00502789">
        <w:t xml:space="preserve"> </w:t>
      </w:r>
      <w:r w:rsidR="00D768BC">
        <w:t>vertical groups (</w:t>
      </w:r>
      <w:proofErr w:type="spellStart"/>
      <w:r w:rsidR="00D768BC">
        <w:t>eMBB</w:t>
      </w:r>
      <w:proofErr w:type="spellEnd"/>
      <w:r w:rsidR="00D768BC">
        <w:t xml:space="preserve">, </w:t>
      </w:r>
      <w:r w:rsidR="00E724BD">
        <w:t>M</w:t>
      </w:r>
      <w:r w:rsidR="00D768BC">
        <w:t xml:space="preserve">IOT, </w:t>
      </w:r>
      <w:proofErr w:type="spellStart"/>
      <w:r w:rsidR="00D768BC">
        <w:t>CriC</w:t>
      </w:r>
      <w:proofErr w:type="spellEnd"/>
      <w:r w:rsidR="00D768BC">
        <w:t>, eV2X)</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FA7F13" w:rsidRPr="00134B1B" w:rsidRDefault="00FA7F13" w:rsidP="00FD2E33">
      <w:pPr>
        <w:pStyle w:val="TH"/>
      </w:pPr>
      <w:r w:rsidRPr="00134B1B">
        <w:t>Table 6.3.</w:t>
      </w:r>
      <w:r w:rsidR="007211F6">
        <w:t>2</w:t>
      </w:r>
      <w:r w:rsidRPr="00134B1B">
        <w:t xml:space="preserve"> Summary of potential requirements from each vertical group of use cases</w:t>
      </w:r>
    </w:p>
    <w:tbl>
      <w:tblPr>
        <w:tblW w:w="9639" w:type="dxa"/>
        <w:tblInd w:w="108" w:type="dxa"/>
        <w:tblLayout w:type="fixed"/>
        <w:tblLook w:val="04A0" w:firstRow="1" w:lastRow="0" w:firstColumn="1" w:lastColumn="0" w:noHBand="0" w:noVBand="1"/>
      </w:tblPr>
      <w:tblGrid>
        <w:gridCol w:w="851"/>
        <w:gridCol w:w="1134"/>
        <w:gridCol w:w="850"/>
        <w:gridCol w:w="993"/>
        <w:gridCol w:w="992"/>
        <w:gridCol w:w="850"/>
        <w:gridCol w:w="851"/>
        <w:gridCol w:w="850"/>
        <w:gridCol w:w="993"/>
        <w:gridCol w:w="1275"/>
      </w:tblGrid>
      <w:tr w:rsidR="00D768BC" w:rsidRPr="00660013" w:rsidTr="00A520A0">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Mobility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hAnsi="Arial Narrow" w:cs="Arial"/>
                <w:b/>
                <w:color w:val="FF0000"/>
                <w:sz w:val="18"/>
                <w:szCs w:val="18"/>
              </w:rPr>
            </w:pPr>
            <w:r w:rsidRPr="00DD230C">
              <w:rPr>
                <w:rFonts w:ascii="Arial Narrow" w:hAnsi="Arial Narrow" w:cs="Arial"/>
                <w:b/>
                <w:sz w:val="18"/>
                <w:szCs w:val="18"/>
              </w:rPr>
              <w:t>Remarks</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proofErr w:type="spellStart"/>
            <w:r w:rsidRPr="00660013">
              <w:rPr>
                <w:rFonts w:ascii="Arial Narrow" w:hAnsi="Arial Narrow" w:cs="Arial"/>
                <w:b/>
              </w:rPr>
              <w:lastRenderedPageBreak/>
              <w:t>eMBB</w:t>
            </w:r>
            <w:proofErr w:type="spellEnd"/>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lastRenderedPageBreak/>
              <w:t xml:space="preserve">Very High data rate (e.g. peak rate 10 Gbps, up to 10 Gbps </w:t>
            </w:r>
            <w:r w:rsidRPr="00366F88">
              <w:rPr>
                <w:rFonts w:ascii="Arial Narrow" w:eastAsia="SimSun" w:hAnsi="Arial Narrow"/>
                <w:bCs/>
                <w:sz w:val="16"/>
                <w:szCs w:val="16"/>
                <w:lang w:eastAsia="zh-CN"/>
              </w:rPr>
              <w:lastRenderedPageBreak/>
              <w:t>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lastRenderedPageBreak/>
              <w:t xml:space="preserve">Very low latency, low latency for </w:t>
            </w:r>
            <w:r w:rsidRPr="00366F88">
              <w:rPr>
                <w:rFonts w:ascii="Arial Narrow" w:eastAsia="SimSun" w:hAnsi="Arial Narrow" w:cs="Arial"/>
                <w:bCs/>
                <w:sz w:val="16"/>
                <w:szCs w:val="16"/>
                <w:lang w:eastAsia="zh-CN"/>
              </w:rPr>
              <w:lastRenderedPageBreak/>
              <w:t xml:space="preserve">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w:t>
            </w:r>
            <w:proofErr w:type="spellStart"/>
            <w:r w:rsidRPr="00366F88">
              <w:rPr>
                <w:rFonts w:ascii="Arial Narrow" w:eastAsia="SimSun" w:hAnsi="Arial Narrow" w:cs="Arial"/>
                <w:bCs/>
                <w:sz w:val="16"/>
                <w:szCs w:val="16"/>
                <w:lang w:eastAsia="zh-CN"/>
              </w:rPr>
              <w:t>e.g</w:t>
            </w:r>
            <w:proofErr w:type="spellEnd"/>
          </w:p>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lastRenderedPageBreak/>
              <w:t>Tbps/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lastRenderedPageBreak/>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w:t>
            </w:r>
            <w:r w:rsidRPr="00912F90">
              <w:rPr>
                <w:rFonts w:ascii="Arial Narrow" w:eastAsia="SimSun" w:hAnsi="Arial Narrow"/>
                <w:sz w:val="16"/>
                <w:szCs w:val="16"/>
                <w:lang w:eastAsia="zh-CN"/>
              </w:rPr>
              <w:lastRenderedPageBreak/>
              <w:t>/km2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715ED7" w:rsidP="003B1CC5">
            <w:pPr>
              <w:rPr>
                <w:rFonts w:ascii="Arial Narrow" w:hAnsi="Arial Narrow" w:cs="Arial"/>
                <w:sz w:val="16"/>
                <w:szCs w:val="16"/>
              </w:rPr>
            </w:pPr>
            <w:r>
              <w:rPr>
                <w:rFonts w:ascii="Arial Narrow" w:hAnsi="Arial Narrow" w:cs="Arial"/>
                <w:sz w:val="16"/>
                <w:szCs w:val="16"/>
              </w:rPr>
              <w:lastRenderedPageBreak/>
              <w:t>0km/h to 500km/h ([1000km/</w:t>
            </w:r>
            <w:r>
              <w:rPr>
                <w:rFonts w:ascii="Arial Narrow" w:hAnsi="Arial Narrow" w:cs="Arial"/>
                <w:sz w:val="16"/>
                <w:szCs w:val="16"/>
              </w:rPr>
              <w:lastRenderedPageBreak/>
              <w:t>h])</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lastRenderedPageBreak/>
              <w:t>No Reliability needed, no accuracy need</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3B1CC5">
            <w:pPr>
              <w:rPr>
                <w:rFonts w:ascii="Arial Narrow" w:hAnsi="Arial Narrow" w:cs="Arial"/>
                <w:b/>
              </w:rPr>
            </w:pPr>
            <w:r>
              <w:rPr>
                <w:rFonts w:ascii="Arial Narrow" w:hAnsi="Arial Narrow" w:cs="Arial"/>
                <w:b/>
              </w:rPr>
              <w:lastRenderedPageBreak/>
              <w:t>Group</w:t>
            </w:r>
          </w:p>
          <w:p w:rsidR="00D768BC" w:rsidRPr="00660013" w:rsidRDefault="00D768BC" w:rsidP="003B1CC5">
            <w:pPr>
              <w:rPr>
                <w:rFonts w:ascii="Arial Narrow" w:hAnsi="Arial Narrow" w:cs="Arial"/>
                <w:b/>
              </w:rPr>
            </w:pPr>
            <w:proofErr w:type="spellStart"/>
            <w:r w:rsidRPr="00660013">
              <w:rPr>
                <w:rFonts w:ascii="Arial Narrow" w:hAnsi="Arial Narrow" w:cs="Arial"/>
                <w:b/>
              </w:rPr>
              <w:t>Cri</w:t>
            </w:r>
            <w:r>
              <w:rPr>
                <w:rFonts w:ascii="Arial Narrow" w:hAnsi="Arial Narrow" w:cs="Arial"/>
                <w:b/>
              </w:rPr>
              <w:t>C</w:t>
            </w:r>
            <w:proofErr w:type="spell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Realtime</w:t>
            </w:r>
            <w:proofErr w:type="spellEnd"/>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Round trip latency less than [150 ms], 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w:t>
            </w:r>
            <w:r w:rsidR="00D87D43">
              <w:rPr>
                <w:rFonts w:ascii="Arial Narrow" w:eastAsia="SimSun" w:hAnsi="Arial Narrow"/>
                <w:sz w:val="16"/>
                <w:szCs w:val="16"/>
                <w:lang w:eastAsia="zh-CN"/>
              </w:rPr>
              <w:t>liability</w:t>
            </w:r>
            <w:r w:rsidRPr="00366F88">
              <w:rPr>
                <w:rFonts w:ascii="Arial Narrow" w:eastAsia="SimSun" w:hAnsi="Arial Narrow"/>
                <w:sz w:val="16"/>
                <w:szCs w:val="16"/>
                <w:lang w:eastAsia="zh-CN"/>
              </w:rPr>
              <w:t xml:space="preserve"> with Priority, Precedence, </w:t>
            </w:r>
            <w:proofErr w:type="spellStart"/>
            <w:r w:rsidRPr="00366F88">
              <w:rPr>
                <w:rFonts w:ascii="Arial Narrow" w:eastAsia="SimSun" w:hAnsi="Arial Narrow"/>
                <w:sz w:val="16"/>
                <w:szCs w:val="16"/>
                <w:lang w:eastAsia="zh-CN"/>
              </w:rPr>
              <w:t>Preemption</w:t>
            </w:r>
            <w:proofErr w:type="spellEnd"/>
            <w:r w:rsidRPr="00366F88">
              <w:rPr>
                <w:rFonts w:ascii="Arial Narrow" w:eastAsia="SimSun" w:hAnsi="Arial Narrow"/>
                <w:sz w:val="16"/>
                <w:szCs w:val="16"/>
                <w:lang w:eastAsia="zh-CN"/>
              </w:rPr>
              <w:t xml:space="preserve"> (PPP)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3B1CC5">
            <w:pPr>
              <w:rPr>
                <w:rFonts w:ascii="Arial Narrow" w:eastAsiaTheme="minorEastAsia" w:hAnsi="Arial Narrow" w:cs="Arial"/>
                <w:b/>
                <w:lang w:eastAsia="zh-CN"/>
              </w:rPr>
            </w:pPr>
            <w:r>
              <w:rPr>
                <w:rFonts w:ascii="Arial Narrow" w:hAnsi="Arial Narrow" w:cs="Arial"/>
                <w:b/>
              </w:rPr>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 xml:space="preserve">(e.g. the number of vehicles can exceed 10000 in scenarios </w:t>
            </w:r>
            <w:r w:rsidRPr="00D14D56">
              <w:rPr>
                <w:rFonts w:ascii="Arial Narrow" w:eastAsia="SimSun" w:hAnsi="Arial Narrow"/>
                <w:sz w:val="16"/>
                <w:szCs w:val="16"/>
                <w:lang w:eastAsia="zh-CN"/>
              </w:rPr>
              <w:lastRenderedPageBreak/>
              <w:t>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lastRenderedPageBreak/>
              <w:t xml:space="preserve">High </w:t>
            </w:r>
            <w:proofErr w:type="gramStart"/>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proofErr w:type="gramEnd"/>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 xml:space="preserve">absolute speed more than 200 km/h while relative </w:t>
            </w:r>
            <w:r w:rsidRPr="00912F90">
              <w:rPr>
                <w:rFonts w:ascii="Arial Narrow" w:eastAsia="SimSun" w:hAnsi="Arial Narrow"/>
                <w:sz w:val="16"/>
                <w:szCs w:val="16"/>
                <w:lang w:eastAsia="zh-CN"/>
              </w:rPr>
              <w:lastRenderedPageBreak/>
              <w:t>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lastRenderedPageBreak/>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w:t>
            </w:r>
            <w:proofErr w:type="spellStart"/>
            <w:r w:rsidRPr="00D14D56">
              <w:rPr>
                <w:rFonts w:ascii="Arial Narrow" w:eastAsia="SimSun" w:hAnsi="Arial Narrow" w:cs="Arial"/>
                <w:bCs/>
                <w:sz w:val="16"/>
                <w:szCs w:val="16"/>
                <w:lang w:eastAsia="zh-CN"/>
              </w:rPr>
              <w:t>eMBB</w:t>
            </w:r>
            <w:proofErr w:type="spellEnd"/>
            <w:r w:rsidRPr="00D14D56">
              <w:rPr>
                <w:rFonts w:ascii="Arial Narrow" w:eastAsia="SimSun" w:hAnsi="Arial Narrow" w:cs="Arial"/>
                <w:bCs/>
                <w:sz w:val="16"/>
                <w:szCs w:val="16"/>
                <w:lang w:eastAsia="zh-CN"/>
              </w:rPr>
              <w:t xml:space="preserve">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A3281C"/>
    <w:p w:rsidR="00A520A0" w:rsidRPr="008C3B86" w:rsidRDefault="00A520A0">
      <w:pPr>
        <w:pStyle w:val="Heading1"/>
      </w:pPr>
      <w:bookmarkStart w:id="4788" w:name="_Toc442345433"/>
      <w:bookmarkStart w:id="4789" w:name="_Toc442345813"/>
      <w:bookmarkStart w:id="4790" w:name="_Toc442346194"/>
      <w:bookmarkStart w:id="4791" w:name="_Toc442797662"/>
      <w:bookmarkStart w:id="4792" w:name="_Toc442800165"/>
      <w:bookmarkStart w:id="4793" w:name="_Toc442867227"/>
      <w:bookmarkStart w:id="4794" w:name="_Toc442868117"/>
      <w:bookmarkStart w:id="4795" w:name="_Toc442954054"/>
      <w:bookmarkStart w:id="4796" w:name="_Toc443316740"/>
      <w:bookmarkStart w:id="4797" w:name="_Toc408371060"/>
      <w:bookmarkStart w:id="4798" w:name="_Toc434174966"/>
      <w:bookmarkStart w:id="4799" w:name="_Toc436299581"/>
      <w:bookmarkStart w:id="4800" w:name="_Toc436300626"/>
      <w:r w:rsidRPr="008C3B86">
        <w:t>7</w:t>
      </w:r>
      <w:r w:rsidRPr="008C3B86">
        <w:tab/>
        <w:t>Conclusion and Recommendations</w:t>
      </w:r>
      <w:bookmarkEnd w:id="4788"/>
      <w:bookmarkEnd w:id="4789"/>
      <w:bookmarkEnd w:id="4790"/>
      <w:bookmarkEnd w:id="4791"/>
      <w:bookmarkEnd w:id="4792"/>
      <w:bookmarkEnd w:id="4793"/>
      <w:bookmarkEnd w:id="4794"/>
      <w:bookmarkEnd w:id="4795"/>
      <w:bookmarkEnd w:id="4796"/>
    </w:p>
    <w:p w:rsidR="00A520A0" w:rsidRPr="00A520A0" w:rsidRDefault="00A520A0" w:rsidP="00DD230C">
      <w:pPr>
        <w:rPr>
          <w:rFonts w:eastAsia="MS Mincho"/>
          <w:lang w:eastAsia="ja-JP"/>
        </w:rPr>
      </w:pPr>
      <w:r w:rsidRPr="00A520A0">
        <w:rPr>
          <w:rFonts w:eastAsia="MS Mincho"/>
          <w:lang w:eastAsia="ja-JP"/>
        </w:rPr>
        <w:t>This TR contains more than 70 use cases which have been grouped into 5 categories. Conclusion and recommendations on four of these categories can be found in TR 22.861 [</w:t>
      </w:r>
      <w:r w:rsidR="006A77E2">
        <w:rPr>
          <w:rFonts w:eastAsia="MS Mincho"/>
          <w:lang w:eastAsia="ja-JP"/>
        </w:rPr>
        <w:t>30</w:t>
      </w:r>
      <w:r w:rsidRPr="00A520A0">
        <w:rPr>
          <w:rFonts w:eastAsia="MS Mincho"/>
          <w:lang w:eastAsia="ja-JP"/>
        </w:rPr>
        <w:t>], TR 22.862 [</w:t>
      </w:r>
      <w:r w:rsidR="006A77E2">
        <w:rPr>
          <w:rFonts w:eastAsia="MS Mincho"/>
          <w:lang w:eastAsia="ja-JP"/>
        </w:rPr>
        <w:t>31</w:t>
      </w:r>
      <w:r w:rsidRPr="00A520A0">
        <w:rPr>
          <w:rFonts w:eastAsia="MS Mincho"/>
          <w:lang w:eastAsia="ja-JP"/>
        </w:rPr>
        <w:t>], TR 22.863 [</w:t>
      </w:r>
      <w:r w:rsidR="006A77E2">
        <w:rPr>
          <w:rFonts w:eastAsia="MS Mincho"/>
          <w:lang w:eastAsia="ja-JP"/>
        </w:rPr>
        <w:t>32</w:t>
      </w:r>
      <w:r w:rsidRPr="00A520A0">
        <w:rPr>
          <w:rFonts w:eastAsia="MS Mincho"/>
          <w:lang w:eastAsia="ja-JP"/>
        </w:rPr>
        <w:t>], and TR 22.864 [</w:t>
      </w:r>
      <w:r w:rsidR="006A77E2">
        <w:rPr>
          <w:rFonts w:eastAsia="MS Mincho"/>
          <w:lang w:eastAsia="ja-JP"/>
        </w:rPr>
        <w:t>33</w:t>
      </w:r>
      <w:r w:rsidRPr="00A520A0">
        <w:rPr>
          <w:rFonts w:eastAsia="MS Mincho"/>
          <w:lang w:eastAsia="ja-JP"/>
        </w:rPr>
        <w:t>].</w:t>
      </w:r>
    </w:p>
    <w:p w:rsidR="00A520A0" w:rsidRPr="00A520A0" w:rsidRDefault="00A520A0" w:rsidP="00DD230C">
      <w:pPr>
        <w:pStyle w:val="NO"/>
      </w:pPr>
      <w:r w:rsidRPr="00A520A0">
        <w:t xml:space="preserve">NOTE: </w:t>
      </w:r>
      <w:r w:rsidR="00F62B1D">
        <w:tab/>
      </w:r>
      <w:r w:rsidRPr="00A520A0">
        <w:t xml:space="preserve">The use cases related to eV2X have not been included in the listed TRs. The documentation of conclusion and recommendations related to them is </w:t>
      </w:r>
      <w:r>
        <w:t>for further study</w:t>
      </w:r>
      <w:r w:rsidRPr="00A520A0">
        <w:t>.</w:t>
      </w:r>
    </w:p>
    <w:bookmarkEnd w:id="4797"/>
    <w:bookmarkEnd w:id="4798"/>
    <w:bookmarkEnd w:id="4799"/>
    <w:bookmarkEnd w:id="4800"/>
    <w:p w:rsidR="00702DE6" w:rsidRDefault="00702DE6" w:rsidP="00C7256A">
      <w:r>
        <w:br w:type="page"/>
      </w:r>
    </w:p>
    <w:p w:rsidR="00A85DA7" w:rsidRPr="00FD2E33" w:rsidRDefault="00E8629F" w:rsidP="00FD2E33">
      <w:pPr>
        <w:pStyle w:val="Heading8"/>
      </w:pPr>
      <w:bookmarkStart w:id="4801" w:name="_Toc434174967"/>
      <w:bookmarkStart w:id="4802" w:name="_Toc436299582"/>
      <w:bookmarkStart w:id="4803" w:name="_Toc436300627"/>
      <w:bookmarkStart w:id="4804" w:name="_Toc442341242"/>
      <w:bookmarkStart w:id="4805" w:name="_Toc442345434"/>
      <w:bookmarkStart w:id="4806" w:name="_Toc442345814"/>
      <w:bookmarkStart w:id="4807" w:name="_Toc442346195"/>
      <w:bookmarkStart w:id="4808" w:name="_Toc442797663"/>
      <w:bookmarkStart w:id="4809" w:name="_Toc442800166"/>
      <w:bookmarkStart w:id="4810" w:name="_Toc442867228"/>
      <w:bookmarkStart w:id="4811" w:name="_Toc442868118"/>
      <w:bookmarkStart w:id="4812" w:name="_Toc442954055"/>
      <w:bookmarkStart w:id="4813" w:name="_Toc443316741"/>
      <w:bookmarkStart w:id="4814" w:name="_Toc408371064"/>
      <w:r w:rsidRPr="007716B0">
        <w:lastRenderedPageBreak/>
        <w:t>Annex A</w:t>
      </w:r>
      <w:r w:rsidR="00CC4459" w:rsidRPr="00693FB8">
        <w:t xml:space="preserve"> </w:t>
      </w:r>
      <w:r w:rsidR="00CC4459" w:rsidRPr="0064770E">
        <w:t>(informative)</w:t>
      </w:r>
      <w:proofErr w:type="gramStart"/>
      <w:r w:rsidRPr="0064770E">
        <w:t>:</w:t>
      </w:r>
      <w:proofErr w:type="gramEnd"/>
      <w:r w:rsidR="00CC4459">
        <w:br/>
      </w:r>
      <w:r w:rsidR="00A85DA7" w:rsidRPr="00693FB8">
        <w:t>Time Delay analysis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rsidR="00A85DA7" w:rsidRPr="0064770E" w:rsidRDefault="00A85DA7" w:rsidP="00FD2E33">
      <w:pPr>
        <w:pStyle w:val="Heading2"/>
      </w:pPr>
      <w:bookmarkStart w:id="4815" w:name="_Toc434174968"/>
      <w:bookmarkStart w:id="4816" w:name="_Toc436299583"/>
      <w:bookmarkStart w:id="4817" w:name="_Toc436300628"/>
      <w:bookmarkStart w:id="4818" w:name="_Toc442341243"/>
      <w:bookmarkStart w:id="4819" w:name="_Toc442345435"/>
      <w:bookmarkStart w:id="4820" w:name="_Toc442345815"/>
      <w:bookmarkStart w:id="4821" w:name="_Toc442346196"/>
      <w:bookmarkStart w:id="4822" w:name="_Toc442797664"/>
      <w:bookmarkStart w:id="4823" w:name="_Toc442800167"/>
      <w:bookmarkStart w:id="4824" w:name="_Toc442867229"/>
      <w:bookmarkStart w:id="4825" w:name="_Toc442868119"/>
      <w:bookmarkStart w:id="4826" w:name="_Toc442954056"/>
      <w:bookmarkStart w:id="4827" w:name="_Toc443316742"/>
      <w:r w:rsidRPr="007716B0">
        <w:t>A.1</w:t>
      </w:r>
      <w:r w:rsidR="00CC4459" w:rsidRPr="00693FB8">
        <w:tab/>
      </w:r>
      <w:r w:rsidR="004E1876" w:rsidRPr="0064770E">
        <w:tab/>
      </w:r>
      <w:r w:rsidRPr="0064770E">
        <w:t>Time Delay Scenarios</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r w:rsidRPr="0064770E">
        <w:t xml:space="preserve"> </w:t>
      </w:r>
    </w:p>
    <w:p w:rsidR="00A85DA7" w:rsidRPr="0095398B" w:rsidRDefault="00A85DA7" w:rsidP="00E63306">
      <w:pPr>
        <w:rPr>
          <w:lang w:eastAsia="zh-CN"/>
        </w:rPr>
      </w:pPr>
      <w:r w:rsidRPr="0095398B">
        <w:rPr>
          <w:lang w:eastAsia="zh-CN"/>
        </w:rPr>
        <w:t xml:space="preserve">There are several cases for the E2E delay definition in the local communication scenario (e.g. with ultra-low latency requirement) as shown in </w:t>
      </w:r>
      <w:r w:rsidR="007B3E7A">
        <w:rPr>
          <w:lang w:eastAsia="zh-CN"/>
        </w:rPr>
        <w:t>f</w:t>
      </w:r>
      <w:r w:rsidR="007B3E7A" w:rsidRPr="0095398B">
        <w:rPr>
          <w:lang w:eastAsia="zh-CN"/>
        </w:rPr>
        <w:t xml:space="preserve">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C37229" w:rsidP="00E63306">
      <w:pPr>
        <w:pStyle w:val="B1"/>
        <w:rPr>
          <w:lang w:eastAsia="zh-CN"/>
        </w:rPr>
      </w:pPr>
      <w:r>
        <w:rPr>
          <w:lang w:eastAsia="zh-CN"/>
        </w:rPr>
        <w:t>a)</w:t>
      </w:r>
      <w:r>
        <w:rPr>
          <w:lang w:eastAsia="zh-CN"/>
        </w:rPr>
        <w:tab/>
      </w:r>
      <w:proofErr w:type="gramStart"/>
      <w:r w:rsidR="00A85DA7" w:rsidRPr="0095398B">
        <w:rPr>
          <w:lang w:eastAsia="zh-CN"/>
        </w:rPr>
        <w:t>via</w:t>
      </w:r>
      <w:proofErr w:type="gramEnd"/>
      <w:r w:rsidR="00A85DA7" w:rsidRPr="0095398B">
        <w:rPr>
          <w:lang w:eastAsia="zh-CN"/>
        </w:rPr>
        <w:t xml:space="preserve"> 1, 8  (in red):  RTT (round-trip-time) for </w:t>
      </w:r>
      <w:proofErr w:type="spellStart"/>
      <w:r w:rsidR="00A85DA7" w:rsidRPr="0095398B">
        <w:rPr>
          <w:lang w:eastAsia="zh-CN"/>
        </w:rPr>
        <w:t>Uu</w:t>
      </w:r>
      <w:proofErr w:type="spellEnd"/>
      <w:r w:rsidR="00A85DA7" w:rsidRPr="0095398B">
        <w:rPr>
          <w:lang w:eastAsia="zh-CN"/>
        </w:rPr>
        <w:t xml:space="preserve"> interface</w:t>
      </w:r>
    </w:p>
    <w:p w:rsidR="00A85DA7" w:rsidRPr="0095398B" w:rsidRDefault="00C37229" w:rsidP="00E63306">
      <w:pPr>
        <w:pStyle w:val="B1"/>
        <w:rPr>
          <w:lang w:eastAsia="zh-CN"/>
        </w:rPr>
      </w:pPr>
      <w:r>
        <w:rPr>
          <w:lang w:eastAsia="zh-CN"/>
        </w:rPr>
        <w:t>b)</w:t>
      </w:r>
      <w:r>
        <w:rPr>
          <w:lang w:eastAsia="zh-CN"/>
        </w:rPr>
        <w:tab/>
      </w:r>
      <w:proofErr w:type="gramStart"/>
      <w:r w:rsidR="00A85DA7" w:rsidRPr="0095398B">
        <w:rPr>
          <w:lang w:eastAsia="zh-CN"/>
        </w:rPr>
        <w:t>via</w:t>
      </w:r>
      <w:proofErr w:type="gramEnd"/>
      <w:r w:rsidR="00A85DA7" w:rsidRPr="0095398B">
        <w:rPr>
          <w:lang w:eastAsia="zh-CN"/>
        </w:rPr>
        <w:t xml:space="preserve"> 1,</w:t>
      </w:r>
      <w:r w:rsidR="00A85DA7" w:rsidRPr="0095398B" w:rsidDel="00287CF9">
        <w:rPr>
          <w:lang w:eastAsia="zh-CN"/>
        </w:rPr>
        <w:t xml:space="preserve"> </w:t>
      </w:r>
      <w:r w:rsidR="00A85DA7" w:rsidRPr="0095398B">
        <w:rPr>
          <w:lang w:eastAsia="zh-CN"/>
        </w:rPr>
        <w:t xml:space="preserve">6,7,8 (in blue):  E2E communication. Normally it doubles the time delay in case a). </w:t>
      </w:r>
    </w:p>
    <w:p w:rsidR="00A85DA7" w:rsidRPr="0095398B" w:rsidRDefault="00C37229" w:rsidP="00E63306">
      <w:pPr>
        <w:pStyle w:val="B1"/>
        <w:rPr>
          <w:lang w:eastAsia="zh-CN"/>
        </w:rPr>
      </w:pPr>
      <w:r>
        <w:rPr>
          <w:lang w:eastAsia="zh-CN"/>
        </w:rPr>
        <w:t>c)</w:t>
      </w:r>
      <w:r>
        <w:rPr>
          <w:lang w:eastAsia="zh-CN"/>
        </w:rPr>
        <w:tab/>
      </w:r>
      <w:proofErr w:type="gramStart"/>
      <w:r w:rsidR="00A85DA7" w:rsidRPr="0095398B">
        <w:rPr>
          <w:lang w:eastAsia="zh-CN"/>
        </w:rPr>
        <w:t>via</w:t>
      </w:r>
      <w:proofErr w:type="gramEnd"/>
      <w:r w:rsidR="00A85DA7" w:rsidRPr="0095398B">
        <w:rPr>
          <w:lang w:eastAsia="zh-CN"/>
        </w:rPr>
        <w:t xml:space="preserve"> 1,2, 3, 4,5,8 (in yellow): from UE to the APP Server </w:t>
      </w:r>
    </w:p>
    <w:p w:rsidR="00A85DA7" w:rsidRPr="0095398B" w:rsidRDefault="00A85DA7" w:rsidP="00E63306">
      <w:pPr>
        <w:rPr>
          <w:lang w:eastAsia="zh-CN"/>
        </w:rPr>
      </w:pPr>
    </w:p>
    <w:p w:rsidR="00A85DA7" w:rsidRPr="00414670" w:rsidRDefault="00351340" w:rsidP="00E63306">
      <w:pPr>
        <w:pStyle w:val="TH"/>
        <w:rPr>
          <w:lang w:eastAsia="zh-CN"/>
        </w:rPr>
      </w:pPr>
      <w:r w:rsidRPr="00351340">
        <w:rPr>
          <w:lang w:eastAsia="zh-CN"/>
        </w:rPr>
        <w:t xml:space="preserve"> </w:t>
      </w:r>
      <w:r w:rsidRPr="00351340">
        <w:rPr>
          <w:noProof/>
          <w:lang w:eastAsia="en-GB"/>
        </w:rPr>
        <w:drawing>
          <wp:inline distT="0" distB="0" distL="0" distR="0" wp14:anchorId="089CAB51" wp14:editId="7D64F8E5">
            <wp:extent cx="4198924" cy="2933396"/>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26781"/>
                    <a:stretch/>
                  </pic:blipFill>
                  <pic:spPr bwMode="auto">
                    <a:xfrm>
                      <a:off x="0" y="0"/>
                      <a:ext cx="4199359" cy="2933700"/>
                    </a:xfrm>
                    <a:prstGeom prst="rect">
                      <a:avLst/>
                    </a:prstGeom>
                    <a:noFill/>
                    <a:ln>
                      <a:noFill/>
                    </a:ln>
                    <a:extLst>
                      <a:ext uri="{53640926-AAD7-44D8-BBD7-CCE9431645EC}">
                        <a14:shadowObscured xmlns:a14="http://schemas.microsoft.com/office/drawing/2010/main"/>
                      </a:ext>
                    </a:extLst>
                  </pic:spPr>
                </pic:pic>
              </a:graphicData>
            </a:graphic>
          </wp:inline>
        </w:drawing>
      </w:r>
    </w:p>
    <w:p w:rsidR="00A85DA7" w:rsidRPr="00843473" w:rsidRDefault="00A85DA7" w:rsidP="00E63306">
      <w:pPr>
        <w:pStyle w:val="TF"/>
      </w:pPr>
      <w:r w:rsidRPr="00414670">
        <w:t>Figure</w:t>
      </w:r>
      <w:r w:rsidRPr="00030727">
        <w:t xml:space="preserve"> </w:t>
      </w:r>
      <w:r w:rsidRPr="00F222DE">
        <w:t>A.</w:t>
      </w:r>
      <w:r w:rsidRPr="00E36D5B">
        <w:t>1.</w:t>
      </w:r>
      <w:r w:rsidR="0090614C">
        <w:t>1</w:t>
      </w:r>
      <w:r w:rsidR="00FA7F13">
        <w:t>:</w:t>
      </w:r>
      <w:r w:rsidR="00FA7F13" w:rsidRPr="00E36D5B">
        <w:t xml:space="preserve"> </w:t>
      </w:r>
      <w:r w:rsidRPr="00E36D5B">
        <w:t>Time delay definition for Local scenario</w:t>
      </w:r>
    </w:p>
    <w:p w:rsidR="00A85DA7" w:rsidRPr="009E0B4C" w:rsidRDefault="00A85DA7" w:rsidP="00E63306">
      <w:pPr>
        <w:rPr>
          <w:lang w:eastAsia="zh-CN"/>
        </w:rPr>
      </w:pPr>
      <w:r w:rsidRPr="009E0B4C">
        <w:rPr>
          <w:lang w:eastAsia="zh-CN"/>
        </w:rPr>
        <w:t xml:space="preserve">There are several cases for the E2E delay definition in the remote scenario (e.g. with low latency requirement) as shown in </w:t>
      </w:r>
      <w:r w:rsidR="007B3E7A">
        <w:rPr>
          <w:lang w:eastAsia="zh-CN"/>
        </w:rPr>
        <w:t>f</w:t>
      </w:r>
      <w:r w:rsidR="007B3E7A" w:rsidRPr="009E0B4C">
        <w:rPr>
          <w:lang w:eastAsia="zh-CN"/>
        </w:rPr>
        <w:t xml:space="preserve">igure </w:t>
      </w:r>
      <w:r w:rsidR="0090614C">
        <w:rPr>
          <w:lang w:eastAsia="zh-CN"/>
        </w:rPr>
        <w:t>A.1.</w:t>
      </w:r>
      <w:r w:rsidRPr="009E0B4C">
        <w:rPr>
          <w:lang w:eastAsia="zh-CN"/>
        </w:rPr>
        <w:t>2 below:</w:t>
      </w:r>
    </w:p>
    <w:p w:rsidR="00A85DA7" w:rsidRPr="008E0B30" w:rsidRDefault="00C37229" w:rsidP="00E63306">
      <w:pPr>
        <w:pStyle w:val="B1"/>
        <w:rPr>
          <w:lang w:eastAsia="zh-CN"/>
        </w:rPr>
      </w:pPr>
      <w:r>
        <w:rPr>
          <w:lang w:eastAsia="zh-CN"/>
        </w:rPr>
        <w:t>d)</w:t>
      </w:r>
      <w:r>
        <w:rPr>
          <w:lang w:eastAsia="zh-CN"/>
        </w:rPr>
        <w:tab/>
      </w:r>
      <w:r w:rsidR="00A85DA7" w:rsidRPr="008E0B30">
        <w:rPr>
          <w:lang w:eastAsia="zh-CN"/>
        </w:rPr>
        <w:t>via 1,2,5,8,9,10,11,12,13,14 (in blue):  E2E communication via different EPCs in remote cities.</w:t>
      </w:r>
    </w:p>
    <w:p w:rsidR="00A85DA7" w:rsidRPr="008B67E3" w:rsidRDefault="00C37229" w:rsidP="00E63306">
      <w:pPr>
        <w:pStyle w:val="B1"/>
        <w:rPr>
          <w:lang w:eastAsia="zh-CN"/>
        </w:rPr>
      </w:pPr>
      <w:r>
        <w:rPr>
          <w:lang w:eastAsia="zh-CN"/>
        </w:rPr>
        <w:t>e)</w:t>
      </w:r>
      <w:r>
        <w:rPr>
          <w:lang w:eastAsia="zh-CN"/>
        </w:rPr>
        <w:tab/>
      </w:r>
      <w:proofErr w:type="gramStart"/>
      <w:r w:rsidR="00A85DA7" w:rsidRPr="008B67E3">
        <w:rPr>
          <w:lang w:eastAsia="zh-CN"/>
        </w:rPr>
        <w:t>via</w:t>
      </w:r>
      <w:proofErr w:type="gramEnd"/>
      <w:r w:rsidR="00A85DA7" w:rsidRPr="008B67E3">
        <w:rPr>
          <w:lang w:eastAsia="zh-CN"/>
        </w:rPr>
        <w:t xml:space="preserve"> 1,2, 3’, 4’,13,14 (in yellow): from UE to APP Server (Client-Server). In this case but the APP Server is far away from EPC1.</w:t>
      </w:r>
    </w:p>
    <w:p w:rsidR="00A85DA7" w:rsidRPr="008B67E3" w:rsidRDefault="00A85DA7" w:rsidP="00E63306">
      <w:pPr>
        <w:rPr>
          <w:lang w:eastAsia="zh-CN"/>
        </w:rPr>
      </w:pPr>
    </w:p>
    <w:p w:rsidR="00A85DA7" w:rsidRPr="00414670" w:rsidRDefault="00351340" w:rsidP="00E63306">
      <w:pPr>
        <w:pStyle w:val="TH"/>
        <w:rPr>
          <w:lang w:eastAsia="zh-CN"/>
        </w:rPr>
      </w:pPr>
      <w:r w:rsidRPr="00351340">
        <w:rPr>
          <w:lang w:eastAsia="zh-CN"/>
        </w:rPr>
        <w:lastRenderedPageBreak/>
        <w:t xml:space="preserve"> </w:t>
      </w:r>
      <w:r w:rsidRPr="00351340">
        <w:rPr>
          <w:noProof/>
          <w:lang w:eastAsia="en-GB"/>
        </w:rPr>
        <w:drawing>
          <wp:inline distT="0" distB="0" distL="0" distR="0" wp14:anchorId="25AD6B6B" wp14:editId="08FEB5E0">
            <wp:extent cx="5230368" cy="3269499"/>
            <wp:effectExtent l="0" t="0" r="889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8801"/>
                    <a:stretch/>
                  </pic:blipFill>
                  <pic:spPr bwMode="auto">
                    <a:xfrm>
                      <a:off x="0" y="0"/>
                      <a:ext cx="5230554" cy="3269615"/>
                    </a:xfrm>
                    <a:prstGeom prst="rect">
                      <a:avLst/>
                    </a:prstGeom>
                    <a:noFill/>
                    <a:ln>
                      <a:noFill/>
                    </a:ln>
                    <a:extLst>
                      <a:ext uri="{53640926-AAD7-44D8-BBD7-CCE9431645EC}">
                        <a14:shadowObscured xmlns:a14="http://schemas.microsoft.com/office/drawing/2010/main"/>
                      </a:ext>
                    </a:extLst>
                  </pic:spPr>
                </pic:pic>
              </a:graphicData>
            </a:graphic>
          </wp:inline>
        </w:drawing>
      </w:r>
    </w:p>
    <w:p w:rsidR="00215929" w:rsidRDefault="00215929" w:rsidP="00E63306">
      <w:pPr>
        <w:pStyle w:val="TF"/>
      </w:pPr>
      <w:r w:rsidRPr="00030727">
        <w:t>Figure</w:t>
      </w:r>
      <w:r w:rsidRPr="00F222DE">
        <w:t xml:space="preserve"> </w:t>
      </w:r>
      <w:r w:rsidRPr="00E36D5B">
        <w:t>A.</w:t>
      </w:r>
      <w:r>
        <w:t>1.</w:t>
      </w:r>
      <w:r w:rsidRPr="00843473">
        <w:t>2</w:t>
      </w:r>
      <w:r>
        <w:t>:</w:t>
      </w:r>
      <w:r w:rsidRPr="00843473">
        <w:t xml:space="preserve"> Time delay definition for Remote scenario</w:t>
      </w:r>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C3B86" w:rsidRDefault="00A85DA7" w:rsidP="00E63306">
      <w:pPr>
        <w:pStyle w:val="Heading2"/>
      </w:pPr>
      <w:bookmarkStart w:id="4828" w:name="_Toc434174969"/>
      <w:bookmarkStart w:id="4829" w:name="_Toc436299584"/>
      <w:bookmarkStart w:id="4830" w:name="_Toc436300629"/>
      <w:bookmarkStart w:id="4831" w:name="_Toc442341244"/>
      <w:bookmarkStart w:id="4832" w:name="_Toc442345436"/>
      <w:bookmarkStart w:id="4833" w:name="_Toc442345816"/>
      <w:bookmarkStart w:id="4834" w:name="_Toc442346197"/>
      <w:bookmarkStart w:id="4835" w:name="_Toc442797665"/>
      <w:bookmarkStart w:id="4836" w:name="_Toc442800168"/>
      <w:bookmarkStart w:id="4837" w:name="_Toc442867230"/>
      <w:bookmarkStart w:id="4838" w:name="_Toc442868120"/>
      <w:bookmarkStart w:id="4839" w:name="_Toc442954057"/>
      <w:bookmarkStart w:id="4840" w:name="_Toc443316743"/>
      <w:r w:rsidRPr="00A3281C">
        <w:t>A.2</w:t>
      </w:r>
      <w:r w:rsidR="004E1876" w:rsidRPr="008C3B86">
        <w:tab/>
      </w:r>
      <w:r w:rsidRPr="008C3B86">
        <w:t>Physical limit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 xml:space="preserve">as shown in </w:t>
      </w:r>
      <w:r w:rsidR="007B3E7A">
        <w:rPr>
          <w:lang w:eastAsia="zh-CN"/>
        </w:rPr>
        <w:t>f</w:t>
      </w:r>
      <w:r w:rsidR="007B3E7A" w:rsidRPr="00F222DE">
        <w:rPr>
          <w:lang w:eastAsia="zh-CN"/>
        </w:rPr>
        <w:t>igure</w:t>
      </w:r>
      <w:r w:rsidR="007B3E7A" w:rsidRPr="00E36D5B">
        <w:rPr>
          <w:lang w:eastAsia="zh-CN"/>
        </w:rPr>
        <w:t xml:space="preserve"> </w:t>
      </w:r>
      <w:r w:rsidR="0090614C">
        <w:rPr>
          <w:lang w:eastAsia="zh-CN"/>
        </w:rPr>
        <w:t>A.1.</w:t>
      </w:r>
      <w:r w:rsidRPr="00E36D5B">
        <w:rPr>
          <w:lang w:eastAsia="zh-CN"/>
        </w:rPr>
        <w:t>3.</w:t>
      </w:r>
      <w:r w:rsidRPr="0095398B">
        <w:t xml:space="preserve"> Note that the propagation delay also </w:t>
      </w:r>
      <w:bookmarkStart w:id="4841" w:name="_GoBack"/>
      <w:bookmarkEnd w:id="4841"/>
      <w:r w:rsidRPr="0095398B">
        <w:t>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E63306">
      <w:pPr>
        <w:pStyle w:val="TH"/>
        <w:rPr>
          <w:lang w:eastAsia="zh-CN"/>
        </w:rPr>
      </w:pPr>
      <w:r w:rsidRPr="00414670">
        <w:rPr>
          <w:noProof/>
          <w:lang w:eastAsia="en-GB"/>
        </w:rPr>
        <w:lastRenderedPageBreak/>
        <w:drawing>
          <wp:inline distT="0" distB="0" distL="0" distR="0" wp14:anchorId="2E940939" wp14:editId="0032A80D">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A85DA7" w:rsidRPr="002F4248" w:rsidRDefault="00A85DA7" w:rsidP="00E63306">
      <w:pPr>
        <w:pStyle w:val="TF"/>
      </w:pPr>
      <w:r w:rsidRPr="00414670">
        <w:t>Fig</w:t>
      </w:r>
      <w:r w:rsidRPr="00030727">
        <w:t>u</w:t>
      </w:r>
      <w:r w:rsidRPr="00F222DE">
        <w:t xml:space="preserve">re </w:t>
      </w:r>
      <w:r w:rsidRPr="00E36D5B">
        <w:t>A.</w:t>
      </w:r>
      <w:r w:rsidR="0090614C">
        <w:t>1.</w:t>
      </w:r>
      <w:r w:rsidRPr="00843473">
        <w:t>3</w:t>
      </w:r>
      <w:r w:rsidR="00FA7F13">
        <w:t>:</w:t>
      </w:r>
      <w:r w:rsidR="00FA7F13" w:rsidRPr="002F4248">
        <w:t xml:space="preserve"> </w:t>
      </w:r>
      <w:r w:rsidR="0090614C">
        <w:t>L</w:t>
      </w:r>
      <w:r w:rsidRPr="002F4248">
        <w:t>atency per distance for free air propagation and fib</w:t>
      </w:r>
      <w:r w:rsidR="0090614C">
        <w:t>r</w:t>
      </w:r>
      <w:r w:rsidRPr="002F4248">
        <w:t>e</w:t>
      </w: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5"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8C3B86" w:rsidRDefault="00A85DA7" w:rsidP="00E63306">
      <w:pPr>
        <w:pStyle w:val="Heading2"/>
      </w:pPr>
      <w:bookmarkStart w:id="4842" w:name="_Toc434174970"/>
      <w:bookmarkStart w:id="4843" w:name="_Toc436299585"/>
      <w:bookmarkStart w:id="4844" w:name="_Toc436300630"/>
      <w:bookmarkStart w:id="4845" w:name="_Toc442341245"/>
      <w:bookmarkStart w:id="4846" w:name="_Toc442345437"/>
      <w:bookmarkStart w:id="4847" w:name="_Toc442345817"/>
      <w:bookmarkStart w:id="4848" w:name="_Toc442346198"/>
      <w:bookmarkStart w:id="4849" w:name="_Toc442797666"/>
      <w:bookmarkStart w:id="4850" w:name="_Toc442800169"/>
      <w:bookmarkStart w:id="4851" w:name="_Toc442867231"/>
      <w:bookmarkStart w:id="4852" w:name="_Toc442868121"/>
      <w:bookmarkStart w:id="4853" w:name="_Toc442954058"/>
      <w:bookmarkStart w:id="4854" w:name="_Toc443316744"/>
      <w:r w:rsidRPr="00A3281C">
        <w:t>A.3</w:t>
      </w:r>
      <w:r w:rsidR="004E1876" w:rsidRPr="008C3B86">
        <w:tab/>
      </w:r>
      <w:r w:rsidRPr="008C3B86">
        <w:t>Conclusions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rsidR="00A85DA7" w:rsidRPr="00C7256A" w:rsidRDefault="00A85DA7" w:rsidP="00C7256A">
      <w:pPr>
        <w:pStyle w:val="B1"/>
      </w:pPr>
      <w:r w:rsidRPr="0090614C">
        <w:t xml:space="preserve">1. </w:t>
      </w:r>
      <w:r w:rsidRPr="00C7256A">
        <w:t xml:space="preserve">Local Communication:  E2E time delay </w:t>
      </w:r>
      <w:r w:rsidRPr="00C7256A">
        <w:rPr>
          <w:rFonts w:eastAsiaTheme="minorEastAsia"/>
        </w:rPr>
        <w:t>cannot be</w:t>
      </w:r>
      <w:r w:rsidRPr="00C7256A">
        <w:t xml:space="preserve"> </w:t>
      </w:r>
      <w:r w:rsidRPr="00C7256A">
        <w:rPr>
          <w:rFonts w:eastAsiaTheme="minorEastAsia"/>
        </w:rPr>
        <w:t xml:space="preserve">less than </w:t>
      </w:r>
      <w:r w:rsidRPr="00C7256A">
        <w:t>1</w:t>
      </w:r>
      <w:r w:rsidRPr="00C7256A">
        <w:rPr>
          <w:rFonts w:eastAsiaTheme="minorEastAsia"/>
        </w:rPr>
        <w:t>ms</w:t>
      </w:r>
      <w:r w:rsidRPr="00C7256A">
        <w:t>.</w:t>
      </w:r>
    </w:p>
    <w:p w:rsidR="00A85DA7" w:rsidRPr="00C7256A" w:rsidRDefault="00A85DA7" w:rsidP="00C7256A">
      <w:pPr>
        <w:pStyle w:val="B1"/>
      </w:pPr>
      <w:r w:rsidRPr="00C7256A">
        <w:t>2. Re</w:t>
      </w:r>
      <w:r w:rsidRPr="00C7256A">
        <w:rPr>
          <w:rFonts w:eastAsiaTheme="minorEastAsia"/>
        </w:rPr>
        <w:t>mote</w:t>
      </w:r>
      <w:r w:rsidRPr="00C7256A">
        <w:t xml:space="preserve"> Communication:  E2E time delay cann</w:t>
      </w:r>
      <w:r w:rsidRPr="00C7256A">
        <w:rPr>
          <w:rFonts w:eastAsiaTheme="minorEastAsia"/>
        </w:rPr>
        <w:t xml:space="preserve">ot </w:t>
      </w:r>
      <w:r w:rsidRPr="00C7256A">
        <w:t>be</w:t>
      </w:r>
      <w:r w:rsidRPr="00C7256A">
        <w:rPr>
          <w:rFonts w:eastAsiaTheme="minorEastAsia"/>
        </w:rPr>
        <w:t xml:space="preserve"> less than 10ms</w:t>
      </w:r>
      <w:r w:rsidRPr="00C7256A">
        <w:t>.</w:t>
      </w:r>
    </w:p>
    <w:p w:rsidR="00702DE6" w:rsidRDefault="00702DE6" w:rsidP="004F00A3">
      <w:bookmarkStart w:id="4855" w:name="_Toc408371066"/>
      <w:bookmarkEnd w:id="4814"/>
      <w:r>
        <w:br w:type="page"/>
      </w:r>
    </w:p>
    <w:p w:rsidR="005F378D" w:rsidRPr="0095398B" w:rsidRDefault="005F378D" w:rsidP="004F00A3">
      <w:pPr>
        <w:pStyle w:val="Heading8"/>
      </w:pPr>
      <w:bookmarkStart w:id="4856" w:name="_Toc434174971"/>
      <w:bookmarkStart w:id="4857" w:name="_Toc436299586"/>
      <w:bookmarkStart w:id="4858" w:name="_Toc436300631"/>
      <w:bookmarkStart w:id="4859" w:name="_Toc442341246"/>
      <w:bookmarkStart w:id="4860" w:name="_Toc442345438"/>
      <w:bookmarkStart w:id="4861" w:name="_Toc442345818"/>
      <w:bookmarkStart w:id="4862" w:name="_Toc442346199"/>
      <w:bookmarkStart w:id="4863" w:name="_Toc442797667"/>
      <w:bookmarkStart w:id="4864" w:name="_Toc442800170"/>
      <w:bookmarkStart w:id="4865" w:name="_Toc442867232"/>
      <w:bookmarkStart w:id="4866" w:name="_Toc442868122"/>
      <w:bookmarkStart w:id="4867" w:name="_Toc442954059"/>
      <w:bookmarkStart w:id="4868" w:name="_Toc443316745"/>
      <w:r w:rsidRPr="0095398B">
        <w:lastRenderedPageBreak/>
        <w:t xml:space="preserve">Annex </w:t>
      </w:r>
      <w:r w:rsidR="00702DE6">
        <w:t>B</w:t>
      </w:r>
      <w:r w:rsidR="00957BF3">
        <w:t xml:space="preserve"> (informative)</w:t>
      </w:r>
      <w:proofErr w:type="gramStart"/>
      <w:r w:rsidRPr="0095398B">
        <w:t>:</w:t>
      </w:r>
      <w:proofErr w:type="gramEnd"/>
      <w:r w:rsidR="00957BF3">
        <w:br/>
      </w:r>
      <w:r w:rsidRPr="0095398B">
        <w:t>Change history</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E63306" w:rsidRDefault="00E2589E" w:rsidP="007716B0">
            <w:pPr>
              <w:pStyle w:val="Guidance"/>
            </w:pPr>
            <w:r w:rsidRPr="00E63306">
              <w:t>2015-04</w:t>
            </w:r>
          </w:p>
        </w:tc>
        <w:tc>
          <w:tcPr>
            <w:tcW w:w="800" w:type="dxa"/>
            <w:shd w:val="solid" w:color="FFFFFF" w:fill="auto"/>
          </w:tcPr>
          <w:p w:rsidR="005F378D" w:rsidRPr="0095398B" w:rsidRDefault="005F378D" w:rsidP="00693FB8">
            <w:pPr>
              <w:pStyle w:val="Guidance"/>
              <w:rPr>
                <w:color w:val="auto"/>
              </w:rPr>
            </w:pPr>
          </w:p>
        </w:tc>
        <w:tc>
          <w:tcPr>
            <w:tcW w:w="901" w:type="dxa"/>
            <w:shd w:val="solid" w:color="FFFFFF" w:fill="auto"/>
          </w:tcPr>
          <w:p w:rsidR="005F378D" w:rsidRPr="0095398B" w:rsidRDefault="005F378D" w:rsidP="0064770E">
            <w:pPr>
              <w:pStyle w:val="Guidance"/>
              <w:rPr>
                <w:color w:val="auto"/>
              </w:rPr>
            </w:pPr>
          </w:p>
        </w:tc>
        <w:tc>
          <w:tcPr>
            <w:tcW w:w="426" w:type="dxa"/>
            <w:shd w:val="solid" w:color="FFFFFF" w:fill="auto"/>
          </w:tcPr>
          <w:p w:rsidR="005F378D" w:rsidRPr="0095398B" w:rsidRDefault="005F378D" w:rsidP="0064770E">
            <w:pPr>
              <w:pStyle w:val="Guidance"/>
              <w:rPr>
                <w:color w:val="auto"/>
              </w:rPr>
            </w:pPr>
          </w:p>
        </w:tc>
        <w:tc>
          <w:tcPr>
            <w:tcW w:w="428" w:type="dxa"/>
            <w:shd w:val="solid" w:color="FFFFFF" w:fill="auto"/>
          </w:tcPr>
          <w:p w:rsidR="005F378D" w:rsidRPr="0095398B" w:rsidRDefault="005F378D" w:rsidP="0064770E">
            <w:pPr>
              <w:pStyle w:val="Guidance"/>
              <w:rPr>
                <w:color w:val="auto"/>
              </w:rPr>
            </w:pPr>
          </w:p>
        </w:tc>
        <w:tc>
          <w:tcPr>
            <w:tcW w:w="4867" w:type="dxa"/>
            <w:shd w:val="solid" w:color="FFFFFF" w:fill="auto"/>
          </w:tcPr>
          <w:p w:rsidR="005F378D" w:rsidRPr="00E63306" w:rsidRDefault="005F378D" w:rsidP="0064770E">
            <w:pPr>
              <w:pStyle w:val="Guidance"/>
            </w:pPr>
            <w:r w:rsidRPr="00E63306">
              <w:t>Skeleton</w:t>
            </w:r>
          </w:p>
        </w:tc>
        <w:tc>
          <w:tcPr>
            <w:tcW w:w="567" w:type="dxa"/>
            <w:shd w:val="solid" w:color="FFFFFF" w:fill="auto"/>
          </w:tcPr>
          <w:p w:rsidR="005F378D" w:rsidRPr="0095398B" w:rsidRDefault="005F378D" w:rsidP="00C32D71">
            <w:pPr>
              <w:pStyle w:val="Guidance"/>
              <w:rPr>
                <w:color w:val="auto"/>
              </w:rPr>
            </w:pPr>
          </w:p>
        </w:tc>
        <w:tc>
          <w:tcPr>
            <w:tcW w:w="567" w:type="dxa"/>
            <w:shd w:val="solid" w:color="FFFFFF" w:fill="auto"/>
          </w:tcPr>
          <w:p w:rsidR="005F378D" w:rsidRPr="00E63306" w:rsidRDefault="005F378D" w:rsidP="00C07B2D">
            <w:pPr>
              <w:pStyle w:val="Guidance"/>
            </w:pPr>
            <w:r w:rsidRPr="00E63306">
              <w:t>0.0.0</w:t>
            </w:r>
          </w:p>
        </w:tc>
      </w:tr>
      <w:tr w:rsidR="00E2589E" w:rsidRPr="0095398B" w:rsidTr="006917D4">
        <w:tc>
          <w:tcPr>
            <w:tcW w:w="800" w:type="dxa"/>
            <w:shd w:val="solid" w:color="FFFFFF" w:fill="auto"/>
          </w:tcPr>
          <w:p w:rsidR="00E2589E" w:rsidRPr="00E63306" w:rsidRDefault="00F1208C" w:rsidP="007716B0">
            <w:pPr>
              <w:pStyle w:val="Guidance"/>
            </w:pPr>
            <w:r w:rsidRPr="00E63306">
              <w:t>2015-04</w:t>
            </w:r>
          </w:p>
        </w:tc>
        <w:tc>
          <w:tcPr>
            <w:tcW w:w="800" w:type="dxa"/>
            <w:shd w:val="solid" w:color="FFFFFF" w:fill="auto"/>
          </w:tcPr>
          <w:p w:rsidR="00E2589E" w:rsidRPr="0095398B" w:rsidRDefault="00E2589E" w:rsidP="00693FB8">
            <w:pPr>
              <w:pStyle w:val="Guidance"/>
              <w:rPr>
                <w:color w:val="auto"/>
              </w:rPr>
            </w:pPr>
          </w:p>
        </w:tc>
        <w:tc>
          <w:tcPr>
            <w:tcW w:w="901" w:type="dxa"/>
            <w:shd w:val="solid" w:color="FFFFFF" w:fill="auto"/>
          </w:tcPr>
          <w:p w:rsidR="00E2589E" w:rsidRPr="0095398B" w:rsidRDefault="00E2589E" w:rsidP="0064770E">
            <w:pPr>
              <w:pStyle w:val="Guidance"/>
              <w:rPr>
                <w:color w:val="auto"/>
              </w:rPr>
            </w:pPr>
          </w:p>
        </w:tc>
        <w:tc>
          <w:tcPr>
            <w:tcW w:w="426" w:type="dxa"/>
            <w:shd w:val="solid" w:color="FFFFFF" w:fill="auto"/>
          </w:tcPr>
          <w:p w:rsidR="00E2589E" w:rsidRPr="0095398B" w:rsidRDefault="00E2589E" w:rsidP="0064770E">
            <w:pPr>
              <w:pStyle w:val="Guidance"/>
              <w:rPr>
                <w:color w:val="auto"/>
              </w:rPr>
            </w:pPr>
          </w:p>
        </w:tc>
        <w:tc>
          <w:tcPr>
            <w:tcW w:w="428" w:type="dxa"/>
            <w:shd w:val="solid" w:color="FFFFFF" w:fill="auto"/>
          </w:tcPr>
          <w:p w:rsidR="00E2589E" w:rsidRPr="0095398B" w:rsidRDefault="00E2589E" w:rsidP="0064770E">
            <w:pPr>
              <w:pStyle w:val="Guidance"/>
              <w:rPr>
                <w:color w:val="auto"/>
              </w:rPr>
            </w:pPr>
          </w:p>
        </w:tc>
        <w:tc>
          <w:tcPr>
            <w:tcW w:w="4867" w:type="dxa"/>
            <w:shd w:val="solid" w:color="FFFFFF" w:fill="auto"/>
          </w:tcPr>
          <w:p w:rsidR="00E2589E" w:rsidRPr="00E63306" w:rsidRDefault="00F1208C" w:rsidP="0064770E">
            <w:pPr>
              <w:pStyle w:val="Guidance"/>
            </w:pPr>
            <w:r w:rsidRPr="00E63306">
              <w:t>Addition of content agreed at SA1#70</w:t>
            </w:r>
          </w:p>
        </w:tc>
        <w:tc>
          <w:tcPr>
            <w:tcW w:w="567" w:type="dxa"/>
            <w:shd w:val="solid" w:color="FFFFFF" w:fill="auto"/>
          </w:tcPr>
          <w:p w:rsidR="00E2589E" w:rsidRPr="00E63306" w:rsidRDefault="00F1208C" w:rsidP="00C32D71">
            <w:pPr>
              <w:pStyle w:val="Guidance"/>
            </w:pPr>
            <w:r w:rsidRPr="00E63306">
              <w:t>0.0.0</w:t>
            </w:r>
          </w:p>
        </w:tc>
        <w:tc>
          <w:tcPr>
            <w:tcW w:w="567" w:type="dxa"/>
            <w:shd w:val="solid" w:color="FFFFFF" w:fill="auto"/>
          </w:tcPr>
          <w:p w:rsidR="00E2589E" w:rsidRPr="00E63306" w:rsidRDefault="00F1208C" w:rsidP="00C07B2D">
            <w:pPr>
              <w:pStyle w:val="Guidance"/>
            </w:pPr>
            <w:r w:rsidRPr="00E63306">
              <w:t>0.1.0</w:t>
            </w:r>
          </w:p>
        </w:tc>
      </w:tr>
      <w:tr w:rsidR="00462EA2" w:rsidRPr="0095398B" w:rsidTr="006917D4">
        <w:tc>
          <w:tcPr>
            <w:tcW w:w="800" w:type="dxa"/>
            <w:shd w:val="solid" w:color="FFFFFF" w:fill="auto"/>
          </w:tcPr>
          <w:p w:rsidR="00462EA2" w:rsidRPr="00E63306" w:rsidRDefault="00462EA2" w:rsidP="007716B0">
            <w:pPr>
              <w:pStyle w:val="Guidance"/>
            </w:pPr>
            <w:r w:rsidRPr="00E63306">
              <w:t>2015-04</w:t>
            </w:r>
          </w:p>
        </w:tc>
        <w:tc>
          <w:tcPr>
            <w:tcW w:w="800" w:type="dxa"/>
            <w:shd w:val="solid" w:color="FFFFFF" w:fill="auto"/>
          </w:tcPr>
          <w:p w:rsidR="00462EA2" w:rsidRPr="0095398B" w:rsidRDefault="00462EA2" w:rsidP="00693FB8">
            <w:pPr>
              <w:pStyle w:val="Guidance"/>
              <w:rPr>
                <w:color w:val="auto"/>
              </w:rPr>
            </w:pPr>
          </w:p>
        </w:tc>
        <w:tc>
          <w:tcPr>
            <w:tcW w:w="901" w:type="dxa"/>
            <w:shd w:val="solid" w:color="FFFFFF" w:fill="auto"/>
          </w:tcPr>
          <w:p w:rsidR="00462EA2" w:rsidRPr="0095398B" w:rsidRDefault="00462EA2" w:rsidP="0064770E">
            <w:pPr>
              <w:pStyle w:val="Guidance"/>
              <w:rPr>
                <w:color w:val="auto"/>
              </w:rPr>
            </w:pPr>
          </w:p>
        </w:tc>
        <w:tc>
          <w:tcPr>
            <w:tcW w:w="426" w:type="dxa"/>
            <w:shd w:val="solid" w:color="FFFFFF" w:fill="auto"/>
          </w:tcPr>
          <w:p w:rsidR="00462EA2" w:rsidRPr="0095398B" w:rsidRDefault="00462EA2" w:rsidP="0064770E">
            <w:pPr>
              <w:pStyle w:val="Guidance"/>
              <w:rPr>
                <w:color w:val="auto"/>
              </w:rPr>
            </w:pPr>
          </w:p>
        </w:tc>
        <w:tc>
          <w:tcPr>
            <w:tcW w:w="428" w:type="dxa"/>
            <w:shd w:val="solid" w:color="FFFFFF" w:fill="auto"/>
          </w:tcPr>
          <w:p w:rsidR="00462EA2" w:rsidRPr="0095398B" w:rsidRDefault="00462EA2" w:rsidP="0064770E">
            <w:pPr>
              <w:pStyle w:val="Guidance"/>
              <w:rPr>
                <w:color w:val="auto"/>
              </w:rPr>
            </w:pPr>
          </w:p>
        </w:tc>
        <w:tc>
          <w:tcPr>
            <w:tcW w:w="4867" w:type="dxa"/>
            <w:shd w:val="solid" w:color="FFFFFF" w:fill="auto"/>
          </w:tcPr>
          <w:p w:rsidR="00462EA2" w:rsidRPr="00E63306" w:rsidRDefault="00462EA2" w:rsidP="0064770E">
            <w:pPr>
              <w:pStyle w:val="Guidance"/>
            </w:pPr>
            <w:r w:rsidRPr="00E63306">
              <w:t>Removal of two pictures</w:t>
            </w:r>
            <w:r w:rsidR="0072205F" w:rsidRPr="00E63306">
              <w:t xml:space="preserve">, </w:t>
            </w:r>
            <w:r w:rsidR="00832F04" w:rsidRPr="00E63306">
              <w:t>r</w:t>
            </w:r>
            <w:r w:rsidR="00702DE6" w:rsidRPr="00E63306">
              <w:t>apporteur</w:t>
            </w:r>
            <w:r w:rsidR="0072205F" w:rsidRPr="00E63306">
              <w:t xml:space="preserve"> cleanup</w:t>
            </w:r>
          </w:p>
        </w:tc>
        <w:tc>
          <w:tcPr>
            <w:tcW w:w="567" w:type="dxa"/>
            <w:shd w:val="solid" w:color="FFFFFF" w:fill="auto"/>
          </w:tcPr>
          <w:p w:rsidR="00462EA2" w:rsidRPr="00E63306" w:rsidRDefault="00462EA2" w:rsidP="00C32D71">
            <w:pPr>
              <w:pStyle w:val="Guidance"/>
            </w:pPr>
            <w:r w:rsidRPr="00E63306">
              <w:t>0.1.0</w:t>
            </w:r>
          </w:p>
        </w:tc>
        <w:tc>
          <w:tcPr>
            <w:tcW w:w="567" w:type="dxa"/>
            <w:shd w:val="solid" w:color="FFFFFF" w:fill="auto"/>
          </w:tcPr>
          <w:p w:rsidR="00462EA2" w:rsidRPr="00E63306" w:rsidRDefault="00462EA2" w:rsidP="00C07B2D">
            <w:pPr>
              <w:pStyle w:val="Guidance"/>
            </w:pPr>
            <w:r w:rsidRPr="00E63306">
              <w:t>0.1.1</w:t>
            </w:r>
          </w:p>
        </w:tc>
      </w:tr>
      <w:tr w:rsidR="0089391F" w:rsidRPr="0095398B" w:rsidTr="006917D4">
        <w:tc>
          <w:tcPr>
            <w:tcW w:w="800" w:type="dxa"/>
            <w:shd w:val="solid" w:color="FFFFFF" w:fill="auto"/>
          </w:tcPr>
          <w:p w:rsidR="0089391F" w:rsidRPr="00E63306" w:rsidRDefault="0089391F" w:rsidP="007716B0">
            <w:pPr>
              <w:pStyle w:val="Guidance"/>
            </w:pPr>
            <w:r w:rsidRPr="00E63306">
              <w:t>2015-06</w:t>
            </w:r>
          </w:p>
        </w:tc>
        <w:tc>
          <w:tcPr>
            <w:tcW w:w="800" w:type="dxa"/>
            <w:shd w:val="solid" w:color="FFFFFF" w:fill="auto"/>
          </w:tcPr>
          <w:p w:rsidR="0089391F" w:rsidRPr="0095398B" w:rsidRDefault="0089391F" w:rsidP="00693FB8">
            <w:pPr>
              <w:pStyle w:val="Guidance"/>
              <w:rPr>
                <w:color w:val="auto"/>
              </w:rPr>
            </w:pPr>
          </w:p>
        </w:tc>
        <w:tc>
          <w:tcPr>
            <w:tcW w:w="901" w:type="dxa"/>
            <w:shd w:val="solid" w:color="FFFFFF" w:fill="auto"/>
          </w:tcPr>
          <w:p w:rsidR="0089391F" w:rsidRPr="0095398B" w:rsidRDefault="0089391F" w:rsidP="0064770E">
            <w:pPr>
              <w:pStyle w:val="Guidance"/>
              <w:rPr>
                <w:color w:val="auto"/>
              </w:rPr>
            </w:pPr>
          </w:p>
        </w:tc>
        <w:tc>
          <w:tcPr>
            <w:tcW w:w="426" w:type="dxa"/>
            <w:shd w:val="solid" w:color="FFFFFF" w:fill="auto"/>
          </w:tcPr>
          <w:p w:rsidR="0089391F" w:rsidRPr="0095398B" w:rsidRDefault="0089391F" w:rsidP="0064770E">
            <w:pPr>
              <w:pStyle w:val="Guidance"/>
              <w:rPr>
                <w:color w:val="auto"/>
              </w:rPr>
            </w:pPr>
          </w:p>
        </w:tc>
        <w:tc>
          <w:tcPr>
            <w:tcW w:w="428" w:type="dxa"/>
            <w:shd w:val="solid" w:color="FFFFFF" w:fill="auto"/>
          </w:tcPr>
          <w:p w:rsidR="0089391F" w:rsidRPr="0095398B" w:rsidRDefault="0089391F" w:rsidP="0064770E">
            <w:pPr>
              <w:pStyle w:val="Guidance"/>
              <w:rPr>
                <w:color w:val="auto"/>
              </w:rPr>
            </w:pPr>
          </w:p>
        </w:tc>
        <w:tc>
          <w:tcPr>
            <w:tcW w:w="4867" w:type="dxa"/>
            <w:shd w:val="solid" w:color="FFFFFF" w:fill="auto"/>
          </w:tcPr>
          <w:p w:rsidR="0089391F" w:rsidRPr="00E63306" w:rsidRDefault="0089391F" w:rsidP="0064770E">
            <w:pPr>
              <w:pStyle w:val="Guidance"/>
            </w:pPr>
            <w:r w:rsidRPr="00E63306">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E63306" w:rsidRDefault="0089391F" w:rsidP="00C32D71">
            <w:pPr>
              <w:pStyle w:val="Guidance"/>
            </w:pPr>
            <w:r w:rsidRPr="00E63306">
              <w:t>0.1.1</w:t>
            </w:r>
          </w:p>
        </w:tc>
        <w:tc>
          <w:tcPr>
            <w:tcW w:w="567" w:type="dxa"/>
            <w:shd w:val="solid" w:color="FFFFFF" w:fill="auto"/>
          </w:tcPr>
          <w:p w:rsidR="0089391F" w:rsidRPr="00E63306" w:rsidRDefault="0089391F" w:rsidP="00C07B2D">
            <w:pPr>
              <w:pStyle w:val="Guidance"/>
            </w:pPr>
            <w:r w:rsidRPr="00E63306">
              <w:t>0.1.2</w:t>
            </w:r>
          </w:p>
        </w:tc>
      </w:tr>
      <w:tr w:rsidR="00FA1A23" w:rsidRPr="0095398B" w:rsidTr="006917D4">
        <w:tc>
          <w:tcPr>
            <w:tcW w:w="800" w:type="dxa"/>
            <w:shd w:val="solid" w:color="FFFFFF" w:fill="auto"/>
          </w:tcPr>
          <w:p w:rsidR="00FA1A23" w:rsidRPr="00E63306" w:rsidRDefault="00FA1A23" w:rsidP="007716B0">
            <w:pPr>
              <w:pStyle w:val="Guidance"/>
            </w:pPr>
            <w:r w:rsidRPr="00E63306">
              <w:t>2015-08</w:t>
            </w:r>
          </w:p>
        </w:tc>
        <w:tc>
          <w:tcPr>
            <w:tcW w:w="800" w:type="dxa"/>
            <w:shd w:val="solid" w:color="FFFFFF" w:fill="auto"/>
          </w:tcPr>
          <w:p w:rsidR="00FA1A23" w:rsidRPr="0095398B" w:rsidRDefault="00FA1A23" w:rsidP="00693FB8">
            <w:pPr>
              <w:pStyle w:val="Guidance"/>
              <w:rPr>
                <w:color w:val="auto"/>
              </w:rPr>
            </w:pPr>
          </w:p>
        </w:tc>
        <w:tc>
          <w:tcPr>
            <w:tcW w:w="901" w:type="dxa"/>
            <w:shd w:val="solid" w:color="FFFFFF" w:fill="auto"/>
          </w:tcPr>
          <w:p w:rsidR="00FA1A23" w:rsidRPr="0095398B" w:rsidRDefault="00FA1A23" w:rsidP="0064770E">
            <w:pPr>
              <w:pStyle w:val="Guidance"/>
              <w:rPr>
                <w:color w:val="auto"/>
              </w:rPr>
            </w:pPr>
          </w:p>
        </w:tc>
        <w:tc>
          <w:tcPr>
            <w:tcW w:w="426" w:type="dxa"/>
            <w:shd w:val="solid" w:color="FFFFFF" w:fill="auto"/>
          </w:tcPr>
          <w:p w:rsidR="00FA1A23" w:rsidRPr="0095398B" w:rsidRDefault="00FA1A23" w:rsidP="0064770E">
            <w:pPr>
              <w:pStyle w:val="Guidance"/>
              <w:rPr>
                <w:color w:val="auto"/>
              </w:rPr>
            </w:pPr>
          </w:p>
        </w:tc>
        <w:tc>
          <w:tcPr>
            <w:tcW w:w="428" w:type="dxa"/>
            <w:shd w:val="solid" w:color="FFFFFF" w:fill="auto"/>
          </w:tcPr>
          <w:p w:rsidR="00FA1A23" w:rsidRPr="0095398B" w:rsidRDefault="00FA1A23" w:rsidP="0064770E">
            <w:pPr>
              <w:pStyle w:val="Guidance"/>
              <w:rPr>
                <w:color w:val="auto"/>
              </w:rPr>
            </w:pPr>
          </w:p>
        </w:tc>
        <w:tc>
          <w:tcPr>
            <w:tcW w:w="4867" w:type="dxa"/>
            <w:shd w:val="solid" w:color="FFFFFF" w:fill="auto"/>
          </w:tcPr>
          <w:p w:rsidR="00FA1A23" w:rsidRPr="00E63306" w:rsidRDefault="00FA1A23" w:rsidP="0064770E">
            <w:pPr>
              <w:pStyle w:val="Guidance"/>
            </w:pPr>
            <w:r w:rsidRPr="00E63306">
              <w:t xml:space="preserve">Addition of content agreed at SA1#71 plus </w:t>
            </w:r>
            <w:r w:rsidR="00832F04" w:rsidRPr="00E63306">
              <w:t>r</w:t>
            </w:r>
            <w:r w:rsidR="00702DE6" w:rsidRPr="00E63306">
              <w:t>apporteur</w:t>
            </w:r>
            <w:r w:rsidRPr="00E63306">
              <w:t xml:space="preserve"> cleanup,</w:t>
            </w:r>
            <w:r w:rsidR="00832F04" w:rsidRPr="00E63306">
              <w:t xml:space="preserve"> </w:t>
            </w:r>
            <w:r w:rsidRPr="00E63306">
              <w:t>editorial and grammatical corrections</w:t>
            </w:r>
          </w:p>
        </w:tc>
        <w:tc>
          <w:tcPr>
            <w:tcW w:w="567" w:type="dxa"/>
            <w:shd w:val="solid" w:color="FFFFFF" w:fill="auto"/>
          </w:tcPr>
          <w:p w:rsidR="00FA1A23" w:rsidRPr="00E63306" w:rsidRDefault="00FA1A23" w:rsidP="00C32D71">
            <w:pPr>
              <w:pStyle w:val="Guidance"/>
            </w:pPr>
            <w:r w:rsidRPr="00E63306">
              <w:t>0.1.2</w:t>
            </w:r>
          </w:p>
        </w:tc>
        <w:tc>
          <w:tcPr>
            <w:tcW w:w="567" w:type="dxa"/>
            <w:shd w:val="solid" w:color="FFFFFF" w:fill="auto"/>
          </w:tcPr>
          <w:p w:rsidR="00FA1A23" w:rsidRPr="00E63306" w:rsidRDefault="00FA1A23" w:rsidP="00C07B2D">
            <w:pPr>
              <w:pStyle w:val="Guidance"/>
            </w:pPr>
            <w:r w:rsidRPr="00E63306">
              <w:t>0.2.0</w:t>
            </w:r>
          </w:p>
        </w:tc>
      </w:tr>
      <w:tr w:rsidR="00702DE6" w:rsidRPr="0095398B" w:rsidTr="006917D4">
        <w:tc>
          <w:tcPr>
            <w:tcW w:w="800" w:type="dxa"/>
            <w:shd w:val="solid" w:color="FFFFFF" w:fill="auto"/>
          </w:tcPr>
          <w:p w:rsidR="00702DE6" w:rsidRPr="00E63306" w:rsidRDefault="00702DE6" w:rsidP="007716B0">
            <w:pPr>
              <w:pStyle w:val="Guidance"/>
            </w:pPr>
            <w:r w:rsidRPr="00E63306">
              <w:t>2015-</w:t>
            </w:r>
            <w:r w:rsidRPr="00E63306">
              <w:rPr>
                <w:rFonts w:eastAsia="Malgun Gothic"/>
              </w:rPr>
              <w:t>09</w:t>
            </w:r>
          </w:p>
        </w:tc>
        <w:tc>
          <w:tcPr>
            <w:tcW w:w="800" w:type="dxa"/>
            <w:shd w:val="solid" w:color="FFFFFF" w:fill="auto"/>
          </w:tcPr>
          <w:p w:rsidR="00702DE6" w:rsidRPr="00E63306" w:rsidRDefault="00702DE6" w:rsidP="00693FB8">
            <w:pPr>
              <w:pStyle w:val="Guidance"/>
            </w:pPr>
            <w:r w:rsidRPr="00E63306">
              <w:t>SP-69</w:t>
            </w:r>
          </w:p>
        </w:tc>
        <w:tc>
          <w:tcPr>
            <w:tcW w:w="901" w:type="dxa"/>
            <w:shd w:val="solid" w:color="FFFFFF" w:fill="auto"/>
          </w:tcPr>
          <w:p w:rsidR="00702DE6" w:rsidRPr="00E63306" w:rsidRDefault="00702DE6" w:rsidP="0064770E">
            <w:pPr>
              <w:pStyle w:val="Guidance"/>
            </w:pPr>
            <w:r w:rsidRPr="00E63306">
              <w:t>SP-150542</w:t>
            </w:r>
          </w:p>
        </w:tc>
        <w:tc>
          <w:tcPr>
            <w:tcW w:w="426" w:type="dxa"/>
            <w:shd w:val="solid" w:color="FFFFFF" w:fill="auto"/>
          </w:tcPr>
          <w:p w:rsidR="00702DE6" w:rsidRPr="00E63306" w:rsidRDefault="00702DE6" w:rsidP="0064770E">
            <w:pPr>
              <w:pStyle w:val="Guidance"/>
            </w:pPr>
            <w:r w:rsidRPr="00E63306">
              <w:t>-</w:t>
            </w:r>
          </w:p>
        </w:tc>
        <w:tc>
          <w:tcPr>
            <w:tcW w:w="428" w:type="dxa"/>
            <w:shd w:val="solid" w:color="FFFFFF" w:fill="auto"/>
          </w:tcPr>
          <w:p w:rsidR="00702DE6" w:rsidRPr="00E63306" w:rsidRDefault="00702DE6" w:rsidP="0064770E">
            <w:pPr>
              <w:pStyle w:val="Guidance"/>
            </w:pPr>
            <w:r w:rsidRPr="00E63306">
              <w:t>-</w:t>
            </w:r>
          </w:p>
        </w:tc>
        <w:tc>
          <w:tcPr>
            <w:tcW w:w="4867" w:type="dxa"/>
            <w:shd w:val="solid" w:color="FFFFFF" w:fill="auto"/>
          </w:tcPr>
          <w:p w:rsidR="00702DE6" w:rsidRPr="00E63306" w:rsidRDefault="00702DE6" w:rsidP="0064770E">
            <w:pPr>
              <w:pStyle w:val="Guidance"/>
            </w:pPr>
            <w:r w:rsidRPr="00E63306">
              <w:t>Clean-up by MCC for presentation for information</w:t>
            </w:r>
          </w:p>
        </w:tc>
        <w:tc>
          <w:tcPr>
            <w:tcW w:w="567" w:type="dxa"/>
            <w:shd w:val="solid" w:color="FFFFFF" w:fill="auto"/>
          </w:tcPr>
          <w:p w:rsidR="00702DE6" w:rsidRPr="00E63306" w:rsidRDefault="00702DE6" w:rsidP="00C32D71">
            <w:pPr>
              <w:pStyle w:val="Guidance"/>
            </w:pPr>
            <w:r w:rsidRPr="00E63306">
              <w:t>0.2.0</w:t>
            </w:r>
          </w:p>
        </w:tc>
        <w:tc>
          <w:tcPr>
            <w:tcW w:w="567" w:type="dxa"/>
            <w:shd w:val="solid" w:color="FFFFFF" w:fill="auto"/>
          </w:tcPr>
          <w:p w:rsidR="00702DE6" w:rsidRPr="00E63306" w:rsidRDefault="00702DE6" w:rsidP="00C07B2D">
            <w:pPr>
              <w:pStyle w:val="Guidance"/>
            </w:pPr>
            <w:r w:rsidRPr="00E63306">
              <w:t>1.0.0</w:t>
            </w:r>
          </w:p>
        </w:tc>
      </w:tr>
      <w:tr w:rsidR="000E5A46" w:rsidRPr="0095398B" w:rsidTr="006917D4">
        <w:tc>
          <w:tcPr>
            <w:tcW w:w="800" w:type="dxa"/>
            <w:shd w:val="solid" w:color="FFFFFF" w:fill="auto"/>
          </w:tcPr>
          <w:p w:rsidR="000E5A46" w:rsidRPr="00E63306" w:rsidRDefault="000E5A46" w:rsidP="007716B0">
            <w:pPr>
              <w:pStyle w:val="Guidance"/>
            </w:pPr>
            <w:r w:rsidRPr="00E63306">
              <w:t>2015-11</w:t>
            </w:r>
          </w:p>
        </w:tc>
        <w:tc>
          <w:tcPr>
            <w:tcW w:w="800" w:type="dxa"/>
            <w:shd w:val="solid" w:color="FFFFFF" w:fill="auto"/>
          </w:tcPr>
          <w:p w:rsidR="000E5A46" w:rsidRDefault="000E5A46" w:rsidP="00693FB8">
            <w:pPr>
              <w:pStyle w:val="Guidance"/>
              <w:rPr>
                <w:color w:val="auto"/>
              </w:rPr>
            </w:pPr>
          </w:p>
        </w:tc>
        <w:tc>
          <w:tcPr>
            <w:tcW w:w="901" w:type="dxa"/>
            <w:shd w:val="solid" w:color="FFFFFF" w:fill="auto"/>
          </w:tcPr>
          <w:p w:rsidR="000E5A46" w:rsidRDefault="000E5A46" w:rsidP="0064770E">
            <w:pPr>
              <w:pStyle w:val="Guidance"/>
              <w:rPr>
                <w:color w:val="auto"/>
              </w:rPr>
            </w:pPr>
          </w:p>
        </w:tc>
        <w:tc>
          <w:tcPr>
            <w:tcW w:w="426" w:type="dxa"/>
            <w:shd w:val="solid" w:color="FFFFFF" w:fill="auto"/>
          </w:tcPr>
          <w:p w:rsidR="000E5A46" w:rsidRDefault="000E5A46" w:rsidP="0064770E">
            <w:pPr>
              <w:pStyle w:val="Guidance"/>
              <w:rPr>
                <w:color w:val="auto"/>
              </w:rPr>
            </w:pPr>
          </w:p>
        </w:tc>
        <w:tc>
          <w:tcPr>
            <w:tcW w:w="428" w:type="dxa"/>
            <w:shd w:val="solid" w:color="FFFFFF" w:fill="auto"/>
          </w:tcPr>
          <w:p w:rsidR="000E5A46" w:rsidRDefault="000E5A46" w:rsidP="0064770E">
            <w:pPr>
              <w:pStyle w:val="Guidance"/>
              <w:rPr>
                <w:color w:val="auto"/>
              </w:rPr>
            </w:pPr>
          </w:p>
        </w:tc>
        <w:tc>
          <w:tcPr>
            <w:tcW w:w="4867" w:type="dxa"/>
            <w:shd w:val="solid" w:color="FFFFFF" w:fill="auto"/>
          </w:tcPr>
          <w:p w:rsidR="000E5A46" w:rsidRPr="00E63306" w:rsidRDefault="000E5A46" w:rsidP="0064770E">
            <w:pPr>
              <w:pStyle w:val="Guidance"/>
            </w:pPr>
            <w:r w:rsidRPr="00E63306">
              <w:t>Addition of content agreed at SA1#71bis meeting on SMARTER</w:t>
            </w:r>
          </w:p>
        </w:tc>
        <w:tc>
          <w:tcPr>
            <w:tcW w:w="567" w:type="dxa"/>
            <w:shd w:val="solid" w:color="FFFFFF" w:fill="auto"/>
          </w:tcPr>
          <w:p w:rsidR="000E5A46" w:rsidRPr="00E63306" w:rsidRDefault="000E5A46" w:rsidP="00C32D71">
            <w:pPr>
              <w:pStyle w:val="Guidance"/>
            </w:pPr>
            <w:r w:rsidRPr="00E63306">
              <w:t>1.0.0</w:t>
            </w:r>
          </w:p>
        </w:tc>
        <w:tc>
          <w:tcPr>
            <w:tcW w:w="567" w:type="dxa"/>
            <w:shd w:val="solid" w:color="FFFFFF" w:fill="auto"/>
          </w:tcPr>
          <w:p w:rsidR="000E5A46" w:rsidRPr="00E63306" w:rsidRDefault="000E5A46" w:rsidP="00C07B2D">
            <w:pPr>
              <w:pStyle w:val="Guidance"/>
            </w:pPr>
            <w:r w:rsidRPr="00E63306">
              <w:t>1.1.0</w:t>
            </w:r>
          </w:p>
        </w:tc>
      </w:tr>
      <w:tr w:rsidR="00832F04" w:rsidRPr="0095398B" w:rsidTr="006917D4">
        <w:tc>
          <w:tcPr>
            <w:tcW w:w="800" w:type="dxa"/>
            <w:shd w:val="solid" w:color="FFFFFF" w:fill="auto"/>
          </w:tcPr>
          <w:p w:rsidR="00832F04" w:rsidRPr="00E63306" w:rsidRDefault="00832F04" w:rsidP="007716B0">
            <w:pPr>
              <w:pStyle w:val="Guidance"/>
            </w:pPr>
            <w:r w:rsidRPr="00E63306">
              <w:t>2015-11</w:t>
            </w:r>
          </w:p>
        </w:tc>
        <w:tc>
          <w:tcPr>
            <w:tcW w:w="800" w:type="dxa"/>
            <w:shd w:val="solid" w:color="FFFFFF" w:fill="auto"/>
          </w:tcPr>
          <w:p w:rsidR="00832F04" w:rsidRDefault="00832F04" w:rsidP="00693FB8">
            <w:pPr>
              <w:pStyle w:val="Guidance"/>
              <w:rPr>
                <w:color w:val="auto"/>
              </w:rPr>
            </w:pPr>
          </w:p>
        </w:tc>
        <w:tc>
          <w:tcPr>
            <w:tcW w:w="901" w:type="dxa"/>
            <w:shd w:val="solid" w:color="FFFFFF" w:fill="auto"/>
          </w:tcPr>
          <w:p w:rsidR="00832F04" w:rsidRDefault="00832F04" w:rsidP="0064770E">
            <w:pPr>
              <w:pStyle w:val="Guidance"/>
              <w:rPr>
                <w:color w:val="auto"/>
              </w:rPr>
            </w:pPr>
          </w:p>
        </w:tc>
        <w:tc>
          <w:tcPr>
            <w:tcW w:w="426" w:type="dxa"/>
            <w:shd w:val="solid" w:color="FFFFFF" w:fill="auto"/>
          </w:tcPr>
          <w:p w:rsidR="00832F04" w:rsidRDefault="00832F04" w:rsidP="0064770E">
            <w:pPr>
              <w:pStyle w:val="Guidance"/>
              <w:rPr>
                <w:color w:val="auto"/>
              </w:rPr>
            </w:pPr>
          </w:p>
        </w:tc>
        <w:tc>
          <w:tcPr>
            <w:tcW w:w="428" w:type="dxa"/>
            <w:shd w:val="solid" w:color="FFFFFF" w:fill="auto"/>
          </w:tcPr>
          <w:p w:rsidR="00832F04" w:rsidRDefault="00832F04" w:rsidP="0064770E">
            <w:pPr>
              <w:pStyle w:val="Guidance"/>
              <w:rPr>
                <w:color w:val="auto"/>
              </w:rPr>
            </w:pPr>
          </w:p>
        </w:tc>
        <w:tc>
          <w:tcPr>
            <w:tcW w:w="4867" w:type="dxa"/>
            <w:shd w:val="solid" w:color="FFFFFF" w:fill="auto"/>
          </w:tcPr>
          <w:p w:rsidR="00832F04" w:rsidRPr="00E63306" w:rsidRDefault="00832F04" w:rsidP="0064770E">
            <w:pPr>
              <w:pStyle w:val="Guidance"/>
            </w:pPr>
            <w:r w:rsidRPr="00E63306">
              <w:t>Addition of content agreed at SA1#72 meeting on SMARTER plus rapporteur cleanup</w:t>
            </w:r>
          </w:p>
        </w:tc>
        <w:tc>
          <w:tcPr>
            <w:tcW w:w="567" w:type="dxa"/>
            <w:shd w:val="solid" w:color="FFFFFF" w:fill="auto"/>
          </w:tcPr>
          <w:p w:rsidR="00832F04" w:rsidRPr="00E63306" w:rsidRDefault="00832F04" w:rsidP="00C32D71">
            <w:pPr>
              <w:pStyle w:val="Guidance"/>
            </w:pPr>
            <w:r w:rsidRPr="00E63306">
              <w:t>1.1.0</w:t>
            </w:r>
          </w:p>
        </w:tc>
        <w:tc>
          <w:tcPr>
            <w:tcW w:w="567" w:type="dxa"/>
            <w:shd w:val="solid" w:color="FFFFFF" w:fill="auto"/>
          </w:tcPr>
          <w:p w:rsidR="00832F04" w:rsidRPr="00E63306" w:rsidRDefault="00832F04" w:rsidP="00C07B2D">
            <w:pPr>
              <w:pStyle w:val="Guidance"/>
            </w:pPr>
            <w:r w:rsidRPr="00E63306">
              <w:t>1.2.0</w:t>
            </w:r>
          </w:p>
        </w:tc>
      </w:tr>
      <w:tr w:rsidR="00DC23D9" w:rsidRPr="0095398B" w:rsidTr="006917D4">
        <w:tc>
          <w:tcPr>
            <w:tcW w:w="800" w:type="dxa"/>
            <w:shd w:val="solid" w:color="FFFFFF" w:fill="auto"/>
          </w:tcPr>
          <w:p w:rsidR="00DC23D9" w:rsidRPr="00E63306" w:rsidRDefault="00DC23D9" w:rsidP="007716B0">
            <w:pPr>
              <w:pStyle w:val="Guidance"/>
            </w:pPr>
            <w:r w:rsidRPr="00E63306">
              <w:t>2016-02</w:t>
            </w:r>
          </w:p>
        </w:tc>
        <w:tc>
          <w:tcPr>
            <w:tcW w:w="800" w:type="dxa"/>
            <w:shd w:val="solid" w:color="FFFFFF" w:fill="auto"/>
          </w:tcPr>
          <w:p w:rsidR="00DC23D9" w:rsidRDefault="00DC23D9" w:rsidP="00693FB8">
            <w:pPr>
              <w:pStyle w:val="Guidance"/>
              <w:rPr>
                <w:color w:val="auto"/>
              </w:rPr>
            </w:pPr>
          </w:p>
        </w:tc>
        <w:tc>
          <w:tcPr>
            <w:tcW w:w="901" w:type="dxa"/>
            <w:shd w:val="solid" w:color="FFFFFF" w:fill="auto"/>
          </w:tcPr>
          <w:p w:rsidR="00DC23D9" w:rsidRDefault="00DC23D9" w:rsidP="0064770E">
            <w:pPr>
              <w:pStyle w:val="Guidance"/>
              <w:rPr>
                <w:color w:val="auto"/>
              </w:rPr>
            </w:pPr>
          </w:p>
        </w:tc>
        <w:tc>
          <w:tcPr>
            <w:tcW w:w="426" w:type="dxa"/>
            <w:shd w:val="solid" w:color="FFFFFF" w:fill="auto"/>
          </w:tcPr>
          <w:p w:rsidR="00DC23D9" w:rsidRDefault="00DC23D9" w:rsidP="0064770E">
            <w:pPr>
              <w:pStyle w:val="Guidance"/>
              <w:rPr>
                <w:color w:val="auto"/>
              </w:rPr>
            </w:pPr>
          </w:p>
        </w:tc>
        <w:tc>
          <w:tcPr>
            <w:tcW w:w="428" w:type="dxa"/>
            <w:shd w:val="solid" w:color="FFFFFF" w:fill="auto"/>
          </w:tcPr>
          <w:p w:rsidR="00DC23D9" w:rsidRDefault="00DC23D9" w:rsidP="0064770E">
            <w:pPr>
              <w:pStyle w:val="Guidance"/>
              <w:rPr>
                <w:color w:val="auto"/>
              </w:rPr>
            </w:pPr>
          </w:p>
        </w:tc>
        <w:tc>
          <w:tcPr>
            <w:tcW w:w="4867" w:type="dxa"/>
            <w:shd w:val="solid" w:color="FFFFFF" w:fill="auto"/>
          </w:tcPr>
          <w:p w:rsidR="00DC23D9" w:rsidRPr="00E63306" w:rsidRDefault="00DC23D9" w:rsidP="0064770E">
            <w:pPr>
              <w:pStyle w:val="Guidance"/>
            </w:pPr>
            <w:r w:rsidRPr="00E63306">
              <w:t>Addition of content agreed at SA1#73 meeting and rapporteur cleanup</w:t>
            </w:r>
          </w:p>
        </w:tc>
        <w:tc>
          <w:tcPr>
            <w:tcW w:w="567" w:type="dxa"/>
            <w:shd w:val="solid" w:color="FFFFFF" w:fill="auto"/>
          </w:tcPr>
          <w:p w:rsidR="00DC23D9" w:rsidRPr="00E63306" w:rsidRDefault="00DC23D9" w:rsidP="00C32D71">
            <w:pPr>
              <w:pStyle w:val="Guidance"/>
            </w:pPr>
            <w:r w:rsidRPr="00E63306">
              <w:t>1.2.0</w:t>
            </w:r>
          </w:p>
        </w:tc>
        <w:tc>
          <w:tcPr>
            <w:tcW w:w="567" w:type="dxa"/>
            <w:shd w:val="solid" w:color="FFFFFF" w:fill="auto"/>
          </w:tcPr>
          <w:p w:rsidR="00DC23D9" w:rsidRPr="00E63306" w:rsidRDefault="00DC23D9" w:rsidP="00C07B2D">
            <w:pPr>
              <w:pStyle w:val="Guidance"/>
            </w:pPr>
            <w:r w:rsidRPr="00E63306">
              <w:t>1.3.</w:t>
            </w:r>
            <w:r w:rsidR="003606BE" w:rsidRPr="00E63306">
              <w:t>0</w:t>
            </w:r>
          </w:p>
        </w:tc>
      </w:tr>
      <w:tr w:rsidR="003606BE" w:rsidRPr="0095398B" w:rsidTr="006917D4">
        <w:tc>
          <w:tcPr>
            <w:tcW w:w="800" w:type="dxa"/>
            <w:shd w:val="solid" w:color="FFFFFF" w:fill="auto"/>
          </w:tcPr>
          <w:p w:rsidR="003606BE" w:rsidRPr="00E63306" w:rsidRDefault="003606BE" w:rsidP="007716B0">
            <w:pPr>
              <w:pStyle w:val="Guidance"/>
            </w:pPr>
            <w:r w:rsidRPr="00E63306">
              <w:t>2016-02</w:t>
            </w:r>
          </w:p>
        </w:tc>
        <w:tc>
          <w:tcPr>
            <w:tcW w:w="800" w:type="dxa"/>
            <w:shd w:val="solid" w:color="FFFFFF" w:fill="auto"/>
          </w:tcPr>
          <w:p w:rsidR="003606BE" w:rsidRDefault="003606BE" w:rsidP="00693FB8">
            <w:pPr>
              <w:pStyle w:val="Guidance"/>
              <w:rPr>
                <w:color w:val="auto"/>
              </w:rPr>
            </w:pPr>
          </w:p>
        </w:tc>
        <w:tc>
          <w:tcPr>
            <w:tcW w:w="901" w:type="dxa"/>
            <w:shd w:val="solid" w:color="FFFFFF" w:fill="auto"/>
          </w:tcPr>
          <w:p w:rsidR="003606BE" w:rsidRDefault="003606BE" w:rsidP="0064770E">
            <w:pPr>
              <w:pStyle w:val="Guidance"/>
              <w:rPr>
                <w:color w:val="auto"/>
              </w:rPr>
            </w:pPr>
          </w:p>
        </w:tc>
        <w:tc>
          <w:tcPr>
            <w:tcW w:w="426" w:type="dxa"/>
            <w:shd w:val="solid" w:color="FFFFFF" w:fill="auto"/>
          </w:tcPr>
          <w:p w:rsidR="003606BE" w:rsidRDefault="003606BE" w:rsidP="0064770E">
            <w:pPr>
              <w:pStyle w:val="Guidance"/>
              <w:rPr>
                <w:color w:val="auto"/>
              </w:rPr>
            </w:pPr>
          </w:p>
        </w:tc>
        <w:tc>
          <w:tcPr>
            <w:tcW w:w="428" w:type="dxa"/>
            <w:shd w:val="solid" w:color="FFFFFF" w:fill="auto"/>
          </w:tcPr>
          <w:p w:rsidR="003606BE" w:rsidRDefault="003606BE" w:rsidP="0064770E">
            <w:pPr>
              <w:pStyle w:val="Guidance"/>
              <w:rPr>
                <w:color w:val="auto"/>
              </w:rPr>
            </w:pPr>
          </w:p>
        </w:tc>
        <w:tc>
          <w:tcPr>
            <w:tcW w:w="4867" w:type="dxa"/>
            <w:shd w:val="solid" w:color="FFFFFF" w:fill="auto"/>
          </w:tcPr>
          <w:p w:rsidR="003606BE" w:rsidRPr="00E63306" w:rsidRDefault="003606BE" w:rsidP="0064770E">
            <w:pPr>
              <w:pStyle w:val="Guidance"/>
            </w:pPr>
            <w:r w:rsidRPr="00E63306">
              <w:t>Rapporteur cleanup.</w:t>
            </w:r>
          </w:p>
        </w:tc>
        <w:tc>
          <w:tcPr>
            <w:tcW w:w="567" w:type="dxa"/>
            <w:shd w:val="solid" w:color="FFFFFF" w:fill="auto"/>
          </w:tcPr>
          <w:p w:rsidR="003606BE" w:rsidRPr="00E63306" w:rsidRDefault="003606BE" w:rsidP="00C32D71">
            <w:pPr>
              <w:pStyle w:val="Guidance"/>
            </w:pPr>
            <w:r w:rsidRPr="00E63306">
              <w:t>1.3.0</w:t>
            </w:r>
          </w:p>
        </w:tc>
        <w:tc>
          <w:tcPr>
            <w:tcW w:w="567" w:type="dxa"/>
            <w:shd w:val="solid" w:color="FFFFFF" w:fill="auto"/>
          </w:tcPr>
          <w:p w:rsidR="003606BE" w:rsidRPr="00E63306" w:rsidRDefault="003606BE" w:rsidP="00C07B2D">
            <w:pPr>
              <w:pStyle w:val="Guidance"/>
            </w:pPr>
            <w:r w:rsidRPr="00E63306">
              <w:t>1.3.1</w:t>
            </w:r>
          </w:p>
        </w:tc>
      </w:tr>
    </w:tbl>
    <w:p w:rsidR="005F378D" w:rsidRPr="008E0B30" w:rsidRDefault="005F378D" w:rsidP="005F378D"/>
    <w:p w:rsidR="00E8629F" w:rsidRPr="008B67E3" w:rsidRDefault="00E8629F" w:rsidP="00352487"/>
    <w:sectPr w:rsidR="00E8629F" w:rsidRPr="008B67E3" w:rsidSect="007A12B5">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5FE3" w:rsidRDefault="00605FE3">
      <w:r>
        <w:separator/>
      </w:r>
    </w:p>
  </w:endnote>
  <w:endnote w:type="continuationSeparator" w:id="0">
    <w:p w:rsidR="00605FE3" w:rsidRDefault="00605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389B" w:rsidRDefault="0075389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5FE3" w:rsidRDefault="00605FE3">
      <w:r>
        <w:separator/>
      </w:r>
    </w:p>
  </w:footnote>
  <w:footnote w:type="continuationSeparator" w:id="0">
    <w:p w:rsidR="00605FE3" w:rsidRDefault="00605F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389B" w:rsidRDefault="0075389B" w:rsidP="00AA629B">
    <w:pPr>
      <w:pStyle w:val="Header"/>
      <w:framePr w:w="2893" w:wrap="auto" w:vAnchor="text" w:hAnchor="page" w:x="7869" w:y="3"/>
      <w:widowControl/>
    </w:pPr>
    <w:r>
      <w:fldChar w:fldCharType="begin"/>
    </w:r>
    <w:r>
      <w:instrText xml:space="preserve"> STYLEREF ZA </w:instrText>
    </w:r>
    <w:r>
      <w:fldChar w:fldCharType="separate"/>
    </w:r>
    <w:r w:rsidR="00C7256A">
      <w:t>3GPP TR 22.891 V1.3.1 (2016-02)</w:t>
    </w:r>
    <w:r>
      <w:fldChar w:fldCharType="end"/>
    </w:r>
  </w:p>
  <w:p w:rsidR="0075389B" w:rsidRDefault="0075389B">
    <w:pPr>
      <w:pStyle w:val="Header"/>
      <w:framePr w:wrap="auto" w:vAnchor="text" w:hAnchor="margin" w:xAlign="center" w:y="1"/>
      <w:widowControl/>
    </w:pPr>
    <w:r>
      <w:fldChar w:fldCharType="begin"/>
    </w:r>
    <w:r>
      <w:instrText xml:space="preserve"> PAGE </w:instrText>
    </w:r>
    <w:r>
      <w:fldChar w:fldCharType="separate"/>
    </w:r>
    <w:r w:rsidR="00C7256A">
      <w:t>95</w:t>
    </w:r>
    <w:r>
      <w:fldChar w:fldCharType="end"/>
    </w:r>
  </w:p>
  <w:p w:rsidR="0075389B" w:rsidRDefault="0075389B">
    <w:pPr>
      <w:pStyle w:val="Header"/>
      <w:framePr w:wrap="auto" w:vAnchor="text" w:hAnchor="margin" w:y="1"/>
      <w:widowControl/>
    </w:pPr>
    <w:r>
      <w:fldChar w:fldCharType="begin"/>
    </w:r>
    <w:r>
      <w:instrText xml:space="preserve"> STYLEREF ZGSM </w:instrText>
    </w:r>
    <w:r>
      <w:fldChar w:fldCharType="separate"/>
    </w:r>
    <w:r w:rsidR="00C7256A">
      <w:t>Release 14</w:t>
    </w:r>
    <w:r>
      <w:fldChar w:fldCharType="end"/>
    </w:r>
  </w:p>
  <w:p w:rsidR="0075389B" w:rsidRDefault="0075389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3E23D2B"/>
    <w:multiLevelType w:val="hybridMultilevel"/>
    <w:tmpl w:val="798A3874"/>
    <w:lvl w:ilvl="0" w:tplc="8E84C14E">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nsid w:val="3C984F99"/>
    <w:multiLevelType w:val="hybridMultilevel"/>
    <w:tmpl w:val="9ABA770C"/>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4">
    <w:nsid w:val="4E7934E9"/>
    <w:multiLevelType w:val="hybridMultilevel"/>
    <w:tmpl w:val="88D4CABA"/>
    <w:lvl w:ilvl="0" w:tplc="AACE3EFA">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nsid w:val="5C8F2A1A"/>
    <w:multiLevelType w:val="hybridMultilevel"/>
    <w:tmpl w:val="D49A960E"/>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48F72BA"/>
    <w:multiLevelType w:val="hybridMultilevel"/>
    <w:tmpl w:val="79D0AFC0"/>
    <w:lvl w:ilvl="0" w:tplc="9440C03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3">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6">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8">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7"/>
  </w:num>
  <w:num w:numId="4">
    <w:abstractNumId w:val="48"/>
  </w:num>
  <w:num w:numId="5">
    <w:abstractNumId w:val="17"/>
  </w:num>
  <w:num w:numId="6">
    <w:abstractNumId w:val="44"/>
  </w:num>
  <w:num w:numId="7">
    <w:abstractNumId w:val="0"/>
  </w:num>
  <w:num w:numId="8">
    <w:abstractNumId w:val="16"/>
  </w:num>
  <w:num w:numId="9">
    <w:abstractNumId w:val="4"/>
  </w:num>
  <w:num w:numId="10">
    <w:abstractNumId w:val="2"/>
  </w:num>
  <w:num w:numId="11">
    <w:abstractNumId w:val="7"/>
  </w:num>
  <w:num w:numId="12">
    <w:abstractNumId w:val="36"/>
  </w:num>
  <w:num w:numId="13">
    <w:abstractNumId w:val="43"/>
  </w:num>
  <w:num w:numId="14">
    <w:abstractNumId w:val="10"/>
  </w:num>
  <w:num w:numId="15">
    <w:abstractNumId w:val="38"/>
  </w:num>
  <w:num w:numId="16">
    <w:abstractNumId w:val="19"/>
  </w:num>
  <w:num w:numId="17">
    <w:abstractNumId w:val="24"/>
  </w:num>
  <w:num w:numId="18">
    <w:abstractNumId w:val="31"/>
  </w:num>
  <w:num w:numId="19">
    <w:abstractNumId w:val="8"/>
  </w:num>
  <w:num w:numId="20">
    <w:abstractNumId w:val="46"/>
  </w:num>
  <w:num w:numId="21">
    <w:abstractNumId w:val="20"/>
  </w:num>
  <w:num w:numId="22">
    <w:abstractNumId w:val="33"/>
  </w:num>
  <w:num w:numId="23">
    <w:abstractNumId w:val="23"/>
  </w:num>
  <w:num w:numId="24">
    <w:abstractNumId w:val="30"/>
  </w:num>
  <w:num w:numId="25">
    <w:abstractNumId w:val="35"/>
  </w:num>
  <w:num w:numId="26">
    <w:abstractNumId w:val="13"/>
  </w:num>
  <w:num w:numId="27">
    <w:abstractNumId w:val="25"/>
  </w:num>
  <w:num w:numId="28">
    <w:abstractNumId w:val="28"/>
  </w:num>
  <w:num w:numId="29">
    <w:abstractNumId w:val="29"/>
  </w:num>
  <w:num w:numId="30">
    <w:abstractNumId w:val="41"/>
  </w:num>
  <w:num w:numId="31">
    <w:abstractNumId w:val="37"/>
  </w:num>
  <w:num w:numId="32">
    <w:abstractNumId w:val="22"/>
  </w:num>
  <w:num w:numId="33">
    <w:abstractNumId w:val="11"/>
  </w:num>
  <w:num w:numId="34">
    <w:abstractNumId w:val="45"/>
  </w:num>
  <w:num w:numId="35">
    <w:abstractNumId w:val="9"/>
  </w:num>
  <w:num w:numId="36">
    <w:abstractNumId w:val="18"/>
  </w:num>
  <w:num w:numId="37">
    <w:abstractNumId w:val="39"/>
  </w:num>
  <w:num w:numId="38">
    <w:abstractNumId w:val="12"/>
  </w:num>
  <w:num w:numId="39">
    <w:abstractNumId w:val="5"/>
  </w:num>
  <w:num w:numId="40">
    <w:abstractNumId w:val="32"/>
  </w:num>
  <w:num w:numId="41">
    <w:abstractNumId w:val="47"/>
  </w:num>
  <w:num w:numId="42">
    <w:abstractNumId w:val="40"/>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1"/>
  </w:num>
  <w:num w:numId="48">
    <w:abstractNumId w:val="26"/>
  </w:num>
  <w:num w:numId="49">
    <w:abstractNumId w:val="42"/>
  </w:num>
  <w:num w:numId="50">
    <w:abstractNumId w:val="15"/>
  </w:num>
  <w:num w:numId="51">
    <w:abstractNumId w:val="3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16636"/>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16D8"/>
    <w:rsid w:val="000842BE"/>
    <w:rsid w:val="000862B4"/>
    <w:rsid w:val="00087689"/>
    <w:rsid w:val="00087AC3"/>
    <w:rsid w:val="000924A8"/>
    <w:rsid w:val="00093E7E"/>
    <w:rsid w:val="000971C6"/>
    <w:rsid w:val="0009799E"/>
    <w:rsid w:val="000A0F90"/>
    <w:rsid w:val="000A1DDA"/>
    <w:rsid w:val="000A37FD"/>
    <w:rsid w:val="000A42BD"/>
    <w:rsid w:val="000A4B4A"/>
    <w:rsid w:val="000A4BF6"/>
    <w:rsid w:val="000B14CC"/>
    <w:rsid w:val="000B182E"/>
    <w:rsid w:val="000B2C2F"/>
    <w:rsid w:val="000B44DC"/>
    <w:rsid w:val="000B4BC8"/>
    <w:rsid w:val="000C7BCD"/>
    <w:rsid w:val="000D6CFC"/>
    <w:rsid w:val="000E1B4C"/>
    <w:rsid w:val="000E359A"/>
    <w:rsid w:val="000E5A46"/>
    <w:rsid w:val="000E7F6C"/>
    <w:rsid w:val="00106423"/>
    <w:rsid w:val="00125720"/>
    <w:rsid w:val="00130B4F"/>
    <w:rsid w:val="00134B1B"/>
    <w:rsid w:val="00137EF7"/>
    <w:rsid w:val="0014174D"/>
    <w:rsid w:val="00143504"/>
    <w:rsid w:val="00146BC2"/>
    <w:rsid w:val="0015298D"/>
    <w:rsid w:val="00153528"/>
    <w:rsid w:val="00157448"/>
    <w:rsid w:val="00162840"/>
    <w:rsid w:val="00174A81"/>
    <w:rsid w:val="00176C83"/>
    <w:rsid w:val="00176FCF"/>
    <w:rsid w:val="0018099B"/>
    <w:rsid w:val="001816D0"/>
    <w:rsid w:val="00182F6E"/>
    <w:rsid w:val="001831DD"/>
    <w:rsid w:val="0018479F"/>
    <w:rsid w:val="0019111E"/>
    <w:rsid w:val="001974EB"/>
    <w:rsid w:val="001A08AA"/>
    <w:rsid w:val="001A4F71"/>
    <w:rsid w:val="001B0968"/>
    <w:rsid w:val="001B5E2C"/>
    <w:rsid w:val="001C1C33"/>
    <w:rsid w:val="001C242D"/>
    <w:rsid w:val="001C4BB7"/>
    <w:rsid w:val="001C5E34"/>
    <w:rsid w:val="001D5A98"/>
    <w:rsid w:val="001E3FC5"/>
    <w:rsid w:val="00200425"/>
    <w:rsid w:val="00203876"/>
    <w:rsid w:val="0020503C"/>
    <w:rsid w:val="00212373"/>
    <w:rsid w:val="002138EA"/>
    <w:rsid w:val="00214FBD"/>
    <w:rsid w:val="00215929"/>
    <w:rsid w:val="00220668"/>
    <w:rsid w:val="00222897"/>
    <w:rsid w:val="00223D21"/>
    <w:rsid w:val="00233F07"/>
    <w:rsid w:val="00235394"/>
    <w:rsid w:val="00240A5F"/>
    <w:rsid w:val="0024292B"/>
    <w:rsid w:val="00245814"/>
    <w:rsid w:val="00246FC3"/>
    <w:rsid w:val="00255182"/>
    <w:rsid w:val="00261200"/>
    <w:rsid w:val="0026179F"/>
    <w:rsid w:val="002632CA"/>
    <w:rsid w:val="00274BB2"/>
    <w:rsid w:val="00274E1A"/>
    <w:rsid w:val="00276618"/>
    <w:rsid w:val="0028103F"/>
    <w:rsid w:val="00282213"/>
    <w:rsid w:val="002840D8"/>
    <w:rsid w:val="002862E5"/>
    <w:rsid w:val="00290955"/>
    <w:rsid w:val="002A6DA6"/>
    <w:rsid w:val="002C117F"/>
    <w:rsid w:val="002D0C70"/>
    <w:rsid w:val="002D296F"/>
    <w:rsid w:val="002D43F1"/>
    <w:rsid w:val="002E1710"/>
    <w:rsid w:val="002E2AD4"/>
    <w:rsid w:val="002E49C3"/>
    <w:rsid w:val="002F4093"/>
    <w:rsid w:val="002F4248"/>
    <w:rsid w:val="002F43E4"/>
    <w:rsid w:val="002F686A"/>
    <w:rsid w:val="0030532D"/>
    <w:rsid w:val="003107A9"/>
    <w:rsid w:val="0031223E"/>
    <w:rsid w:val="00313C34"/>
    <w:rsid w:val="00322DB3"/>
    <w:rsid w:val="003233E2"/>
    <w:rsid w:val="00323A33"/>
    <w:rsid w:val="00343431"/>
    <w:rsid w:val="003452A1"/>
    <w:rsid w:val="00347734"/>
    <w:rsid w:val="00351340"/>
    <w:rsid w:val="00351C2D"/>
    <w:rsid w:val="00352487"/>
    <w:rsid w:val="003540AA"/>
    <w:rsid w:val="00354B69"/>
    <w:rsid w:val="003606BE"/>
    <w:rsid w:val="003643D5"/>
    <w:rsid w:val="00367724"/>
    <w:rsid w:val="00377FC2"/>
    <w:rsid w:val="0038195D"/>
    <w:rsid w:val="00382AF1"/>
    <w:rsid w:val="00382F7E"/>
    <w:rsid w:val="003868FF"/>
    <w:rsid w:val="003966E1"/>
    <w:rsid w:val="003A0FFA"/>
    <w:rsid w:val="003A4372"/>
    <w:rsid w:val="003B0D77"/>
    <w:rsid w:val="003B1CC5"/>
    <w:rsid w:val="003B46BA"/>
    <w:rsid w:val="003C243C"/>
    <w:rsid w:val="003C4D6B"/>
    <w:rsid w:val="003D0ADE"/>
    <w:rsid w:val="003F49BE"/>
    <w:rsid w:val="003F49C6"/>
    <w:rsid w:val="004072C5"/>
    <w:rsid w:val="004104EC"/>
    <w:rsid w:val="004115A1"/>
    <w:rsid w:val="00414670"/>
    <w:rsid w:val="00432965"/>
    <w:rsid w:val="004415A6"/>
    <w:rsid w:val="00442278"/>
    <w:rsid w:val="00444225"/>
    <w:rsid w:val="004477FD"/>
    <w:rsid w:val="004627AE"/>
    <w:rsid w:val="00462EA2"/>
    <w:rsid w:val="00472C5B"/>
    <w:rsid w:val="00482F0F"/>
    <w:rsid w:val="004853F6"/>
    <w:rsid w:val="004878ED"/>
    <w:rsid w:val="004A17C7"/>
    <w:rsid w:val="004A4E33"/>
    <w:rsid w:val="004B66BF"/>
    <w:rsid w:val="004C418A"/>
    <w:rsid w:val="004C456D"/>
    <w:rsid w:val="004C6FE0"/>
    <w:rsid w:val="004D03E4"/>
    <w:rsid w:val="004D727D"/>
    <w:rsid w:val="004E1876"/>
    <w:rsid w:val="004F00A3"/>
    <w:rsid w:val="00505BFA"/>
    <w:rsid w:val="005125F1"/>
    <w:rsid w:val="00521DBA"/>
    <w:rsid w:val="005257CA"/>
    <w:rsid w:val="00526545"/>
    <w:rsid w:val="00526AFE"/>
    <w:rsid w:val="00531CC8"/>
    <w:rsid w:val="00537E60"/>
    <w:rsid w:val="00541820"/>
    <w:rsid w:val="00546D98"/>
    <w:rsid w:val="00554D73"/>
    <w:rsid w:val="0056284B"/>
    <w:rsid w:val="00566331"/>
    <w:rsid w:val="00566EC2"/>
    <w:rsid w:val="005708D6"/>
    <w:rsid w:val="0057203B"/>
    <w:rsid w:val="005845D2"/>
    <w:rsid w:val="005909A9"/>
    <w:rsid w:val="0059271D"/>
    <w:rsid w:val="005937AC"/>
    <w:rsid w:val="005A20C5"/>
    <w:rsid w:val="005A57E1"/>
    <w:rsid w:val="005B46AD"/>
    <w:rsid w:val="005B5418"/>
    <w:rsid w:val="005C30D8"/>
    <w:rsid w:val="005C3910"/>
    <w:rsid w:val="005C7AEE"/>
    <w:rsid w:val="005E3B33"/>
    <w:rsid w:val="005F378D"/>
    <w:rsid w:val="005F42B0"/>
    <w:rsid w:val="005F5912"/>
    <w:rsid w:val="00605FE3"/>
    <w:rsid w:val="006141F3"/>
    <w:rsid w:val="00622969"/>
    <w:rsid w:val="006234F9"/>
    <w:rsid w:val="006235D2"/>
    <w:rsid w:val="00625BEA"/>
    <w:rsid w:val="006276E7"/>
    <w:rsid w:val="0063674E"/>
    <w:rsid w:val="006436DC"/>
    <w:rsid w:val="00645EB6"/>
    <w:rsid w:val="0064770E"/>
    <w:rsid w:val="0065057E"/>
    <w:rsid w:val="00651B80"/>
    <w:rsid w:val="006528A4"/>
    <w:rsid w:val="00653787"/>
    <w:rsid w:val="00653B2B"/>
    <w:rsid w:val="00666F94"/>
    <w:rsid w:val="0068391B"/>
    <w:rsid w:val="00686463"/>
    <w:rsid w:val="006870A0"/>
    <w:rsid w:val="006917D4"/>
    <w:rsid w:val="00693FB8"/>
    <w:rsid w:val="006A63B2"/>
    <w:rsid w:val="006A739B"/>
    <w:rsid w:val="006A77E2"/>
    <w:rsid w:val="006C3622"/>
    <w:rsid w:val="006C3C8E"/>
    <w:rsid w:val="006D0213"/>
    <w:rsid w:val="006D1477"/>
    <w:rsid w:val="006D2A2B"/>
    <w:rsid w:val="006D379D"/>
    <w:rsid w:val="006D4FF8"/>
    <w:rsid w:val="006D7F27"/>
    <w:rsid w:val="006F2183"/>
    <w:rsid w:val="006F37CD"/>
    <w:rsid w:val="006F52A3"/>
    <w:rsid w:val="006F6B12"/>
    <w:rsid w:val="00702DE6"/>
    <w:rsid w:val="00704F07"/>
    <w:rsid w:val="0070646B"/>
    <w:rsid w:val="007077A4"/>
    <w:rsid w:val="0071015D"/>
    <w:rsid w:val="00711273"/>
    <w:rsid w:val="00715145"/>
    <w:rsid w:val="00715ED7"/>
    <w:rsid w:val="00720A3D"/>
    <w:rsid w:val="00720D53"/>
    <w:rsid w:val="007211F6"/>
    <w:rsid w:val="00721573"/>
    <w:rsid w:val="0072205F"/>
    <w:rsid w:val="00722E99"/>
    <w:rsid w:val="00723E0D"/>
    <w:rsid w:val="007254EA"/>
    <w:rsid w:val="00725856"/>
    <w:rsid w:val="00725DE5"/>
    <w:rsid w:val="0073164F"/>
    <w:rsid w:val="00737DFA"/>
    <w:rsid w:val="0074722B"/>
    <w:rsid w:val="0075389B"/>
    <w:rsid w:val="00754B27"/>
    <w:rsid w:val="007557C3"/>
    <w:rsid w:val="00762321"/>
    <w:rsid w:val="0076271A"/>
    <w:rsid w:val="00764EDC"/>
    <w:rsid w:val="00766258"/>
    <w:rsid w:val="00766A15"/>
    <w:rsid w:val="007716B0"/>
    <w:rsid w:val="00771821"/>
    <w:rsid w:val="00776C0B"/>
    <w:rsid w:val="0078026A"/>
    <w:rsid w:val="0078067B"/>
    <w:rsid w:val="0078177B"/>
    <w:rsid w:val="0078497D"/>
    <w:rsid w:val="0079185C"/>
    <w:rsid w:val="007A02D5"/>
    <w:rsid w:val="007A0B04"/>
    <w:rsid w:val="007A12B5"/>
    <w:rsid w:val="007A4CA6"/>
    <w:rsid w:val="007B3E7A"/>
    <w:rsid w:val="007B421F"/>
    <w:rsid w:val="007B463B"/>
    <w:rsid w:val="007D790E"/>
    <w:rsid w:val="007D79C6"/>
    <w:rsid w:val="007E351B"/>
    <w:rsid w:val="007E7918"/>
    <w:rsid w:val="007F0E1E"/>
    <w:rsid w:val="007F2894"/>
    <w:rsid w:val="007F2E56"/>
    <w:rsid w:val="007F2F58"/>
    <w:rsid w:val="007F3C7D"/>
    <w:rsid w:val="007F4AC7"/>
    <w:rsid w:val="007F62EA"/>
    <w:rsid w:val="008074CD"/>
    <w:rsid w:val="00811F53"/>
    <w:rsid w:val="0081205A"/>
    <w:rsid w:val="008122A7"/>
    <w:rsid w:val="00815602"/>
    <w:rsid w:val="008166C4"/>
    <w:rsid w:val="00816D4D"/>
    <w:rsid w:val="00817A31"/>
    <w:rsid w:val="0082393B"/>
    <w:rsid w:val="0082462C"/>
    <w:rsid w:val="00825C26"/>
    <w:rsid w:val="0083164A"/>
    <w:rsid w:val="00832F04"/>
    <w:rsid w:val="00843473"/>
    <w:rsid w:val="0085185C"/>
    <w:rsid w:val="0086004A"/>
    <w:rsid w:val="00873496"/>
    <w:rsid w:val="00876B4D"/>
    <w:rsid w:val="00883E3C"/>
    <w:rsid w:val="0088421D"/>
    <w:rsid w:val="00885EAF"/>
    <w:rsid w:val="00890493"/>
    <w:rsid w:val="008907EB"/>
    <w:rsid w:val="00891D29"/>
    <w:rsid w:val="0089391F"/>
    <w:rsid w:val="008A214F"/>
    <w:rsid w:val="008A3C92"/>
    <w:rsid w:val="008A6E5B"/>
    <w:rsid w:val="008A7887"/>
    <w:rsid w:val="008B5110"/>
    <w:rsid w:val="008B67E3"/>
    <w:rsid w:val="008B6E7D"/>
    <w:rsid w:val="008B7B3C"/>
    <w:rsid w:val="008C2675"/>
    <w:rsid w:val="008C3B86"/>
    <w:rsid w:val="008C60BD"/>
    <w:rsid w:val="008C60E9"/>
    <w:rsid w:val="008C70A5"/>
    <w:rsid w:val="008D42E9"/>
    <w:rsid w:val="008E0B30"/>
    <w:rsid w:val="008F6AAB"/>
    <w:rsid w:val="009006D3"/>
    <w:rsid w:val="00901207"/>
    <w:rsid w:val="0090614C"/>
    <w:rsid w:val="0090671A"/>
    <w:rsid w:val="00917E91"/>
    <w:rsid w:val="00921407"/>
    <w:rsid w:val="009277EE"/>
    <w:rsid w:val="00930FF2"/>
    <w:rsid w:val="0093753B"/>
    <w:rsid w:val="00941972"/>
    <w:rsid w:val="00943663"/>
    <w:rsid w:val="00943B14"/>
    <w:rsid w:val="00946F39"/>
    <w:rsid w:val="0094766F"/>
    <w:rsid w:val="0095398B"/>
    <w:rsid w:val="0095766D"/>
    <w:rsid w:val="00957BF3"/>
    <w:rsid w:val="009632D0"/>
    <w:rsid w:val="0098194B"/>
    <w:rsid w:val="00983910"/>
    <w:rsid w:val="009846A2"/>
    <w:rsid w:val="00990729"/>
    <w:rsid w:val="00991D47"/>
    <w:rsid w:val="00992F49"/>
    <w:rsid w:val="009A1824"/>
    <w:rsid w:val="009A200F"/>
    <w:rsid w:val="009B495D"/>
    <w:rsid w:val="009B4CBB"/>
    <w:rsid w:val="009C0727"/>
    <w:rsid w:val="009C5068"/>
    <w:rsid w:val="009C63CA"/>
    <w:rsid w:val="009C6523"/>
    <w:rsid w:val="009D681B"/>
    <w:rsid w:val="009D6CE7"/>
    <w:rsid w:val="009E0B4C"/>
    <w:rsid w:val="009E1CAF"/>
    <w:rsid w:val="009E2D97"/>
    <w:rsid w:val="009E41DE"/>
    <w:rsid w:val="009F6CF5"/>
    <w:rsid w:val="00A07D15"/>
    <w:rsid w:val="00A2538F"/>
    <w:rsid w:val="00A3281C"/>
    <w:rsid w:val="00A34679"/>
    <w:rsid w:val="00A367F9"/>
    <w:rsid w:val="00A37B1A"/>
    <w:rsid w:val="00A412CF"/>
    <w:rsid w:val="00A419AF"/>
    <w:rsid w:val="00A50B10"/>
    <w:rsid w:val="00A520A0"/>
    <w:rsid w:val="00A53AA3"/>
    <w:rsid w:val="00A56D3E"/>
    <w:rsid w:val="00A658E4"/>
    <w:rsid w:val="00A65EAE"/>
    <w:rsid w:val="00A66852"/>
    <w:rsid w:val="00A70C09"/>
    <w:rsid w:val="00A8195A"/>
    <w:rsid w:val="00A81B15"/>
    <w:rsid w:val="00A84056"/>
    <w:rsid w:val="00A85DA7"/>
    <w:rsid w:val="00A85DBC"/>
    <w:rsid w:val="00AA1F7A"/>
    <w:rsid w:val="00AA629B"/>
    <w:rsid w:val="00AB0C50"/>
    <w:rsid w:val="00AC2F47"/>
    <w:rsid w:val="00AC4827"/>
    <w:rsid w:val="00AC4B4C"/>
    <w:rsid w:val="00AD65CF"/>
    <w:rsid w:val="00AF29C1"/>
    <w:rsid w:val="00B0107C"/>
    <w:rsid w:val="00B02562"/>
    <w:rsid w:val="00B12A4A"/>
    <w:rsid w:val="00B22EC4"/>
    <w:rsid w:val="00B41444"/>
    <w:rsid w:val="00B42956"/>
    <w:rsid w:val="00B51D60"/>
    <w:rsid w:val="00B5432D"/>
    <w:rsid w:val="00B561A0"/>
    <w:rsid w:val="00B5745A"/>
    <w:rsid w:val="00B6341D"/>
    <w:rsid w:val="00B644CA"/>
    <w:rsid w:val="00B739EB"/>
    <w:rsid w:val="00B8446C"/>
    <w:rsid w:val="00B94108"/>
    <w:rsid w:val="00BA0DBF"/>
    <w:rsid w:val="00BB01D0"/>
    <w:rsid w:val="00BB0F35"/>
    <w:rsid w:val="00BC4650"/>
    <w:rsid w:val="00BC6E79"/>
    <w:rsid w:val="00BC7016"/>
    <w:rsid w:val="00BE51F0"/>
    <w:rsid w:val="00BE59EE"/>
    <w:rsid w:val="00BE6BFB"/>
    <w:rsid w:val="00BF0134"/>
    <w:rsid w:val="00BF6192"/>
    <w:rsid w:val="00C07B2D"/>
    <w:rsid w:val="00C117A3"/>
    <w:rsid w:val="00C20003"/>
    <w:rsid w:val="00C225DC"/>
    <w:rsid w:val="00C22B23"/>
    <w:rsid w:val="00C32D71"/>
    <w:rsid w:val="00C37229"/>
    <w:rsid w:val="00C374C9"/>
    <w:rsid w:val="00C41434"/>
    <w:rsid w:val="00C44F46"/>
    <w:rsid w:val="00C47DA1"/>
    <w:rsid w:val="00C5170D"/>
    <w:rsid w:val="00C56D26"/>
    <w:rsid w:val="00C62ADC"/>
    <w:rsid w:val="00C64266"/>
    <w:rsid w:val="00C7256A"/>
    <w:rsid w:val="00C72BB1"/>
    <w:rsid w:val="00C761A3"/>
    <w:rsid w:val="00C76980"/>
    <w:rsid w:val="00C86567"/>
    <w:rsid w:val="00CA3B3A"/>
    <w:rsid w:val="00CA3D19"/>
    <w:rsid w:val="00CA624B"/>
    <w:rsid w:val="00CB0452"/>
    <w:rsid w:val="00CB29F1"/>
    <w:rsid w:val="00CB2DA1"/>
    <w:rsid w:val="00CC13D8"/>
    <w:rsid w:val="00CC3434"/>
    <w:rsid w:val="00CC4459"/>
    <w:rsid w:val="00CC6730"/>
    <w:rsid w:val="00CD67C0"/>
    <w:rsid w:val="00CD68A7"/>
    <w:rsid w:val="00CD6F2E"/>
    <w:rsid w:val="00CE2592"/>
    <w:rsid w:val="00CF2BFE"/>
    <w:rsid w:val="00CF7306"/>
    <w:rsid w:val="00D00957"/>
    <w:rsid w:val="00D11D91"/>
    <w:rsid w:val="00D21F1C"/>
    <w:rsid w:val="00D233D0"/>
    <w:rsid w:val="00D25360"/>
    <w:rsid w:val="00D25D08"/>
    <w:rsid w:val="00D3181D"/>
    <w:rsid w:val="00D34CB6"/>
    <w:rsid w:val="00D44C6C"/>
    <w:rsid w:val="00D520E4"/>
    <w:rsid w:val="00D53692"/>
    <w:rsid w:val="00D53ACF"/>
    <w:rsid w:val="00D57DFA"/>
    <w:rsid w:val="00D65B64"/>
    <w:rsid w:val="00D6660A"/>
    <w:rsid w:val="00D73733"/>
    <w:rsid w:val="00D75220"/>
    <w:rsid w:val="00D768BC"/>
    <w:rsid w:val="00D8374B"/>
    <w:rsid w:val="00D87D43"/>
    <w:rsid w:val="00DA15E8"/>
    <w:rsid w:val="00DA231B"/>
    <w:rsid w:val="00DA5923"/>
    <w:rsid w:val="00DB0EE8"/>
    <w:rsid w:val="00DB6E89"/>
    <w:rsid w:val="00DC02F1"/>
    <w:rsid w:val="00DC23D9"/>
    <w:rsid w:val="00DD057B"/>
    <w:rsid w:val="00DD0C2C"/>
    <w:rsid w:val="00DD1263"/>
    <w:rsid w:val="00DD230C"/>
    <w:rsid w:val="00DD3C34"/>
    <w:rsid w:val="00DD4DDE"/>
    <w:rsid w:val="00DD6FA7"/>
    <w:rsid w:val="00DE2AE6"/>
    <w:rsid w:val="00DF0FE3"/>
    <w:rsid w:val="00DF5EFD"/>
    <w:rsid w:val="00DF6617"/>
    <w:rsid w:val="00E03A8E"/>
    <w:rsid w:val="00E077FE"/>
    <w:rsid w:val="00E124BA"/>
    <w:rsid w:val="00E16750"/>
    <w:rsid w:val="00E16D46"/>
    <w:rsid w:val="00E22743"/>
    <w:rsid w:val="00E2589E"/>
    <w:rsid w:val="00E308F8"/>
    <w:rsid w:val="00E321C1"/>
    <w:rsid w:val="00E32EDC"/>
    <w:rsid w:val="00E33C02"/>
    <w:rsid w:val="00E34BF6"/>
    <w:rsid w:val="00E36D5B"/>
    <w:rsid w:val="00E376CD"/>
    <w:rsid w:val="00E44672"/>
    <w:rsid w:val="00E55ABC"/>
    <w:rsid w:val="00E55E8B"/>
    <w:rsid w:val="00E57B74"/>
    <w:rsid w:val="00E63306"/>
    <w:rsid w:val="00E721DA"/>
    <w:rsid w:val="00E724BD"/>
    <w:rsid w:val="00E82292"/>
    <w:rsid w:val="00E83F66"/>
    <w:rsid w:val="00E8629F"/>
    <w:rsid w:val="00E863BC"/>
    <w:rsid w:val="00E91BDB"/>
    <w:rsid w:val="00EA194E"/>
    <w:rsid w:val="00EA398E"/>
    <w:rsid w:val="00EA3C24"/>
    <w:rsid w:val="00EA3CFF"/>
    <w:rsid w:val="00EA4674"/>
    <w:rsid w:val="00EB3487"/>
    <w:rsid w:val="00EB4409"/>
    <w:rsid w:val="00EC656E"/>
    <w:rsid w:val="00ED45AF"/>
    <w:rsid w:val="00EE374F"/>
    <w:rsid w:val="00EE6465"/>
    <w:rsid w:val="00EF5709"/>
    <w:rsid w:val="00F01187"/>
    <w:rsid w:val="00F02250"/>
    <w:rsid w:val="00F04085"/>
    <w:rsid w:val="00F072D8"/>
    <w:rsid w:val="00F1208C"/>
    <w:rsid w:val="00F222DE"/>
    <w:rsid w:val="00F33331"/>
    <w:rsid w:val="00F43FEA"/>
    <w:rsid w:val="00F47EF8"/>
    <w:rsid w:val="00F61F8B"/>
    <w:rsid w:val="00F6233F"/>
    <w:rsid w:val="00F62B1D"/>
    <w:rsid w:val="00F72527"/>
    <w:rsid w:val="00F732A1"/>
    <w:rsid w:val="00F74940"/>
    <w:rsid w:val="00F813A6"/>
    <w:rsid w:val="00F824BE"/>
    <w:rsid w:val="00F8444C"/>
    <w:rsid w:val="00F87D37"/>
    <w:rsid w:val="00F93CD8"/>
    <w:rsid w:val="00F975A6"/>
    <w:rsid w:val="00F97764"/>
    <w:rsid w:val="00FA1A23"/>
    <w:rsid w:val="00FA69AB"/>
    <w:rsid w:val="00FA7F13"/>
    <w:rsid w:val="00FC051F"/>
    <w:rsid w:val="00FC4487"/>
    <w:rsid w:val="00FC4E3D"/>
    <w:rsid w:val="00FD2E33"/>
    <w:rsid w:val="00FD5531"/>
    <w:rsid w:val="00FE39D2"/>
    <w:rsid w:val="00FF09F3"/>
    <w:rsid w:val="00FF3E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lang w:eastAsia="x-none"/>
    </w:rPr>
  </w:style>
  <w:style w:type="character" w:customStyle="1" w:styleId="Heading4Char">
    <w:name w:val="Heading 4 Char"/>
    <w:basedOn w:val="DefaultParagraphFont"/>
    <w:link w:val="Heading4"/>
    <w:rsid w:val="0009799E"/>
    <w:rPr>
      <w:rFonts w:ascii="Arial" w:hAnsi="Arial"/>
      <w:sz w:val="24"/>
      <w:lang w:eastAsia="x-none"/>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5262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lang w:eastAsia="x-none"/>
    </w:rPr>
  </w:style>
  <w:style w:type="character" w:customStyle="1" w:styleId="Heading4Char">
    <w:name w:val="Heading 4 Char"/>
    <w:basedOn w:val="DefaultParagraphFont"/>
    <w:link w:val="Heading4"/>
    <w:rsid w:val="0009799E"/>
    <w:rPr>
      <w:rFonts w:ascii="Arial" w:hAnsi="Arial"/>
      <w:sz w:val="24"/>
      <w:lang w:eastAsia="x-none"/>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5262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ict-combo.eu/data/uploads/pdf-combo-v2/combo_d2.4_wp4_20june2014_tid_v2.0_sec.pdf" TargetMode="External"/><Relationship Id="rId18" Type="http://schemas.openxmlformats.org/officeDocument/2006/relationships/hyperlink" Target="https://goo.gl/fLEqb4" TargetMode="External"/><Relationship Id="rId26" Type="http://schemas.openxmlformats.org/officeDocument/2006/relationships/image" Target="media/image7.emf"/><Relationship Id="rId39"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hyperlink" Target="http://www.arib.or.jp/english/20bah-wp-100.pdf" TargetMode="External"/><Relationship Id="rId34" Type="http://schemas.openxmlformats.org/officeDocument/2006/relationships/oleObject" Target="embeddings/oleObject3.bin"/><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hyperlink" Target="file:///C:\Users\neala\Meetings\SA1\SMARTER\Aug%202015%20revision\www.5g-ppp.eu" TargetMode="External"/><Relationship Id="rId25" Type="http://schemas.openxmlformats.org/officeDocument/2006/relationships/image" Target="media/image6.png"/><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www.onworld.com" TargetMode="External"/><Relationship Id="rId20" Type="http://schemas.openxmlformats.org/officeDocument/2006/relationships/hyperlink" Target="http://www.cisco.com/c/en/us/solutions/collateral/service-provider/visual-networking-index-vni/white_paper_c11-520862.html" TargetMode="External"/><Relationship Id="rId29" Type="http://schemas.openxmlformats.org/officeDocument/2006/relationships/image" Target="media/image9.emf"/><Relationship Id="rId41"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5.emf"/><Relationship Id="rId32" Type="http://schemas.openxmlformats.org/officeDocument/2006/relationships/image" Target="media/image11.png"/><Relationship Id="rId37" Type="http://schemas.openxmlformats.org/officeDocument/2006/relationships/oleObject" Target="embeddings/oleObject4.bin"/><Relationship Id="rId40" Type="http://schemas.openxmlformats.org/officeDocument/2006/relationships/image" Target="media/image17.emf"/><Relationship Id="rId45" Type="http://schemas.openxmlformats.org/officeDocument/2006/relationships/hyperlink" Target="http://www.submarinecablemap.com)/" TargetMode="External"/><Relationship Id="rId5" Type="http://schemas.microsoft.com/office/2007/relationships/stylesWithEffects" Target="stylesWithEffects.xml"/><Relationship Id="rId15" Type="http://schemas.openxmlformats.org/officeDocument/2006/relationships/hyperlink" Target="http://www.bmbf.de/foerderungen/22967.php"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4.emf"/><Relationship Id="rId49"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s://www.metis2020.com/wp-content/uploads/deliverables/METIS_D1.5_Summary.pdf" TargetMode="External"/><Relationship Id="rId31" Type="http://schemas.openxmlformats.org/officeDocument/2006/relationships/image" Target="media/image10.png"/><Relationship Id="rId44" Type="http://schemas.openxmlformats.org/officeDocument/2006/relationships/chart" Target="charts/chart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ravepubs.com/wp-content/uploads/2013/10/Almo-G4-UHD-Presentation-PDF-v1.pdf" TargetMode="External"/><Relationship Id="rId22" Type="http://schemas.openxmlformats.org/officeDocument/2006/relationships/image" Target="media/image3.emf"/><Relationship Id="rId27" Type="http://schemas.openxmlformats.org/officeDocument/2006/relationships/oleObject" Target="embeddings/oleObject1.bin"/><Relationship Id="rId30" Type="http://schemas.openxmlformats.org/officeDocument/2006/relationships/oleObject" Target="embeddings/oleObject2.bin"/><Relationship Id="rId35" Type="http://schemas.openxmlformats.org/officeDocument/2006/relationships/image" Target="media/image13.png"/><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108127744"/>
        <c:axId val="108129664"/>
      </c:scatterChart>
      <c:valAx>
        <c:axId val="108127744"/>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108129664"/>
        <c:crossesAt val="1.0000000000000041E-3"/>
        <c:crossBetween val="midCat"/>
      </c:valAx>
      <c:valAx>
        <c:axId val="108129664"/>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108127744"/>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D8B52B-12ED-491B-9574-EBE0E776C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39479</Words>
  <Characters>225031</Characters>
  <Application>Microsoft Office Word</Application>
  <DocSecurity>0</DocSecurity>
  <Lines>1875</Lines>
  <Paragraphs>527</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263983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Li, Alice, Vodafone Group</cp:lastModifiedBy>
  <cp:revision>4</cp:revision>
  <dcterms:created xsi:type="dcterms:W3CDTF">2016-02-16T07:43:00Z</dcterms:created>
  <dcterms:modified xsi:type="dcterms:W3CDTF">2016-02-16T08:12:00Z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